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118AF" w14:textId="77777777" w:rsidR="00690851" w:rsidRDefault="00690851" w:rsidP="00690851">
      <w:pPr>
        <w:pStyle w:val="Heading9"/>
      </w:pPr>
      <w:bookmarkStart w:id="0" w:name="_Toc441661532"/>
      <w:bookmarkStart w:id="1" w:name="_Toc323198841"/>
      <w:bookmarkStart w:id="2" w:name="_Toc323198842"/>
      <w:bookmarkStart w:id="3" w:name="_GoBack"/>
      <w:bookmarkEnd w:id="3"/>
      <w:r w:rsidRPr="00235394">
        <w:t xml:space="preserve">Annex </w:t>
      </w:r>
      <w:r>
        <w:t>C</w:t>
      </w:r>
      <w:r w:rsidRPr="00235394">
        <w:t>:</w:t>
      </w:r>
      <w:r w:rsidRPr="00235394">
        <w:br/>
      </w:r>
      <w:r>
        <w:t>Link-level evaluation results</w:t>
      </w:r>
      <w:bookmarkEnd w:id="0"/>
      <w:bookmarkEnd w:id="1"/>
    </w:p>
    <w:p w14:paraId="019CD2D6" w14:textId="77777777" w:rsidR="00690851" w:rsidRPr="003C6432" w:rsidRDefault="00690851" w:rsidP="00690851">
      <w:pPr>
        <w:rPr>
          <w:iCs/>
        </w:rPr>
      </w:pPr>
      <w:r>
        <w:rPr>
          <w:iCs/>
        </w:rPr>
        <w:t>In this Annex the link results are provided for sPDSCH, sPDCCH, sPUSCH and sPUCCH. The results are generated by the simulation assumptions available in Annex A if nothing else is described.</w:t>
      </w:r>
    </w:p>
    <w:p w14:paraId="78510660" w14:textId="77777777" w:rsidR="001977F3" w:rsidRPr="003C6432" w:rsidRDefault="001977F3" w:rsidP="00E57498">
      <w:pPr>
        <w:pStyle w:val="Heading2"/>
      </w:pPr>
      <w:r w:rsidRPr="003C6432">
        <w:t>C1</w:t>
      </w:r>
      <w:r w:rsidRPr="003C6432">
        <w:tab/>
        <w:t xml:space="preserve">Link-level evaluation </w:t>
      </w:r>
      <w:r>
        <w:t>sPDSCH</w:t>
      </w:r>
      <w:bookmarkEnd w:id="2"/>
    </w:p>
    <w:p w14:paraId="576E7847" w14:textId="77777777" w:rsidR="001977F3" w:rsidRDefault="001977F3" w:rsidP="00E57498">
      <w:pPr>
        <w:pStyle w:val="Heading2"/>
      </w:pPr>
      <w:bookmarkStart w:id="4" w:name="_Toc323198843"/>
      <w:r>
        <w:t>C1.1</w:t>
      </w:r>
      <w:r>
        <w:tab/>
        <w:t>CRS based demodulation</w:t>
      </w:r>
      <w:bookmarkEnd w:id="4"/>
    </w:p>
    <w:p w14:paraId="44091449" w14:textId="77777777" w:rsidR="001977F3" w:rsidRDefault="001977F3" w:rsidP="00E57498">
      <w:pPr>
        <w:pStyle w:val="TF"/>
      </w:pPr>
      <w:r>
        <w:t>Table C1.1-1 EPA,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951"/>
        <w:gridCol w:w="1099"/>
        <w:gridCol w:w="1152"/>
        <w:gridCol w:w="1152"/>
        <w:gridCol w:w="1152"/>
        <w:gridCol w:w="1722"/>
      </w:tblGrid>
      <w:tr w:rsidR="001977F3" w14:paraId="7249FA8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B5BFBDA" w14:textId="77777777" w:rsidR="001977F3" w:rsidRDefault="001977F3" w:rsidP="00E57498">
            <w:pPr>
              <w:pStyle w:val="TAC"/>
            </w:pPr>
            <w:r>
              <w:lastRenderedPageBreak/>
              <w:t xml:space="preserve">SNR at 10% BLER </w:t>
            </w:r>
          </w:p>
          <w:p w14:paraId="02D9B10B"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9941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4015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49356AB"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0BA95"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2C582"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01532" w14:textId="77777777" w:rsidR="001977F3" w:rsidRDefault="001977F3" w:rsidP="00E57498">
            <w:pPr>
              <w:pStyle w:val="TAC"/>
            </w:pPr>
            <w:r>
              <w:t xml:space="preserve">TTI length=14 </w:t>
            </w:r>
          </w:p>
        </w:tc>
      </w:tr>
      <w:tr w:rsidR="001977F3" w:rsidRPr="004B3B10" w14:paraId="5F6017D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B1BEA7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E11A0" w14:textId="77777777" w:rsidR="001977F3" w:rsidRDefault="001977F3" w:rsidP="00E57498">
            <w:pPr>
              <w:pStyle w:val="TAC"/>
            </w:pPr>
            <w:r>
              <w:t>1.02 dB</w:t>
            </w:r>
          </w:p>
          <w:p w14:paraId="65F6E46A" w14:textId="77777777"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5A6AD" w14:textId="77777777" w:rsidR="001977F3" w:rsidRDefault="001977F3" w:rsidP="00E57498">
            <w:pPr>
              <w:pStyle w:val="TAC"/>
            </w:pPr>
            <w:r>
              <w:t>0.65 dB</w:t>
            </w:r>
          </w:p>
          <w:p w14:paraId="2CF81177" w14:textId="77777777"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vAlign w:val="center"/>
          </w:tcPr>
          <w:p w14:paraId="43C2DB2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55EF1C4" w14:textId="77777777" w:rsidR="001977F3" w:rsidRPr="004B3B10" w:rsidRDefault="001977F3" w:rsidP="00E57498">
            <w:pPr>
              <w:pStyle w:val="TAC"/>
            </w:pPr>
            <w:r w:rsidRPr="004B3B10">
              <w:t>0.59 dB</w:t>
            </w:r>
          </w:p>
          <w:p w14:paraId="466DAA52" w14:textId="77777777" w:rsidR="001977F3" w:rsidRPr="004B3B10" w:rsidRDefault="001977F3" w:rsidP="00E57498">
            <w:pPr>
              <w:pStyle w:val="TAC"/>
            </w:pPr>
            <w:r w:rsidRPr="004B3B10">
              <w:t>3.</w:t>
            </w:r>
            <w:r>
              <w:rPr>
                <w:lang w:val="sv-SE"/>
              </w:rPr>
              <w:t>01 Mbps</w:t>
            </w:r>
            <w:r w:rsidRPr="004B3B10">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BD584" w14:textId="77777777" w:rsidR="001977F3" w:rsidRDefault="001977F3" w:rsidP="00E57498">
            <w:pPr>
              <w:pStyle w:val="TAC"/>
              <w:rPr>
                <w:lang w:val="sv-SE"/>
              </w:rPr>
            </w:pPr>
            <w:r w:rsidRPr="004B3B10">
              <w:t xml:space="preserve">0.49 </w:t>
            </w:r>
            <w:r>
              <w:rPr>
                <w:lang w:val="sv-SE"/>
              </w:rPr>
              <w:t>dB</w:t>
            </w:r>
          </w:p>
          <w:p w14:paraId="44AB1EF7" w14:textId="77777777" w:rsidR="001977F3" w:rsidRPr="004B3B10" w:rsidRDefault="001977F3" w:rsidP="00E57498">
            <w:pPr>
              <w:pStyle w:val="TAC"/>
            </w:pPr>
            <w:r>
              <w:rPr>
                <w:lang w:val="sv-SE"/>
              </w:rP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FC6DD" w14:textId="77777777" w:rsidR="001977F3" w:rsidRDefault="001977F3" w:rsidP="00E57498">
            <w:pPr>
              <w:pStyle w:val="TAC"/>
              <w:rPr>
                <w:lang w:val="sv-SE"/>
              </w:rPr>
            </w:pPr>
            <w:r w:rsidRPr="004B3B10">
              <w:t xml:space="preserve">0.52 </w:t>
            </w:r>
            <w:r>
              <w:rPr>
                <w:lang w:val="sv-SE"/>
              </w:rPr>
              <w:t>dB</w:t>
            </w:r>
          </w:p>
          <w:p w14:paraId="050D0406" w14:textId="77777777" w:rsidR="001977F3" w:rsidRPr="004B3B10" w:rsidRDefault="001977F3" w:rsidP="00E57498">
            <w:pPr>
              <w:pStyle w:val="TAC"/>
            </w:pPr>
            <w:r>
              <w:rPr>
                <w:lang w:val="sv-SE"/>
              </w:rPr>
              <w:t>3.15 Mbps</w:t>
            </w:r>
          </w:p>
        </w:tc>
      </w:tr>
      <w:tr w:rsidR="001977F3" w:rsidRPr="004B3B10" w14:paraId="2F5AD1F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47FA61E" w14:textId="77777777" w:rsidR="001977F3" w:rsidRPr="004B3B10" w:rsidRDefault="001977F3" w:rsidP="00E57498">
            <w:pPr>
              <w:pStyle w:val="TAC"/>
            </w:pPr>
            <w:r w:rsidRPr="004B3B10">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48EE9" w14:textId="77777777" w:rsidR="001977F3" w:rsidRDefault="001977F3" w:rsidP="00E57498">
            <w:pPr>
              <w:pStyle w:val="TAC"/>
            </w:pPr>
            <w:r w:rsidRPr="004B3B10">
              <w:t xml:space="preserve">13.72 </w:t>
            </w:r>
            <w:r>
              <w:t>dB</w:t>
            </w:r>
          </w:p>
          <w:p w14:paraId="1FBB5B76" w14:textId="77777777" w:rsidR="001977F3" w:rsidRPr="004B3B10"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07709" w14:textId="77777777" w:rsidR="001977F3" w:rsidRDefault="001977F3" w:rsidP="00E57498">
            <w:pPr>
              <w:pStyle w:val="TAC"/>
            </w:pPr>
            <w:r w:rsidRPr="004B3B10">
              <w:t xml:space="preserve">13.50 </w:t>
            </w:r>
            <w:r>
              <w:t>dB</w:t>
            </w:r>
          </w:p>
          <w:p w14:paraId="19D384D1" w14:textId="77777777" w:rsidR="001977F3" w:rsidRPr="004B3B10"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vAlign w:val="center"/>
          </w:tcPr>
          <w:p w14:paraId="629AF2CE" w14:textId="77777777" w:rsidR="001977F3" w:rsidRPr="004B3B10"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D61C178" w14:textId="77777777" w:rsidR="001977F3" w:rsidRDefault="001977F3" w:rsidP="00E57498">
            <w:pPr>
              <w:pStyle w:val="TAC"/>
            </w:pPr>
            <w:r w:rsidRPr="004B3B10">
              <w:t xml:space="preserve">13.87 </w:t>
            </w:r>
            <w:r>
              <w:t>dB</w:t>
            </w:r>
          </w:p>
          <w:p w14:paraId="5A48035E" w14:textId="77777777" w:rsidR="001977F3" w:rsidRPr="004B3B10"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600D9" w14:textId="77777777" w:rsidR="001977F3" w:rsidRDefault="001977F3" w:rsidP="00E57498">
            <w:pPr>
              <w:pStyle w:val="TAC"/>
            </w:pPr>
            <w:r w:rsidRPr="004B3B10">
              <w:t xml:space="preserve">13.71 </w:t>
            </w:r>
            <w:r>
              <w:t>dB</w:t>
            </w:r>
          </w:p>
          <w:p w14:paraId="3C4B3430" w14:textId="77777777" w:rsidR="001977F3" w:rsidRPr="004B3B10"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DE77C" w14:textId="77777777" w:rsidR="001977F3" w:rsidRDefault="001977F3" w:rsidP="00E57498">
            <w:pPr>
              <w:pStyle w:val="TAC"/>
            </w:pPr>
            <w:r w:rsidRPr="004B3B10">
              <w:t xml:space="preserve">13.62 </w:t>
            </w:r>
            <w:r>
              <w:t>dB</w:t>
            </w:r>
          </w:p>
          <w:p w14:paraId="124655EB" w14:textId="77777777" w:rsidR="001977F3" w:rsidRPr="004B3B10" w:rsidRDefault="001977F3" w:rsidP="00E57498">
            <w:pPr>
              <w:pStyle w:val="TAC"/>
            </w:pPr>
            <w:r>
              <w:t>14.24 Mbps</w:t>
            </w:r>
          </w:p>
        </w:tc>
      </w:tr>
      <w:tr w:rsidR="001977F3" w:rsidRPr="004B3B10" w14:paraId="0B82EEC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A36CAE6" w14:textId="77777777" w:rsidR="001977F3" w:rsidRPr="004B3B10" w:rsidRDefault="001977F3" w:rsidP="00E57498">
            <w:pPr>
              <w:pStyle w:val="TAC"/>
            </w:pPr>
            <w:r w:rsidRPr="004B3B10">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2BA4A" w14:textId="77777777" w:rsidR="001977F3" w:rsidRDefault="001977F3" w:rsidP="00E57498">
            <w:pPr>
              <w:pStyle w:val="TAC"/>
            </w:pPr>
            <w:r w:rsidRPr="004B3B10">
              <w:t xml:space="preserve">22.50 </w:t>
            </w:r>
            <w:r>
              <w:t>dB</w:t>
            </w:r>
          </w:p>
          <w:p w14:paraId="70816F76" w14:textId="77777777" w:rsidR="001977F3" w:rsidRPr="004B3B10"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E061E" w14:textId="77777777" w:rsidR="001977F3" w:rsidRDefault="001977F3" w:rsidP="00E57498">
            <w:pPr>
              <w:pStyle w:val="TAC"/>
            </w:pPr>
            <w:r w:rsidRPr="004B3B10">
              <w:t xml:space="preserve">22.02 </w:t>
            </w:r>
            <w:r>
              <w:t>dB</w:t>
            </w:r>
          </w:p>
          <w:p w14:paraId="395D774E" w14:textId="77777777" w:rsidR="001977F3" w:rsidRPr="004B3B10"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vAlign w:val="center"/>
          </w:tcPr>
          <w:p w14:paraId="51B6ACF9" w14:textId="77777777" w:rsidR="001977F3" w:rsidRPr="004B3B10"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816AACA" w14:textId="77777777" w:rsidR="001977F3" w:rsidRDefault="001977F3" w:rsidP="00E57498">
            <w:pPr>
              <w:pStyle w:val="TAC"/>
            </w:pPr>
            <w:r w:rsidRPr="004B3B10">
              <w:t xml:space="preserve">22.14 </w:t>
            </w:r>
            <w:r>
              <w:t>dB</w:t>
            </w:r>
          </w:p>
          <w:p w14:paraId="48A2FB85" w14:textId="77777777" w:rsidR="001977F3" w:rsidRPr="004B3B10"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80BFD" w14:textId="77777777" w:rsidR="001977F3" w:rsidRDefault="001977F3" w:rsidP="00E57498">
            <w:pPr>
              <w:pStyle w:val="TAC"/>
            </w:pPr>
            <w:r w:rsidRPr="004B3B10">
              <w:t xml:space="preserve">22.72 </w:t>
            </w:r>
            <w:r>
              <w:t>dB</w:t>
            </w:r>
          </w:p>
          <w:p w14:paraId="7710A73F" w14:textId="77777777" w:rsidR="001977F3" w:rsidRPr="004B3B10"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D20E2" w14:textId="77777777" w:rsidR="001977F3" w:rsidRDefault="001977F3" w:rsidP="00E57498">
            <w:pPr>
              <w:pStyle w:val="TAC"/>
            </w:pPr>
            <w:r w:rsidRPr="004B3B10">
              <w:t xml:space="preserve">22.38 </w:t>
            </w:r>
            <w:r>
              <w:t>dB</w:t>
            </w:r>
          </w:p>
          <w:p w14:paraId="281367D4" w14:textId="77777777" w:rsidR="001977F3" w:rsidRPr="004B3B10" w:rsidRDefault="001977F3" w:rsidP="00E57498">
            <w:pPr>
              <w:pStyle w:val="TAC"/>
            </w:pPr>
            <w:r>
              <w:t>23.74 Mbps</w:t>
            </w:r>
          </w:p>
        </w:tc>
      </w:tr>
      <w:tr w:rsidR="001977F3" w14:paraId="3E17A64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91036EB" w14:textId="77777777" w:rsidR="001977F3" w:rsidRDefault="001977F3" w:rsidP="00E57498">
            <w:pPr>
              <w:pStyle w:val="TAC"/>
            </w:pPr>
            <w:r w:rsidRPr="004B3B10">
              <w:t xml:space="preserve">R1-163313 / </w:t>
            </w:r>
            <w:r>
              <w:t xml:space="preserve">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5A5CE57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C536BAE" w14:textId="77777777" w:rsidR="001977F3" w:rsidRDefault="001977F3" w:rsidP="00E57498">
            <w:pPr>
              <w:pStyle w:val="TAC"/>
            </w:pPr>
            <w:r>
              <w:t xml:space="preserve">SNR at 10% BLER </w:t>
            </w:r>
          </w:p>
          <w:p w14:paraId="1756C349"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E8F86"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4F6DF"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31FB821"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7B22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9D4FD"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CB372" w14:textId="77777777" w:rsidR="001977F3" w:rsidRDefault="001977F3" w:rsidP="00E57498">
            <w:pPr>
              <w:pStyle w:val="TAC"/>
            </w:pPr>
            <w:r>
              <w:t xml:space="preserve">TTI length=14 </w:t>
            </w:r>
          </w:p>
        </w:tc>
      </w:tr>
      <w:tr w:rsidR="001977F3" w14:paraId="5E5034C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8DC0A41"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C823B6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B2DA573" w14:textId="77777777" w:rsidR="001977F3" w:rsidRDefault="001977F3" w:rsidP="00E57498">
            <w:pPr>
              <w:pStyle w:val="TAC"/>
            </w:pPr>
            <w:r>
              <w:t>4.59</w:t>
            </w:r>
            <w:r>
              <w:rPr>
                <w:lang w:eastAsia="ja-JP"/>
              </w:rPr>
              <w:t xml:space="preserve"> dB</w:t>
            </w:r>
            <w:r>
              <w:br/>
            </w:r>
            <w:r>
              <w:rPr>
                <w:lang w:eastAsia="ja-JP"/>
              </w:rPr>
              <w:t>3.73 Mbps</w:t>
            </w:r>
          </w:p>
        </w:tc>
        <w:tc>
          <w:tcPr>
            <w:tcW w:w="0" w:type="auto"/>
            <w:tcBorders>
              <w:top w:val="outset" w:sz="6" w:space="0" w:color="auto"/>
              <w:left w:val="outset" w:sz="6" w:space="0" w:color="auto"/>
              <w:bottom w:val="outset" w:sz="6" w:space="0" w:color="auto"/>
              <w:right w:val="outset" w:sz="6" w:space="0" w:color="auto"/>
            </w:tcBorders>
          </w:tcPr>
          <w:p w14:paraId="01310E1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1F72023" w14:textId="77777777" w:rsidR="001977F3" w:rsidRDefault="001977F3" w:rsidP="00E57498">
            <w:pPr>
              <w:pStyle w:val="TAC"/>
            </w:pPr>
            <w:r>
              <w:t>5.18</w:t>
            </w:r>
            <w:r>
              <w:rPr>
                <w:lang w:eastAsia="ja-JP"/>
              </w:rPr>
              <w:t xml:space="preserve"> dB</w:t>
            </w:r>
            <w:r>
              <w:br/>
            </w:r>
            <w:r>
              <w:rPr>
                <w:lang w:eastAsia="ja-JP"/>
              </w:rPr>
              <w:t>3.98 Mbps</w:t>
            </w:r>
          </w:p>
        </w:tc>
        <w:tc>
          <w:tcPr>
            <w:tcW w:w="0" w:type="auto"/>
            <w:tcBorders>
              <w:top w:val="outset" w:sz="6" w:space="0" w:color="auto"/>
              <w:left w:val="outset" w:sz="6" w:space="0" w:color="auto"/>
              <w:bottom w:val="outset" w:sz="6" w:space="0" w:color="auto"/>
              <w:right w:val="outset" w:sz="6" w:space="0" w:color="auto"/>
            </w:tcBorders>
            <w:vAlign w:val="center"/>
          </w:tcPr>
          <w:p w14:paraId="1098C200" w14:textId="77777777" w:rsidR="001977F3" w:rsidRDefault="001977F3" w:rsidP="00E57498">
            <w:pPr>
              <w:pStyle w:val="TAC"/>
            </w:pPr>
            <w:r>
              <w:t>3.8</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14:paraId="4F572C6D" w14:textId="77777777" w:rsidR="001977F3" w:rsidRDefault="001977F3" w:rsidP="00E57498">
            <w:pPr>
              <w:pStyle w:val="TAC"/>
            </w:pPr>
            <w:r>
              <w:t>3.56</w:t>
            </w:r>
            <w:r>
              <w:rPr>
                <w:lang w:eastAsia="ja-JP"/>
              </w:rPr>
              <w:t xml:space="preserve"> dB</w:t>
            </w:r>
            <w:r>
              <w:br/>
            </w:r>
            <w:r>
              <w:rPr>
                <w:lang w:eastAsia="ja-JP"/>
              </w:rPr>
              <w:t>3.88 Mbps</w:t>
            </w:r>
          </w:p>
        </w:tc>
      </w:tr>
      <w:tr w:rsidR="001977F3" w14:paraId="7268CAA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6068932"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3CA0C2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940BE21" w14:textId="77777777" w:rsidR="001977F3" w:rsidRDefault="001977F3" w:rsidP="00E57498">
            <w:pPr>
              <w:pStyle w:val="TAC"/>
            </w:pPr>
            <w:r>
              <w:t>15.52</w:t>
            </w:r>
            <w:r>
              <w:rPr>
                <w:lang w:eastAsia="ja-JP"/>
              </w:rPr>
              <w:t xml:space="preserve"> dB</w:t>
            </w:r>
            <w:r>
              <w:br/>
            </w:r>
            <w:r>
              <w:rPr>
                <w:lang w:eastAsia="ja-JP"/>
              </w:rPr>
              <w:t>17.28 Mbps</w:t>
            </w:r>
          </w:p>
        </w:tc>
        <w:tc>
          <w:tcPr>
            <w:tcW w:w="0" w:type="auto"/>
            <w:tcBorders>
              <w:top w:val="outset" w:sz="6" w:space="0" w:color="auto"/>
              <w:left w:val="outset" w:sz="6" w:space="0" w:color="auto"/>
              <w:bottom w:val="outset" w:sz="6" w:space="0" w:color="auto"/>
              <w:right w:val="outset" w:sz="6" w:space="0" w:color="auto"/>
            </w:tcBorders>
          </w:tcPr>
          <w:p w14:paraId="43CAFE4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D8916FF" w14:textId="77777777" w:rsidR="001977F3" w:rsidRDefault="001977F3" w:rsidP="00E57498">
            <w:pPr>
              <w:pStyle w:val="TAC"/>
            </w:pPr>
            <w:r>
              <w:t>16.55</w:t>
            </w:r>
            <w:r>
              <w:rPr>
                <w:lang w:eastAsia="ja-JP"/>
              </w:rPr>
              <w:t xml:space="preserve"> dB</w:t>
            </w:r>
            <w:r>
              <w:br/>
            </w:r>
            <w:r>
              <w:rPr>
                <w:lang w:eastAsia="ja-JP"/>
              </w:rPr>
              <w:t>18.30 Mbps</w:t>
            </w:r>
          </w:p>
        </w:tc>
        <w:tc>
          <w:tcPr>
            <w:tcW w:w="0" w:type="auto"/>
            <w:tcBorders>
              <w:top w:val="outset" w:sz="6" w:space="0" w:color="auto"/>
              <w:left w:val="outset" w:sz="6" w:space="0" w:color="auto"/>
              <w:bottom w:val="outset" w:sz="6" w:space="0" w:color="auto"/>
              <w:right w:val="outset" w:sz="6" w:space="0" w:color="auto"/>
            </w:tcBorders>
            <w:vAlign w:val="center"/>
          </w:tcPr>
          <w:p w14:paraId="6F44197D" w14:textId="77777777" w:rsidR="001977F3" w:rsidRDefault="001977F3" w:rsidP="00E57498">
            <w:pPr>
              <w:pStyle w:val="TAC"/>
            </w:pPr>
            <w:r>
              <w:t>14.86</w:t>
            </w:r>
            <w:r>
              <w:rPr>
                <w:lang w:eastAsia="ja-JP"/>
              </w:rPr>
              <w:t xml:space="preserve"> dB</w:t>
            </w:r>
            <w:r>
              <w:br/>
            </w:r>
            <w:r>
              <w:rPr>
                <w:lang w:eastAsia="ja-JP"/>
              </w:rPr>
              <w:t>17.49 Mbps</w:t>
            </w:r>
          </w:p>
        </w:tc>
        <w:tc>
          <w:tcPr>
            <w:tcW w:w="0" w:type="auto"/>
            <w:tcBorders>
              <w:top w:val="outset" w:sz="6" w:space="0" w:color="auto"/>
              <w:left w:val="outset" w:sz="6" w:space="0" w:color="auto"/>
              <w:bottom w:val="outset" w:sz="6" w:space="0" w:color="auto"/>
              <w:right w:val="outset" w:sz="6" w:space="0" w:color="auto"/>
            </w:tcBorders>
            <w:vAlign w:val="center"/>
          </w:tcPr>
          <w:p w14:paraId="2292BCFC" w14:textId="77777777" w:rsidR="001977F3" w:rsidRDefault="001977F3" w:rsidP="00E57498">
            <w:pPr>
              <w:pStyle w:val="TAC"/>
            </w:pPr>
            <w:r>
              <w:t>14.31</w:t>
            </w:r>
            <w:r>
              <w:rPr>
                <w:lang w:eastAsia="ja-JP"/>
              </w:rPr>
              <w:t xml:space="preserve"> dB</w:t>
            </w:r>
            <w:r>
              <w:br/>
            </w:r>
            <w:r>
              <w:rPr>
                <w:lang w:eastAsia="ja-JP"/>
              </w:rPr>
              <w:t>17.58 Mbps</w:t>
            </w:r>
          </w:p>
        </w:tc>
      </w:tr>
      <w:tr w:rsidR="001977F3" w14:paraId="02940A9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933C1A9"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1994B7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0EFAF66" w14:textId="77777777" w:rsidR="001977F3" w:rsidRDefault="001977F3" w:rsidP="00E57498">
            <w:pPr>
              <w:pStyle w:val="TAC"/>
            </w:pPr>
            <w:r>
              <w:t>22.94</w:t>
            </w:r>
            <w:r>
              <w:rPr>
                <w:lang w:eastAsia="ja-JP"/>
              </w:rPr>
              <w:t xml:space="preserve"> dB</w:t>
            </w:r>
            <w:r>
              <w:br/>
            </w:r>
            <w:r>
              <w:rPr>
                <w:lang w:eastAsia="ja-JP"/>
              </w:rPr>
              <w:t>28.9 Mbps</w:t>
            </w:r>
          </w:p>
        </w:tc>
        <w:tc>
          <w:tcPr>
            <w:tcW w:w="0" w:type="auto"/>
            <w:tcBorders>
              <w:top w:val="outset" w:sz="6" w:space="0" w:color="auto"/>
              <w:left w:val="outset" w:sz="6" w:space="0" w:color="auto"/>
              <w:bottom w:val="outset" w:sz="6" w:space="0" w:color="auto"/>
              <w:right w:val="outset" w:sz="6" w:space="0" w:color="auto"/>
            </w:tcBorders>
          </w:tcPr>
          <w:p w14:paraId="4628C03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4639205" w14:textId="77777777" w:rsidR="001977F3" w:rsidRDefault="001977F3" w:rsidP="00E57498">
            <w:pPr>
              <w:pStyle w:val="TAC"/>
            </w:pPr>
            <w:r>
              <w:t>23.59</w:t>
            </w:r>
            <w:r>
              <w:rPr>
                <w:lang w:eastAsia="ja-JP"/>
              </w:rPr>
              <w:t xml:space="preserve"> dB</w:t>
            </w:r>
            <w:r>
              <w:br/>
            </w:r>
            <w:r>
              <w:rPr>
                <w:lang w:eastAsia="ja-JP"/>
              </w:rPr>
              <w:t>30.46 Mbps</w:t>
            </w:r>
          </w:p>
        </w:tc>
        <w:tc>
          <w:tcPr>
            <w:tcW w:w="0" w:type="auto"/>
            <w:tcBorders>
              <w:top w:val="outset" w:sz="6" w:space="0" w:color="auto"/>
              <w:left w:val="outset" w:sz="6" w:space="0" w:color="auto"/>
              <w:bottom w:val="outset" w:sz="6" w:space="0" w:color="auto"/>
              <w:right w:val="outset" w:sz="6" w:space="0" w:color="auto"/>
            </w:tcBorders>
            <w:vAlign w:val="center"/>
          </w:tcPr>
          <w:p w14:paraId="1AE58397" w14:textId="77777777" w:rsidR="001977F3" w:rsidRDefault="001977F3" w:rsidP="00E57498">
            <w:pPr>
              <w:pStyle w:val="TAC"/>
            </w:pPr>
            <w:r>
              <w:t>22.03</w:t>
            </w:r>
            <w:r>
              <w:rPr>
                <w:lang w:eastAsia="ja-JP"/>
              </w:rPr>
              <w:t xml:space="preserve"> dB</w:t>
            </w:r>
            <w:r>
              <w:br/>
            </w:r>
            <w:r>
              <w:rPr>
                <w:lang w:eastAsia="ja-JP"/>
              </w:rPr>
              <w:t>29.45 Mbps</w:t>
            </w:r>
          </w:p>
        </w:tc>
        <w:tc>
          <w:tcPr>
            <w:tcW w:w="0" w:type="auto"/>
            <w:tcBorders>
              <w:top w:val="outset" w:sz="6" w:space="0" w:color="auto"/>
              <w:left w:val="outset" w:sz="6" w:space="0" w:color="auto"/>
              <w:bottom w:val="outset" w:sz="6" w:space="0" w:color="auto"/>
              <w:right w:val="outset" w:sz="6" w:space="0" w:color="auto"/>
            </w:tcBorders>
            <w:vAlign w:val="center"/>
          </w:tcPr>
          <w:p w14:paraId="71F5ED0D" w14:textId="77777777" w:rsidR="001977F3" w:rsidRDefault="001977F3" w:rsidP="00E57498">
            <w:pPr>
              <w:pStyle w:val="TAC"/>
            </w:pPr>
            <w:r>
              <w:t>21.24</w:t>
            </w:r>
            <w:r>
              <w:rPr>
                <w:lang w:eastAsia="ja-JP"/>
              </w:rPr>
              <w:t xml:space="preserve"> dB</w:t>
            </w:r>
            <w:r>
              <w:br/>
            </w:r>
            <w:r>
              <w:rPr>
                <w:lang w:eastAsia="ja-JP"/>
              </w:rPr>
              <w:t>28.97 Mbps</w:t>
            </w:r>
          </w:p>
        </w:tc>
      </w:tr>
      <w:tr w:rsidR="001977F3" w14:paraId="6EC250C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466972D" w14:textId="77777777" w:rsidR="001977F3" w:rsidRDefault="001977F3" w:rsidP="00E57498">
            <w:pPr>
              <w:pStyle w:val="TAC"/>
            </w:pPr>
            <w:r>
              <w:t xml:space="preserve">R1-163399/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14:paraId="6711D29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FA27C77" w14:textId="77777777"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DAE30"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0097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C5792D0"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8101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D92EC"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A68C4" w14:textId="77777777" w:rsidR="001977F3" w:rsidRDefault="001977F3" w:rsidP="00E57498">
            <w:pPr>
              <w:pStyle w:val="TAC"/>
            </w:pPr>
            <w:r>
              <w:t xml:space="preserve">TTI length=14 </w:t>
            </w:r>
          </w:p>
        </w:tc>
      </w:tr>
      <w:tr w:rsidR="001977F3" w14:paraId="221529B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1C8A4DA"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969094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969B19" w14:textId="77777777" w:rsidR="001977F3" w:rsidRDefault="001977F3" w:rsidP="00E57498">
            <w:pPr>
              <w:pStyle w:val="TAC"/>
            </w:pPr>
            <w:r>
              <w:t>4.05</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tcPr>
          <w:p w14:paraId="25C8FCE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A9AF632" w14:textId="77777777" w:rsidR="001977F3" w:rsidRDefault="001977F3" w:rsidP="00E57498">
            <w:pPr>
              <w:pStyle w:val="TAC"/>
            </w:pPr>
            <w:r>
              <w:t>4.53</w:t>
            </w:r>
            <w:r>
              <w:rPr>
                <w:lang w:eastAsia="ja-JP"/>
              </w:rPr>
              <w:t xml:space="preserve"> dB</w:t>
            </w:r>
            <w:r>
              <w:br/>
            </w:r>
            <w:r>
              <w:rPr>
                <w:lang w:eastAsia="ja-JP"/>
              </w:rPr>
              <w:t>3.91 Mbps</w:t>
            </w:r>
          </w:p>
        </w:tc>
        <w:tc>
          <w:tcPr>
            <w:tcW w:w="0" w:type="auto"/>
            <w:tcBorders>
              <w:top w:val="outset" w:sz="6" w:space="0" w:color="auto"/>
              <w:left w:val="outset" w:sz="6" w:space="0" w:color="auto"/>
              <w:bottom w:val="outset" w:sz="6" w:space="0" w:color="auto"/>
              <w:right w:val="outset" w:sz="6" w:space="0" w:color="auto"/>
            </w:tcBorders>
            <w:vAlign w:val="center"/>
          </w:tcPr>
          <w:p w14:paraId="15E3B28F" w14:textId="77777777" w:rsidR="001977F3" w:rsidRDefault="001977F3" w:rsidP="00E57498">
            <w:pPr>
              <w:pStyle w:val="TAC"/>
            </w:pPr>
            <w:r>
              <w:t>3.93</w:t>
            </w:r>
            <w:r>
              <w:rPr>
                <w:lang w:eastAsia="ja-JP"/>
              </w:rPr>
              <w:t xml:space="preserve"> dB</w:t>
            </w:r>
            <w:r>
              <w:br/>
            </w:r>
            <w:r>
              <w:rPr>
                <w:lang w:eastAsia="ja-JP"/>
              </w:rPr>
              <w:t>3.90 Mbps</w:t>
            </w:r>
          </w:p>
        </w:tc>
        <w:tc>
          <w:tcPr>
            <w:tcW w:w="0" w:type="auto"/>
            <w:tcBorders>
              <w:top w:val="outset" w:sz="6" w:space="0" w:color="auto"/>
              <w:left w:val="outset" w:sz="6" w:space="0" w:color="auto"/>
              <w:bottom w:val="outset" w:sz="6" w:space="0" w:color="auto"/>
              <w:right w:val="outset" w:sz="6" w:space="0" w:color="auto"/>
            </w:tcBorders>
            <w:vAlign w:val="center"/>
          </w:tcPr>
          <w:p w14:paraId="5B45DBFC" w14:textId="77777777" w:rsidR="001977F3" w:rsidRDefault="001977F3" w:rsidP="00E57498">
            <w:pPr>
              <w:pStyle w:val="TAC"/>
            </w:pPr>
            <w:r>
              <w:t>3.56</w:t>
            </w:r>
            <w:r>
              <w:rPr>
                <w:lang w:eastAsia="ja-JP"/>
              </w:rPr>
              <w:t xml:space="preserve"> dB</w:t>
            </w:r>
            <w:r>
              <w:br/>
            </w:r>
            <w:r>
              <w:rPr>
                <w:lang w:eastAsia="ja-JP"/>
              </w:rPr>
              <w:t>3.88 Mbps</w:t>
            </w:r>
          </w:p>
        </w:tc>
      </w:tr>
      <w:tr w:rsidR="001977F3" w14:paraId="3929E5F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0ED284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52F998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E222A3C" w14:textId="77777777" w:rsidR="001977F3" w:rsidRDefault="001977F3" w:rsidP="00E57498">
            <w:pPr>
              <w:pStyle w:val="TAC"/>
            </w:pPr>
            <w:r>
              <w:t>15.07</w:t>
            </w:r>
            <w:r>
              <w:rPr>
                <w:lang w:eastAsia="ja-JP"/>
              </w:rPr>
              <w:t xml:space="preserve"> dB</w:t>
            </w:r>
            <w:r>
              <w:br/>
            </w:r>
            <w:r>
              <w:rPr>
                <w:lang w:eastAsia="ja-JP"/>
              </w:rPr>
              <w:t>17.32 Mbps</w:t>
            </w:r>
          </w:p>
        </w:tc>
        <w:tc>
          <w:tcPr>
            <w:tcW w:w="0" w:type="auto"/>
            <w:tcBorders>
              <w:top w:val="outset" w:sz="6" w:space="0" w:color="auto"/>
              <w:left w:val="outset" w:sz="6" w:space="0" w:color="auto"/>
              <w:bottom w:val="outset" w:sz="6" w:space="0" w:color="auto"/>
              <w:right w:val="outset" w:sz="6" w:space="0" w:color="auto"/>
            </w:tcBorders>
          </w:tcPr>
          <w:p w14:paraId="0FBB173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7775807" w14:textId="77777777" w:rsidR="001977F3" w:rsidRDefault="001977F3" w:rsidP="00E57498">
            <w:pPr>
              <w:pStyle w:val="TAC"/>
            </w:pPr>
            <w:r>
              <w:t>15.29</w:t>
            </w:r>
            <w:r>
              <w:rPr>
                <w:lang w:eastAsia="ja-JP"/>
              </w:rPr>
              <w:t xml:space="preserve"> dB</w:t>
            </w:r>
            <w:r>
              <w:br/>
            </w:r>
            <w:r>
              <w:rPr>
                <w:lang w:eastAsia="ja-JP"/>
              </w:rPr>
              <w:t>17.77 Mbps</w:t>
            </w:r>
          </w:p>
        </w:tc>
        <w:tc>
          <w:tcPr>
            <w:tcW w:w="0" w:type="auto"/>
            <w:tcBorders>
              <w:top w:val="outset" w:sz="6" w:space="0" w:color="auto"/>
              <w:left w:val="outset" w:sz="6" w:space="0" w:color="auto"/>
              <w:bottom w:val="outset" w:sz="6" w:space="0" w:color="auto"/>
              <w:right w:val="outset" w:sz="6" w:space="0" w:color="auto"/>
            </w:tcBorders>
            <w:vAlign w:val="center"/>
          </w:tcPr>
          <w:p w14:paraId="5878C85A" w14:textId="77777777" w:rsidR="001977F3" w:rsidRDefault="001977F3" w:rsidP="00E57498">
            <w:pPr>
              <w:pStyle w:val="TAC"/>
            </w:pPr>
            <w:r>
              <w:t>14.85</w:t>
            </w:r>
            <w:r>
              <w:rPr>
                <w:lang w:eastAsia="ja-JP"/>
              </w:rPr>
              <w:t xml:space="preserve"> dB</w:t>
            </w:r>
            <w:r>
              <w:br/>
            </w:r>
            <w:r>
              <w:rPr>
                <w:lang w:eastAsia="ja-JP"/>
              </w:rPr>
              <w:t>17.44 Mbps</w:t>
            </w:r>
          </w:p>
        </w:tc>
        <w:tc>
          <w:tcPr>
            <w:tcW w:w="0" w:type="auto"/>
            <w:tcBorders>
              <w:top w:val="outset" w:sz="6" w:space="0" w:color="auto"/>
              <w:left w:val="outset" w:sz="6" w:space="0" w:color="auto"/>
              <w:bottom w:val="outset" w:sz="6" w:space="0" w:color="auto"/>
              <w:right w:val="outset" w:sz="6" w:space="0" w:color="auto"/>
            </w:tcBorders>
            <w:vAlign w:val="center"/>
          </w:tcPr>
          <w:p w14:paraId="2CAB0D4C" w14:textId="77777777" w:rsidR="001977F3" w:rsidRDefault="001977F3" w:rsidP="00E57498">
            <w:pPr>
              <w:pStyle w:val="TAC"/>
            </w:pPr>
            <w:r>
              <w:t>14.31</w:t>
            </w:r>
            <w:r>
              <w:rPr>
                <w:lang w:eastAsia="ja-JP"/>
              </w:rPr>
              <w:t xml:space="preserve"> dB</w:t>
            </w:r>
            <w:r>
              <w:br/>
            </w:r>
            <w:r>
              <w:rPr>
                <w:lang w:eastAsia="ja-JP"/>
              </w:rPr>
              <w:t>17.58 Mbps</w:t>
            </w:r>
          </w:p>
        </w:tc>
      </w:tr>
      <w:tr w:rsidR="001977F3" w14:paraId="77D19F6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76807E7"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0D03F43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BBCF73C" w14:textId="77777777" w:rsidR="001977F3" w:rsidRDefault="001977F3" w:rsidP="00E57498">
            <w:pPr>
              <w:pStyle w:val="TAC"/>
            </w:pPr>
            <w:r>
              <w:t>21.97</w:t>
            </w:r>
            <w:r>
              <w:rPr>
                <w:lang w:eastAsia="ja-JP"/>
              </w:rPr>
              <w:t xml:space="preserve"> dB</w:t>
            </w:r>
            <w:r>
              <w:br/>
            </w:r>
            <w:r>
              <w:rPr>
                <w:lang w:eastAsia="ja-JP"/>
              </w:rPr>
              <w:t>29.41 Mbps</w:t>
            </w:r>
          </w:p>
        </w:tc>
        <w:tc>
          <w:tcPr>
            <w:tcW w:w="0" w:type="auto"/>
            <w:tcBorders>
              <w:top w:val="outset" w:sz="6" w:space="0" w:color="auto"/>
              <w:left w:val="outset" w:sz="6" w:space="0" w:color="auto"/>
              <w:bottom w:val="outset" w:sz="6" w:space="0" w:color="auto"/>
              <w:right w:val="outset" w:sz="6" w:space="0" w:color="auto"/>
            </w:tcBorders>
          </w:tcPr>
          <w:p w14:paraId="4B65B26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77A1221" w14:textId="77777777" w:rsidR="001977F3" w:rsidRDefault="001977F3" w:rsidP="00E57498">
            <w:pPr>
              <w:pStyle w:val="TAC"/>
            </w:pPr>
            <w:r>
              <w:t>22.73</w:t>
            </w:r>
            <w:r>
              <w:rPr>
                <w:lang w:eastAsia="ja-JP"/>
              </w:rPr>
              <w:t xml:space="preserve"> dB</w:t>
            </w:r>
            <w:r>
              <w:br/>
            </w:r>
            <w:r>
              <w:rPr>
                <w:lang w:eastAsia="ja-JP"/>
              </w:rPr>
              <w:t>29.92 Mbps</w:t>
            </w:r>
          </w:p>
        </w:tc>
        <w:tc>
          <w:tcPr>
            <w:tcW w:w="0" w:type="auto"/>
            <w:tcBorders>
              <w:top w:val="outset" w:sz="6" w:space="0" w:color="auto"/>
              <w:left w:val="outset" w:sz="6" w:space="0" w:color="auto"/>
              <w:bottom w:val="outset" w:sz="6" w:space="0" w:color="auto"/>
              <w:right w:val="outset" w:sz="6" w:space="0" w:color="auto"/>
            </w:tcBorders>
            <w:vAlign w:val="center"/>
          </w:tcPr>
          <w:p w14:paraId="4116475E" w14:textId="77777777" w:rsidR="001977F3" w:rsidRDefault="001977F3" w:rsidP="00E57498">
            <w:pPr>
              <w:pStyle w:val="TAC"/>
            </w:pPr>
            <w:r>
              <w:t>21.91</w:t>
            </w:r>
            <w:r>
              <w:rPr>
                <w:lang w:eastAsia="ja-JP"/>
              </w:rPr>
              <w:t xml:space="preserve"> dB</w:t>
            </w:r>
            <w:r>
              <w:br/>
            </w:r>
            <w:r>
              <w:rPr>
                <w:lang w:eastAsia="ja-JP"/>
              </w:rPr>
              <w:t>29.52 Mbps</w:t>
            </w:r>
          </w:p>
        </w:tc>
        <w:tc>
          <w:tcPr>
            <w:tcW w:w="0" w:type="auto"/>
            <w:tcBorders>
              <w:top w:val="outset" w:sz="6" w:space="0" w:color="auto"/>
              <w:left w:val="outset" w:sz="6" w:space="0" w:color="auto"/>
              <w:bottom w:val="outset" w:sz="6" w:space="0" w:color="auto"/>
              <w:right w:val="outset" w:sz="6" w:space="0" w:color="auto"/>
            </w:tcBorders>
            <w:vAlign w:val="center"/>
          </w:tcPr>
          <w:p w14:paraId="0EBCB0A7" w14:textId="77777777" w:rsidR="001977F3" w:rsidRDefault="001977F3" w:rsidP="00E57498">
            <w:pPr>
              <w:pStyle w:val="TAC"/>
            </w:pPr>
            <w:r>
              <w:t>21.24</w:t>
            </w:r>
            <w:r>
              <w:rPr>
                <w:lang w:eastAsia="ja-JP"/>
              </w:rPr>
              <w:t xml:space="preserve"> dB</w:t>
            </w:r>
            <w:r>
              <w:br/>
            </w:r>
            <w:r>
              <w:rPr>
                <w:lang w:eastAsia="ja-JP"/>
              </w:rPr>
              <w:t>28.97 Mbps</w:t>
            </w:r>
          </w:p>
        </w:tc>
      </w:tr>
      <w:tr w:rsidR="001977F3" w14:paraId="45564EA2"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FDE119B" w14:textId="77777777" w:rsidR="001977F3" w:rsidRDefault="001977F3" w:rsidP="00E57498">
            <w:pPr>
              <w:pStyle w:val="TAC"/>
            </w:pPr>
            <w:r>
              <w:t xml:space="preserve">R1-163399/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14:paraId="159879C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B138933" w14:textId="77777777" w:rsidR="001977F3" w:rsidRDefault="001977F3" w:rsidP="00E57498">
            <w:pPr>
              <w:pStyle w:val="TAC"/>
            </w:pPr>
            <w:r>
              <w:t xml:space="preserve">SNR at 10% BLER </w:t>
            </w:r>
          </w:p>
          <w:p w14:paraId="57833607"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C95D7"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D372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BC93858"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360C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3D5AF"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960EF" w14:textId="77777777" w:rsidR="001977F3" w:rsidRDefault="001977F3" w:rsidP="00E57498">
            <w:pPr>
              <w:pStyle w:val="TAC"/>
            </w:pPr>
            <w:r>
              <w:t xml:space="preserve">TTI length=14 </w:t>
            </w:r>
          </w:p>
        </w:tc>
      </w:tr>
      <w:tr w:rsidR="001977F3" w14:paraId="196D70D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585AA8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43EBDCF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A88434C" w14:textId="77777777" w:rsidR="001977F3" w:rsidRDefault="001977F3" w:rsidP="00E57498">
            <w:pPr>
              <w:pStyle w:val="TAC"/>
            </w:pPr>
            <w:r>
              <w:t>3.41</w:t>
            </w:r>
            <w:r>
              <w:rPr>
                <w:lang w:eastAsia="ja-JP"/>
              </w:rPr>
              <w:t xml:space="preserve"> dB</w:t>
            </w:r>
            <w:r>
              <w:br/>
            </w:r>
            <w:r>
              <w:rPr>
                <w:lang w:eastAsia="ja-JP"/>
              </w:rPr>
              <w:t>3.73 Mbps</w:t>
            </w:r>
          </w:p>
        </w:tc>
        <w:tc>
          <w:tcPr>
            <w:tcW w:w="0" w:type="auto"/>
            <w:tcBorders>
              <w:top w:val="outset" w:sz="6" w:space="0" w:color="auto"/>
              <w:left w:val="outset" w:sz="6" w:space="0" w:color="auto"/>
              <w:bottom w:val="outset" w:sz="6" w:space="0" w:color="auto"/>
              <w:right w:val="outset" w:sz="6" w:space="0" w:color="auto"/>
            </w:tcBorders>
          </w:tcPr>
          <w:p w14:paraId="688A9F7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9145E71" w14:textId="77777777" w:rsidR="001977F3" w:rsidRDefault="001977F3" w:rsidP="00E57498">
            <w:pPr>
              <w:pStyle w:val="TAC"/>
            </w:pPr>
            <w:r>
              <w:t>3.41</w:t>
            </w:r>
            <w:r>
              <w:rPr>
                <w:lang w:eastAsia="ja-JP"/>
              </w:rPr>
              <w:t xml:space="preserve"> dB</w:t>
            </w:r>
            <w:r>
              <w:br/>
            </w:r>
            <w:r>
              <w:rPr>
                <w:lang w:eastAsia="ja-JP"/>
              </w:rPr>
              <w:t>3.95 Mbps</w:t>
            </w:r>
          </w:p>
        </w:tc>
        <w:tc>
          <w:tcPr>
            <w:tcW w:w="0" w:type="auto"/>
            <w:tcBorders>
              <w:top w:val="outset" w:sz="6" w:space="0" w:color="auto"/>
              <w:left w:val="outset" w:sz="6" w:space="0" w:color="auto"/>
              <w:bottom w:val="outset" w:sz="6" w:space="0" w:color="auto"/>
              <w:right w:val="outset" w:sz="6" w:space="0" w:color="auto"/>
            </w:tcBorders>
            <w:vAlign w:val="center"/>
          </w:tcPr>
          <w:p w14:paraId="0D77D019" w14:textId="77777777" w:rsidR="001977F3" w:rsidRDefault="001977F3" w:rsidP="00E57498">
            <w:pPr>
              <w:pStyle w:val="TAC"/>
            </w:pPr>
            <w:r>
              <w:t>3.82</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14:paraId="487707A7" w14:textId="77777777" w:rsidR="001977F3" w:rsidRDefault="001977F3" w:rsidP="00E57498">
            <w:pPr>
              <w:pStyle w:val="TAC"/>
            </w:pPr>
            <w:r>
              <w:t>3.56</w:t>
            </w:r>
            <w:r>
              <w:rPr>
                <w:lang w:eastAsia="ja-JP"/>
              </w:rPr>
              <w:t xml:space="preserve"> dB</w:t>
            </w:r>
            <w:r>
              <w:br/>
            </w:r>
            <w:r>
              <w:rPr>
                <w:lang w:eastAsia="ja-JP"/>
              </w:rPr>
              <w:t>3.88 Mbps</w:t>
            </w:r>
          </w:p>
        </w:tc>
      </w:tr>
      <w:tr w:rsidR="001977F3" w14:paraId="25252CF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68E42B8"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AA24E2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F9E2388" w14:textId="77777777" w:rsidR="001977F3" w:rsidRDefault="001977F3" w:rsidP="00E57498">
            <w:pPr>
              <w:pStyle w:val="TAC"/>
            </w:pPr>
            <w:r>
              <w:t>14.46</w:t>
            </w:r>
            <w:r>
              <w:rPr>
                <w:lang w:eastAsia="ja-JP"/>
              </w:rPr>
              <w:t xml:space="preserve"> dB</w:t>
            </w:r>
            <w:r>
              <w:br/>
            </w:r>
            <w:r>
              <w:rPr>
                <w:lang w:eastAsia="ja-JP"/>
              </w:rPr>
              <w:t>17.42 Mbps</w:t>
            </w:r>
          </w:p>
        </w:tc>
        <w:tc>
          <w:tcPr>
            <w:tcW w:w="0" w:type="auto"/>
            <w:tcBorders>
              <w:top w:val="outset" w:sz="6" w:space="0" w:color="auto"/>
              <w:left w:val="outset" w:sz="6" w:space="0" w:color="auto"/>
              <w:bottom w:val="outset" w:sz="6" w:space="0" w:color="auto"/>
              <w:right w:val="outset" w:sz="6" w:space="0" w:color="auto"/>
            </w:tcBorders>
          </w:tcPr>
          <w:p w14:paraId="20C61D0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B5482DC" w14:textId="77777777" w:rsidR="001977F3" w:rsidRDefault="001977F3" w:rsidP="00E57498">
            <w:pPr>
              <w:pStyle w:val="TAC"/>
            </w:pPr>
            <w:r>
              <w:t>14.43</w:t>
            </w:r>
            <w:r>
              <w:rPr>
                <w:lang w:eastAsia="ja-JP"/>
              </w:rPr>
              <w:t xml:space="preserve"> dB</w:t>
            </w:r>
            <w:r>
              <w:br/>
            </w:r>
            <w:r>
              <w:rPr>
                <w:lang w:eastAsia="ja-JP"/>
              </w:rPr>
              <w:t>18.00 Mbps</w:t>
            </w:r>
          </w:p>
        </w:tc>
        <w:tc>
          <w:tcPr>
            <w:tcW w:w="0" w:type="auto"/>
            <w:tcBorders>
              <w:top w:val="outset" w:sz="6" w:space="0" w:color="auto"/>
              <w:left w:val="outset" w:sz="6" w:space="0" w:color="auto"/>
              <w:bottom w:val="outset" w:sz="6" w:space="0" w:color="auto"/>
              <w:right w:val="outset" w:sz="6" w:space="0" w:color="auto"/>
            </w:tcBorders>
            <w:vAlign w:val="center"/>
          </w:tcPr>
          <w:p w14:paraId="242D32A7" w14:textId="77777777" w:rsidR="001977F3" w:rsidRDefault="001977F3" w:rsidP="00E57498">
            <w:pPr>
              <w:pStyle w:val="TAC"/>
            </w:pPr>
            <w:r>
              <w:t>14.85</w:t>
            </w:r>
            <w:r>
              <w:rPr>
                <w:lang w:eastAsia="ja-JP"/>
              </w:rPr>
              <w:t xml:space="preserve"> dB</w:t>
            </w:r>
            <w:r>
              <w:br/>
            </w:r>
            <w:r>
              <w:rPr>
                <w:lang w:eastAsia="ja-JP"/>
              </w:rPr>
              <w:t>17.44 Mbps</w:t>
            </w:r>
          </w:p>
        </w:tc>
        <w:tc>
          <w:tcPr>
            <w:tcW w:w="0" w:type="auto"/>
            <w:tcBorders>
              <w:top w:val="outset" w:sz="6" w:space="0" w:color="auto"/>
              <w:left w:val="outset" w:sz="6" w:space="0" w:color="auto"/>
              <w:bottom w:val="outset" w:sz="6" w:space="0" w:color="auto"/>
              <w:right w:val="outset" w:sz="6" w:space="0" w:color="auto"/>
            </w:tcBorders>
            <w:vAlign w:val="center"/>
          </w:tcPr>
          <w:p w14:paraId="74FCE68A" w14:textId="77777777" w:rsidR="001977F3" w:rsidRDefault="001977F3" w:rsidP="00E57498">
            <w:pPr>
              <w:pStyle w:val="TAC"/>
            </w:pPr>
            <w:r>
              <w:t>14.31</w:t>
            </w:r>
            <w:r>
              <w:rPr>
                <w:lang w:eastAsia="ja-JP"/>
              </w:rPr>
              <w:t xml:space="preserve"> dB</w:t>
            </w:r>
            <w:r>
              <w:br/>
            </w:r>
            <w:r>
              <w:rPr>
                <w:lang w:eastAsia="ja-JP"/>
              </w:rPr>
              <w:t>17.58 Mbps</w:t>
            </w:r>
          </w:p>
        </w:tc>
      </w:tr>
      <w:tr w:rsidR="001977F3" w14:paraId="1B4605D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E3B3B94"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1695E8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25D337F" w14:textId="77777777" w:rsidR="001977F3" w:rsidRDefault="001977F3" w:rsidP="00E57498">
            <w:pPr>
              <w:pStyle w:val="TAC"/>
            </w:pPr>
            <w:r>
              <w:t>21.37</w:t>
            </w:r>
            <w:r>
              <w:rPr>
                <w:lang w:eastAsia="ja-JP"/>
              </w:rPr>
              <w:t xml:space="preserve"> dB</w:t>
            </w:r>
            <w:r>
              <w:br/>
            </w:r>
            <w:r>
              <w:rPr>
                <w:lang w:eastAsia="ja-JP"/>
              </w:rPr>
              <w:t>29.20 Mbps</w:t>
            </w:r>
          </w:p>
        </w:tc>
        <w:tc>
          <w:tcPr>
            <w:tcW w:w="0" w:type="auto"/>
            <w:tcBorders>
              <w:top w:val="outset" w:sz="6" w:space="0" w:color="auto"/>
              <w:left w:val="outset" w:sz="6" w:space="0" w:color="auto"/>
              <w:bottom w:val="outset" w:sz="6" w:space="0" w:color="auto"/>
              <w:right w:val="outset" w:sz="6" w:space="0" w:color="auto"/>
            </w:tcBorders>
          </w:tcPr>
          <w:p w14:paraId="6C8D54A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4F6138B" w14:textId="77777777" w:rsidR="001977F3" w:rsidRDefault="001977F3" w:rsidP="00E57498">
            <w:pPr>
              <w:pStyle w:val="TAC"/>
            </w:pPr>
            <w:r>
              <w:t>21.54</w:t>
            </w:r>
            <w:r>
              <w:rPr>
                <w:lang w:eastAsia="ja-JP"/>
              </w:rPr>
              <w:t xml:space="preserve"> dB</w:t>
            </w:r>
            <w:r>
              <w:br/>
            </w:r>
            <w:r>
              <w:rPr>
                <w:lang w:eastAsia="ja-JP"/>
              </w:rPr>
              <w:t>30.32 Mbps</w:t>
            </w:r>
          </w:p>
        </w:tc>
        <w:tc>
          <w:tcPr>
            <w:tcW w:w="0" w:type="auto"/>
            <w:tcBorders>
              <w:top w:val="outset" w:sz="6" w:space="0" w:color="auto"/>
              <w:left w:val="outset" w:sz="6" w:space="0" w:color="auto"/>
              <w:bottom w:val="outset" w:sz="6" w:space="0" w:color="auto"/>
              <w:right w:val="outset" w:sz="6" w:space="0" w:color="auto"/>
            </w:tcBorders>
            <w:vAlign w:val="center"/>
          </w:tcPr>
          <w:p w14:paraId="6F5872DE" w14:textId="77777777" w:rsidR="001977F3" w:rsidRDefault="001977F3" w:rsidP="00E57498">
            <w:pPr>
              <w:pStyle w:val="TAC"/>
            </w:pPr>
            <w:r>
              <w:t>21.91</w:t>
            </w:r>
            <w:r>
              <w:rPr>
                <w:lang w:eastAsia="ja-JP"/>
              </w:rPr>
              <w:t xml:space="preserve"> dB</w:t>
            </w:r>
            <w:r>
              <w:br/>
            </w:r>
            <w:r>
              <w:rPr>
                <w:lang w:eastAsia="ja-JP"/>
              </w:rPr>
              <w:t>29.52 Mbps</w:t>
            </w:r>
          </w:p>
        </w:tc>
        <w:tc>
          <w:tcPr>
            <w:tcW w:w="0" w:type="auto"/>
            <w:tcBorders>
              <w:top w:val="outset" w:sz="6" w:space="0" w:color="auto"/>
              <w:left w:val="outset" w:sz="6" w:space="0" w:color="auto"/>
              <w:bottom w:val="outset" w:sz="6" w:space="0" w:color="auto"/>
              <w:right w:val="outset" w:sz="6" w:space="0" w:color="auto"/>
            </w:tcBorders>
            <w:vAlign w:val="center"/>
          </w:tcPr>
          <w:p w14:paraId="2F3B9168" w14:textId="77777777" w:rsidR="001977F3" w:rsidRDefault="001977F3" w:rsidP="00E57498">
            <w:pPr>
              <w:pStyle w:val="TAC"/>
            </w:pPr>
            <w:r>
              <w:t>21.24</w:t>
            </w:r>
            <w:r>
              <w:rPr>
                <w:lang w:eastAsia="ja-JP"/>
              </w:rPr>
              <w:t xml:space="preserve"> dB</w:t>
            </w:r>
            <w:r>
              <w:br/>
            </w:r>
            <w:r>
              <w:rPr>
                <w:lang w:eastAsia="ja-JP"/>
              </w:rPr>
              <w:t>28.97 Mbps</w:t>
            </w:r>
          </w:p>
        </w:tc>
      </w:tr>
      <w:tr w:rsidR="001977F3" w14:paraId="0505A9F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85AF8BF" w14:textId="77777777" w:rsidR="001977F3" w:rsidRDefault="001977F3" w:rsidP="00E57498">
            <w:pPr>
              <w:pStyle w:val="TAC"/>
            </w:pPr>
            <w:r>
              <w:t xml:space="preserve">R1-163399/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r w:rsidR="001977F3" w14:paraId="4F738E0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555C511" w14:textId="77777777" w:rsidR="001977F3" w:rsidRDefault="001977F3" w:rsidP="00E57498">
            <w:pPr>
              <w:pStyle w:val="TAC"/>
            </w:pPr>
            <w:r>
              <w:t xml:space="preserve">SNR at 10% </w:t>
            </w:r>
          </w:p>
          <w:p w14:paraId="0675E556" w14:textId="77777777" w:rsidR="001977F3" w:rsidRDefault="001977F3" w:rsidP="00E57498">
            <w:pPr>
              <w:pStyle w:val="TAC"/>
            </w:pPr>
            <w:r>
              <w:t>BLER</w:t>
            </w:r>
          </w:p>
          <w:p w14:paraId="73EBC4A5" w14:textId="77777777"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D4D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83EE6"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Pr>
          <w:p w14:paraId="0341E9C1" w14:textId="77777777" w:rsidR="001977F3" w:rsidRDefault="001977F3" w:rsidP="00E57498">
            <w:pPr>
              <w:pStyle w:val="TAC"/>
              <w:rPr>
                <w:b/>
                <w:noProof/>
                <w:sz w:val="22"/>
              </w:rPr>
            </w:pPr>
          </w:p>
          <w:p w14:paraId="12B14FAE"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A936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53141"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F60DB" w14:textId="77777777" w:rsidR="001977F3" w:rsidRDefault="001977F3" w:rsidP="00E57498">
            <w:pPr>
              <w:pStyle w:val="TAC"/>
            </w:pPr>
            <w:r>
              <w:t xml:space="preserve">TTI length=14 </w:t>
            </w:r>
          </w:p>
        </w:tc>
      </w:tr>
      <w:tr w:rsidR="001977F3" w14:paraId="1907093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F1C3534" w14:textId="77777777" w:rsidR="001977F3" w:rsidRDefault="001977F3" w:rsidP="00E57498">
            <w:pPr>
              <w:pStyle w:val="TAC"/>
            </w:pPr>
            <w:r>
              <w:t>QPSK r1/3</w:t>
            </w:r>
          </w:p>
        </w:tc>
        <w:tc>
          <w:tcPr>
            <w:tcW w:w="0" w:type="auto"/>
            <w:tcBorders>
              <w:top w:val="outset" w:sz="6" w:space="0" w:color="auto"/>
              <w:left w:val="outset" w:sz="6" w:space="0" w:color="auto"/>
              <w:bottom w:val="outset" w:sz="6" w:space="0" w:color="auto"/>
              <w:right w:val="outset" w:sz="6" w:space="0" w:color="auto"/>
            </w:tcBorders>
            <w:vAlign w:val="center"/>
          </w:tcPr>
          <w:p w14:paraId="1831C82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8D79BB0" w14:textId="77777777" w:rsidR="001977F3" w:rsidRDefault="001977F3" w:rsidP="00E57498">
            <w:pPr>
              <w:pStyle w:val="TAC"/>
            </w:pPr>
            <w:r>
              <w:t>1.4 dB</w:t>
            </w:r>
          </w:p>
          <w:p w14:paraId="127C98E4" w14:textId="77777777" w:rsidR="001977F3"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tcPr>
          <w:p w14:paraId="5102102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32CA9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293BB15" w14:textId="77777777" w:rsidR="001977F3" w:rsidRDefault="001977F3" w:rsidP="00E57498">
            <w:pPr>
              <w:pStyle w:val="TAC"/>
            </w:pPr>
            <w:r>
              <w:t>1.3 dB</w:t>
            </w:r>
          </w:p>
          <w:p w14:paraId="087CEA80" w14:textId="77777777" w:rsidR="001977F3"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14:paraId="3B3CEA1F" w14:textId="77777777" w:rsidR="001977F3" w:rsidRDefault="001977F3" w:rsidP="00E57498">
            <w:pPr>
              <w:pStyle w:val="TAC"/>
            </w:pPr>
            <w:r>
              <w:t>0.7 dB</w:t>
            </w:r>
          </w:p>
          <w:p w14:paraId="2AEE74E4" w14:textId="77777777" w:rsidR="001977F3" w:rsidRDefault="001977F3" w:rsidP="00E57498">
            <w:pPr>
              <w:pStyle w:val="TAC"/>
            </w:pPr>
            <w:r>
              <w:t>3.96 Mbps</w:t>
            </w:r>
          </w:p>
        </w:tc>
      </w:tr>
      <w:tr w:rsidR="001977F3" w14:paraId="40614BD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DF8B01C" w14:textId="77777777" w:rsidR="001977F3" w:rsidRDefault="001977F3" w:rsidP="00E57498">
            <w:pPr>
              <w:pStyle w:val="TAC"/>
            </w:pPr>
            <w:r>
              <w:t>16QAM r3/4</w:t>
            </w:r>
          </w:p>
        </w:tc>
        <w:tc>
          <w:tcPr>
            <w:tcW w:w="0" w:type="auto"/>
            <w:tcBorders>
              <w:top w:val="outset" w:sz="6" w:space="0" w:color="auto"/>
              <w:left w:val="outset" w:sz="6" w:space="0" w:color="auto"/>
              <w:bottom w:val="outset" w:sz="6" w:space="0" w:color="auto"/>
              <w:right w:val="outset" w:sz="6" w:space="0" w:color="auto"/>
            </w:tcBorders>
            <w:vAlign w:val="center"/>
          </w:tcPr>
          <w:p w14:paraId="0889001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AD409C8" w14:textId="77777777" w:rsidR="001977F3" w:rsidRDefault="001977F3" w:rsidP="00E57498">
            <w:pPr>
              <w:pStyle w:val="TAC"/>
            </w:pPr>
            <w:r>
              <w:t>13.3 dB</w:t>
            </w:r>
          </w:p>
          <w:p w14:paraId="0387F854" w14:textId="77777777" w:rsidR="001977F3" w:rsidRDefault="001977F3" w:rsidP="00E57498">
            <w:pPr>
              <w:pStyle w:val="TAC"/>
            </w:pPr>
            <w:r>
              <w:t>17.82 Mbps</w:t>
            </w:r>
          </w:p>
        </w:tc>
        <w:tc>
          <w:tcPr>
            <w:tcW w:w="0" w:type="auto"/>
            <w:tcBorders>
              <w:top w:val="outset" w:sz="6" w:space="0" w:color="auto"/>
              <w:left w:val="outset" w:sz="6" w:space="0" w:color="auto"/>
              <w:bottom w:val="outset" w:sz="6" w:space="0" w:color="auto"/>
              <w:right w:val="outset" w:sz="6" w:space="0" w:color="auto"/>
            </w:tcBorders>
          </w:tcPr>
          <w:p w14:paraId="124E6A9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55CB01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DB94BB" w14:textId="77777777" w:rsidR="001977F3" w:rsidRDefault="001977F3" w:rsidP="00E57498">
            <w:pPr>
              <w:pStyle w:val="TAC"/>
            </w:pPr>
            <w:r>
              <w:t>13.5 dB</w:t>
            </w:r>
          </w:p>
          <w:p w14:paraId="15E59CE2" w14:textId="77777777" w:rsidR="001977F3" w:rsidRDefault="001977F3" w:rsidP="00E57498">
            <w:pPr>
              <w:pStyle w:val="TAC"/>
            </w:pPr>
            <w:r>
              <w:t>17.82 Mbps</w:t>
            </w:r>
          </w:p>
        </w:tc>
        <w:tc>
          <w:tcPr>
            <w:tcW w:w="0" w:type="auto"/>
            <w:tcBorders>
              <w:top w:val="outset" w:sz="6" w:space="0" w:color="auto"/>
              <w:left w:val="outset" w:sz="6" w:space="0" w:color="auto"/>
              <w:bottom w:val="outset" w:sz="6" w:space="0" w:color="auto"/>
              <w:right w:val="outset" w:sz="6" w:space="0" w:color="auto"/>
            </w:tcBorders>
            <w:vAlign w:val="center"/>
          </w:tcPr>
          <w:p w14:paraId="24C04080" w14:textId="77777777" w:rsidR="001977F3" w:rsidRDefault="001977F3" w:rsidP="00E57498">
            <w:pPr>
              <w:pStyle w:val="TAC"/>
            </w:pPr>
            <w:r>
              <w:t>13 dB</w:t>
            </w:r>
          </w:p>
          <w:p w14:paraId="7E774364" w14:textId="77777777" w:rsidR="001977F3" w:rsidRDefault="001977F3" w:rsidP="00E57498">
            <w:pPr>
              <w:pStyle w:val="TAC"/>
            </w:pPr>
            <w:r>
              <w:t>17.82 Mbps</w:t>
            </w:r>
          </w:p>
        </w:tc>
      </w:tr>
      <w:tr w:rsidR="001977F3" w14:paraId="09AAD1E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FA64765" w14:textId="77777777" w:rsidR="001977F3" w:rsidRDefault="001977F3" w:rsidP="00E57498">
            <w:pPr>
              <w:pStyle w:val="TAC"/>
            </w:pPr>
            <w:r>
              <w:t>64QAM r5/6</w:t>
            </w:r>
          </w:p>
        </w:tc>
        <w:tc>
          <w:tcPr>
            <w:tcW w:w="0" w:type="auto"/>
            <w:tcBorders>
              <w:top w:val="outset" w:sz="6" w:space="0" w:color="auto"/>
              <w:left w:val="outset" w:sz="6" w:space="0" w:color="auto"/>
              <w:bottom w:val="outset" w:sz="6" w:space="0" w:color="auto"/>
              <w:right w:val="outset" w:sz="6" w:space="0" w:color="auto"/>
            </w:tcBorders>
            <w:vAlign w:val="center"/>
          </w:tcPr>
          <w:p w14:paraId="590DEFE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6B9D886" w14:textId="77777777" w:rsidR="001977F3" w:rsidRDefault="001977F3" w:rsidP="00E57498">
            <w:pPr>
              <w:pStyle w:val="TAC"/>
            </w:pPr>
            <w:r>
              <w:t>20.3 dB</w:t>
            </w:r>
          </w:p>
          <w:p w14:paraId="22B45177" w14:textId="77777777" w:rsidR="001977F3" w:rsidRDefault="001977F3" w:rsidP="00E57498">
            <w:pPr>
              <w:pStyle w:val="TAC"/>
            </w:pPr>
            <w:r>
              <w:t>29.7 Mbps</w:t>
            </w:r>
          </w:p>
        </w:tc>
        <w:tc>
          <w:tcPr>
            <w:tcW w:w="0" w:type="auto"/>
            <w:tcBorders>
              <w:top w:val="outset" w:sz="6" w:space="0" w:color="auto"/>
              <w:left w:val="outset" w:sz="6" w:space="0" w:color="auto"/>
              <w:bottom w:val="outset" w:sz="6" w:space="0" w:color="auto"/>
              <w:right w:val="outset" w:sz="6" w:space="0" w:color="auto"/>
            </w:tcBorders>
          </w:tcPr>
          <w:p w14:paraId="7AA6125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01A010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A61B39" w14:textId="77777777" w:rsidR="001977F3" w:rsidRDefault="001977F3" w:rsidP="00E57498">
            <w:pPr>
              <w:pStyle w:val="TAC"/>
            </w:pPr>
            <w:r>
              <w:t>21.1 dB</w:t>
            </w:r>
          </w:p>
          <w:p w14:paraId="4F6F1D97" w14:textId="77777777" w:rsidR="001977F3" w:rsidRDefault="001977F3" w:rsidP="00E57498">
            <w:pPr>
              <w:pStyle w:val="TAC"/>
            </w:pPr>
            <w:r>
              <w:t>29.7 Mbps</w:t>
            </w:r>
          </w:p>
        </w:tc>
        <w:tc>
          <w:tcPr>
            <w:tcW w:w="0" w:type="auto"/>
            <w:tcBorders>
              <w:top w:val="outset" w:sz="6" w:space="0" w:color="auto"/>
              <w:left w:val="outset" w:sz="6" w:space="0" w:color="auto"/>
              <w:bottom w:val="outset" w:sz="6" w:space="0" w:color="auto"/>
              <w:right w:val="outset" w:sz="6" w:space="0" w:color="auto"/>
            </w:tcBorders>
            <w:vAlign w:val="center"/>
          </w:tcPr>
          <w:p w14:paraId="74CF196C" w14:textId="77777777" w:rsidR="001977F3" w:rsidRDefault="001977F3" w:rsidP="00E57498">
            <w:pPr>
              <w:pStyle w:val="TAC"/>
            </w:pPr>
            <w:r>
              <w:t>20.4 dB</w:t>
            </w:r>
          </w:p>
          <w:p w14:paraId="480F2FD5" w14:textId="77777777" w:rsidR="001977F3" w:rsidRDefault="001977F3" w:rsidP="00E57498">
            <w:pPr>
              <w:pStyle w:val="TAC"/>
            </w:pPr>
            <w:r>
              <w:t>29.7 Mbps</w:t>
            </w:r>
          </w:p>
        </w:tc>
      </w:tr>
      <w:tr w:rsidR="001977F3" w14:paraId="4946EA07"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94438E0" w14:textId="77777777" w:rsidR="001977F3" w:rsidRDefault="001977F3" w:rsidP="00E57498">
            <w:pPr>
              <w:pStyle w:val="TAC"/>
            </w:pPr>
            <w:r>
              <w:t xml:space="preserve">R1-163264 / Source 11 </w:t>
            </w:r>
            <w:r>
              <w:br/>
              <w:t>50 PRB, 10 MHz system bandwidth</w:t>
            </w:r>
          </w:p>
        </w:tc>
      </w:tr>
      <w:tr w:rsidR="008F6475" w:rsidRPr="00603C7A" w14:paraId="33253215" w14:textId="77777777" w:rsidTr="00772087">
        <w:trPr>
          <w:trHeight w:val="433"/>
        </w:trPr>
        <w:tc>
          <w:tcPr>
            <w:tcW w:w="1541" w:type="dxa"/>
            <w:tcBorders>
              <w:top w:val="outset" w:sz="6" w:space="0" w:color="auto"/>
              <w:left w:val="outset" w:sz="6" w:space="0" w:color="auto"/>
              <w:bottom w:val="outset" w:sz="6" w:space="0" w:color="auto"/>
              <w:right w:val="outset" w:sz="6" w:space="0" w:color="auto"/>
            </w:tcBorders>
            <w:vAlign w:val="center"/>
            <w:hideMark/>
          </w:tcPr>
          <w:p w14:paraId="408CE3BD"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 xml:space="preserve">SNR at 10% BLER </w:t>
            </w:r>
          </w:p>
          <w:p w14:paraId="7809914A"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Throughput</w:t>
            </w:r>
          </w:p>
        </w:tc>
        <w:tc>
          <w:tcPr>
            <w:tcW w:w="951" w:type="dxa"/>
            <w:tcBorders>
              <w:top w:val="outset" w:sz="6" w:space="0" w:color="auto"/>
              <w:left w:val="outset" w:sz="6" w:space="0" w:color="auto"/>
              <w:bottom w:val="outset" w:sz="6" w:space="0" w:color="auto"/>
              <w:right w:val="outset" w:sz="6" w:space="0" w:color="auto"/>
            </w:tcBorders>
            <w:vAlign w:val="center"/>
            <w:hideMark/>
          </w:tcPr>
          <w:p w14:paraId="2217B69A" w14:textId="77777777" w:rsidR="008F6475" w:rsidRPr="00772087" w:rsidRDefault="00DA0BC2" w:rsidP="008F6475">
            <w:pPr>
              <w:keepLines/>
              <w:tabs>
                <w:tab w:val="left" w:pos="794"/>
                <w:tab w:val="left" w:pos="1191"/>
                <w:tab w:val="left" w:pos="1588"/>
                <w:tab w:val="left" w:pos="1985"/>
              </w:tabs>
              <w:spacing w:before="120" w:after="0"/>
              <w:jc w:val="center"/>
              <w:rPr>
                <w:rFonts w:ascii="Arial" w:hAnsi="Arial"/>
                <w:sz w:val="18"/>
              </w:rPr>
            </w:pPr>
            <w:r w:rsidRPr="00772087">
              <w:rPr>
                <w:rFonts w:ascii="Arial" w:hAnsi="Arial"/>
                <w:sz w:val="18"/>
              </w:rPr>
              <w:t xml:space="preserve">TTI length=1 </w:t>
            </w:r>
          </w:p>
        </w:tc>
        <w:tc>
          <w:tcPr>
            <w:tcW w:w="1099" w:type="dxa"/>
            <w:tcBorders>
              <w:top w:val="outset" w:sz="6" w:space="0" w:color="auto"/>
              <w:left w:val="outset" w:sz="6" w:space="0" w:color="auto"/>
              <w:bottom w:val="outset" w:sz="6" w:space="0" w:color="auto"/>
              <w:right w:val="outset" w:sz="6" w:space="0" w:color="auto"/>
            </w:tcBorders>
            <w:vAlign w:val="center"/>
            <w:hideMark/>
          </w:tcPr>
          <w:p w14:paraId="02C4E906" w14:textId="77777777" w:rsidR="008F6475" w:rsidRPr="00772087" w:rsidRDefault="00DA0BC2" w:rsidP="008F6475">
            <w:pPr>
              <w:keepLines/>
              <w:tabs>
                <w:tab w:val="left" w:pos="794"/>
                <w:tab w:val="left" w:pos="1191"/>
                <w:tab w:val="left" w:pos="1588"/>
                <w:tab w:val="left" w:pos="1985"/>
              </w:tabs>
              <w:spacing w:before="120" w:after="0"/>
              <w:jc w:val="center"/>
              <w:rPr>
                <w:rFonts w:ascii="Arial" w:hAnsi="Arial"/>
                <w:sz w:val="18"/>
              </w:rPr>
            </w:pPr>
            <w:r w:rsidRPr="00772087">
              <w:rPr>
                <w:rFonts w:ascii="Arial" w:hAnsi="Arial"/>
                <w:sz w:val="18"/>
              </w:rPr>
              <w:t xml:space="preserve">TTI length=2 </w:t>
            </w:r>
          </w:p>
        </w:tc>
        <w:tc>
          <w:tcPr>
            <w:tcW w:w="1152" w:type="dxa"/>
            <w:tcBorders>
              <w:top w:val="outset" w:sz="6" w:space="0" w:color="auto"/>
              <w:left w:val="outset" w:sz="6" w:space="0" w:color="auto"/>
              <w:bottom w:val="outset" w:sz="6" w:space="0" w:color="auto"/>
              <w:right w:val="outset" w:sz="6" w:space="0" w:color="auto"/>
            </w:tcBorders>
            <w:vAlign w:val="center"/>
          </w:tcPr>
          <w:p w14:paraId="572C2BB3" w14:textId="77777777" w:rsidR="008F6475" w:rsidRPr="00772087" w:rsidRDefault="00DA0BC2" w:rsidP="008F6475">
            <w:pPr>
              <w:keepLines/>
              <w:tabs>
                <w:tab w:val="left" w:pos="794"/>
                <w:tab w:val="left" w:pos="1191"/>
                <w:tab w:val="left" w:pos="1588"/>
                <w:tab w:val="left" w:pos="1985"/>
              </w:tabs>
              <w:spacing w:before="120" w:after="0"/>
              <w:jc w:val="center"/>
              <w:rPr>
                <w:rFonts w:ascii="Arial" w:hAnsi="Arial"/>
                <w:sz w:val="18"/>
              </w:rPr>
            </w:pPr>
            <w:r w:rsidRPr="00772087">
              <w:rPr>
                <w:rFonts w:ascii="Arial" w:hAnsi="Arial"/>
                <w:sz w:val="18"/>
              </w:rPr>
              <w:t>TTI length=3</w:t>
            </w:r>
          </w:p>
        </w:tc>
        <w:tc>
          <w:tcPr>
            <w:tcW w:w="1152" w:type="dxa"/>
            <w:tcBorders>
              <w:top w:val="outset" w:sz="6" w:space="0" w:color="auto"/>
              <w:left w:val="outset" w:sz="6" w:space="0" w:color="auto"/>
              <w:bottom w:val="outset" w:sz="6" w:space="0" w:color="auto"/>
              <w:right w:val="outset" w:sz="6" w:space="0" w:color="auto"/>
            </w:tcBorders>
            <w:vAlign w:val="center"/>
            <w:hideMark/>
          </w:tcPr>
          <w:p w14:paraId="5495456D"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 xml:space="preserve">TTI length=4 </w:t>
            </w:r>
          </w:p>
        </w:tc>
        <w:tc>
          <w:tcPr>
            <w:tcW w:w="1152" w:type="dxa"/>
            <w:tcBorders>
              <w:top w:val="outset" w:sz="6" w:space="0" w:color="auto"/>
              <w:left w:val="outset" w:sz="6" w:space="0" w:color="auto"/>
              <w:bottom w:val="outset" w:sz="6" w:space="0" w:color="auto"/>
              <w:right w:val="outset" w:sz="6" w:space="0" w:color="auto"/>
            </w:tcBorders>
            <w:vAlign w:val="center"/>
            <w:hideMark/>
          </w:tcPr>
          <w:p w14:paraId="7D953771"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 xml:space="preserve">TTI length=7 </w:t>
            </w:r>
          </w:p>
        </w:tc>
        <w:tc>
          <w:tcPr>
            <w:tcW w:w="1722" w:type="dxa"/>
            <w:tcBorders>
              <w:top w:val="outset" w:sz="6" w:space="0" w:color="auto"/>
              <w:left w:val="outset" w:sz="6" w:space="0" w:color="auto"/>
              <w:bottom w:val="outset" w:sz="6" w:space="0" w:color="auto"/>
              <w:right w:val="outset" w:sz="6" w:space="0" w:color="auto"/>
            </w:tcBorders>
            <w:vAlign w:val="center"/>
            <w:hideMark/>
          </w:tcPr>
          <w:p w14:paraId="607CE9E0"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 xml:space="preserve">TTI length=14 </w:t>
            </w:r>
          </w:p>
        </w:tc>
      </w:tr>
      <w:tr w:rsidR="008F6475" w:rsidRPr="00603C7A" w14:paraId="213F2ED1" w14:textId="77777777" w:rsidTr="00772087">
        <w:tc>
          <w:tcPr>
            <w:tcW w:w="1541" w:type="dxa"/>
            <w:tcBorders>
              <w:top w:val="outset" w:sz="6" w:space="0" w:color="auto"/>
              <w:left w:val="outset" w:sz="6" w:space="0" w:color="auto"/>
              <w:bottom w:val="outset" w:sz="6" w:space="0" w:color="auto"/>
              <w:right w:val="outset" w:sz="6" w:space="0" w:color="auto"/>
            </w:tcBorders>
            <w:vAlign w:val="center"/>
            <w:hideMark/>
          </w:tcPr>
          <w:p w14:paraId="34FF2533" w14:textId="77777777" w:rsidR="008F6475" w:rsidRPr="00772087" w:rsidRDefault="00DA0BC2" w:rsidP="008F6475">
            <w:pPr>
              <w:keepNext/>
              <w:keepLines/>
              <w:pBdr>
                <w:bottom w:val="single" w:sz="8" w:space="0" w:color="auto"/>
              </w:pBdr>
              <w:spacing w:before="100" w:beforeAutospacing="1" w:after="0" w:afterAutospacing="1"/>
              <w:ind w:left="1985" w:hanging="1985"/>
              <w:textAlignment w:val="center"/>
              <w:outlineLvl w:val="6"/>
              <w:rPr>
                <w:rFonts w:ascii="Arial" w:hAnsi="Arial"/>
                <w:sz w:val="18"/>
              </w:rPr>
            </w:pPr>
            <w:r w:rsidRPr="00772087">
              <w:rPr>
                <w:rFonts w:ascii="Arial" w:hAnsi="Arial"/>
                <w:sz w:val="18"/>
              </w:rPr>
              <w:lastRenderedPageBreak/>
              <w:t xml:space="preserve">QPSK r1/3 </w:t>
            </w:r>
          </w:p>
        </w:tc>
        <w:tc>
          <w:tcPr>
            <w:tcW w:w="951" w:type="dxa"/>
            <w:tcBorders>
              <w:top w:val="outset" w:sz="6" w:space="0" w:color="auto"/>
              <w:left w:val="outset" w:sz="6" w:space="0" w:color="auto"/>
              <w:bottom w:val="outset" w:sz="6" w:space="0" w:color="auto"/>
              <w:right w:val="outset" w:sz="6" w:space="0" w:color="auto"/>
            </w:tcBorders>
            <w:vAlign w:val="center"/>
          </w:tcPr>
          <w:p w14:paraId="3B42D9A3" w14:textId="77777777" w:rsidR="008F6475" w:rsidRPr="00772087" w:rsidRDefault="008F6475" w:rsidP="008F6475">
            <w:pPr>
              <w:spacing w:after="0"/>
              <w:rPr>
                <w:rFonts w:ascii="Arial" w:hAnsi="Arial"/>
                <w:sz w:val="18"/>
              </w:rPr>
            </w:pPr>
          </w:p>
        </w:tc>
        <w:tc>
          <w:tcPr>
            <w:tcW w:w="1099" w:type="dxa"/>
            <w:tcBorders>
              <w:top w:val="outset" w:sz="6" w:space="0" w:color="auto"/>
              <w:left w:val="outset" w:sz="6" w:space="0" w:color="auto"/>
              <w:bottom w:val="outset" w:sz="6" w:space="0" w:color="auto"/>
              <w:right w:val="outset" w:sz="6" w:space="0" w:color="auto"/>
            </w:tcBorders>
            <w:vAlign w:val="center"/>
            <w:hideMark/>
          </w:tcPr>
          <w:p w14:paraId="0EA42054"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-2.21 dB</w:t>
            </w:r>
          </w:p>
          <w:p w14:paraId="4978EF63"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3.78 Mbps</w:t>
            </w:r>
          </w:p>
        </w:tc>
        <w:tc>
          <w:tcPr>
            <w:tcW w:w="1152" w:type="dxa"/>
            <w:tcBorders>
              <w:top w:val="outset" w:sz="6" w:space="0" w:color="auto"/>
              <w:left w:val="outset" w:sz="6" w:space="0" w:color="auto"/>
              <w:bottom w:val="outset" w:sz="6" w:space="0" w:color="auto"/>
              <w:right w:val="outset" w:sz="6" w:space="0" w:color="auto"/>
            </w:tcBorders>
            <w:vAlign w:val="center"/>
          </w:tcPr>
          <w:p w14:paraId="3F847DA2"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-2.29 dB</w:t>
            </w:r>
          </w:p>
          <w:p w14:paraId="58D4936E"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3.82 Mbps</w:t>
            </w:r>
          </w:p>
        </w:tc>
        <w:tc>
          <w:tcPr>
            <w:tcW w:w="1152" w:type="dxa"/>
            <w:tcBorders>
              <w:top w:val="outset" w:sz="6" w:space="0" w:color="auto"/>
              <w:left w:val="outset" w:sz="6" w:space="0" w:color="auto"/>
              <w:bottom w:val="outset" w:sz="6" w:space="0" w:color="auto"/>
              <w:right w:val="outset" w:sz="6" w:space="0" w:color="auto"/>
            </w:tcBorders>
            <w:vAlign w:val="center"/>
          </w:tcPr>
          <w:p w14:paraId="6E28CC28" w14:textId="77777777" w:rsidR="008F6475" w:rsidRPr="00772087" w:rsidRDefault="008F6475" w:rsidP="00772087">
            <w:pPr>
              <w:widowControl w:val="0"/>
              <w:spacing w:beforeLines="50" w:before="120" w:after="0"/>
              <w:jc w:val="both"/>
              <w:rPr>
                <w:rFonts w:ascii="Arial" w:hAnsi="Arial"/>
                <w:sz w:val="18"/>
              </w:rPr>
            </w:pPr>
          </w:p>
        </w:tc>
        <w:tc>
          <w:tcPr>
            <w:tcW w:w="1152" w:type="dxa"/>
            <w:tcBorders>
              <w:top w:val="outset" w:sz="6" w:space="0" w:color="auto"/>
              <w:left w:val="outset" w:sz="6" w:space="0" w:color="auto"/>
              <w:bottom w:val="outset" w:sz="6" w:space="0" w:color="auto"/>
              <w:right w:val="outset" w:sz="6" w:space="0" w:color="auto"/>
            </w:tcBorders>
            <w:vAlign w:val="center"/>
            <w:hideMark/>
          </w:tcPr>
          <w:p w14:paraId="2E2D1BA2"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-2.12 dB</w:t>
            </w:r>
          </w:p>
          <w:p w14:paraId="1389EE7F"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3.94 Mbps</w:t>
            </w:r>
          </w:p>
        </w:tc>
        <w:tc>
          <w:tcPr>
            <w:tcW w:w="1722" w:type="dxa"/>
            <w:tcBorders>
              <w:top w:val="outset" w:sz="6" w:space="0" w:color="auto"/>
              <w:left w:val="outset" w:sz="6" w:space="0" w:color="auto"/>
              <w:bottom w:val="outset" w:sz="6" w:space="0" w:color="auto"/>
              <w:right w:val="outset" w:sz="6" w:space="0" w:color="auto"/>
            </w:tcBorders>
            <w:vAlign w:val="center"/>
            <w:hideMark/>
          </w:tcPr>
          <w:p w14:paraId="2D8F2D0B"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-2.35 dB</w:t>
            </w:r>
          </w:p>
          <w:p w14:paraId="68BFCD98"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3.91 Mbps</w:t>
            </w:r>
          </w:p>
        </w:tc>
      </w:tr>
      <w:tr w:rsidR="008F6475" w:rsidRPr="00603C7A" w14:paraId="5D86A2BC" w14:textId="77777777" w:rsidTr="00772087">
        <w:tc>
          <w:tcPr>
            <w:tcW w:w="1541" w:type="dxa"/>
            <w:tcBorders>
              <w:top w:val="outset" w:sz="6" w:space="0" w:color="auto"/>
              <w:left w:val="outset" w:sz="6" w:space="0" w:color="auto"/>
              <w:bottom w:val="outset" w:sz="6" w:space="0" w:color="auto"/>
              <w:right w:val="outset" w:sz="6" w:space="0" w:color="auto"/>
            </w:tcBorders>
            <w:vAlign w:val="center"/>
            <w:hideMark/>
          </w:tcPr>
          <w:p w14:paraId="0FF3BF4D" w14:textId="77777777" w:rsidR="008F6475" w:rsidRPr="00772087" w:rsidRDefault="00DA0BC2" w:rsidP="008F6475">
            <w:pPr>
              <w:keepNext/>
              <w:keepLines/>
              <w:pBdr>
                <w:bottom w:val="single" w:sz="8" w:space="0" w:color="auto"/>
              </w:pBdr>
              <w:spacing w:before="100" w:beforeAutospacing="1" w:after="0" w:afterAutospacing="1"/>
              <w:ind w:left="1985" w:hanging="1985"/>
              <w:textAlignment w:val="center"/>
              <w:outlineLvl w:val="6"/>
              <w:rPr>
                <w:rFonts w:ascii="Arial" w:hAnsi="Arial"/>
                <w:sz w:val="18"/>
              </w:rPr>
            </w:pPr>
            <w:r w:rsidRPr="00772087">
              <w:rPr>
                <w:rFonts w:ascii="Arial" w:hAnsi="Arial"/>
                <w:sz w:val="18"/>
              </w:rPr>
              <w:t xml:space="preserve">16QAM r3/4 </w:t>
            </w:r>
          </w:p>
        </w:tc>
        <w:tc>
          <w:tcPr>
            <w:tcW w:w="951" w:type="dxa"/>
            <w:tcBorders>
              <w:top w:val="outset" w:sz="6" w:space="0" w:color="auto"/>
              <w:left w:val="outset" w:sz="6" w:space="0" w:color="auto"/>
              <w:bottom w:val="outset" w:sz="6" w:space="0" w:color="auto"/>
              <w:right w:val="outset" w:sz="6" w:space="0" w:color="auto"/>
            </w:tcBorders>
            <w:vAlign w:val="center"/>
          </w:tcPr>
          <w:p w14:paraId="14FEA95E" w14:textId="77777777" w:rsidR="008F6475" w:rsidRPr="00772087" w:rsidRDefault="008F6475" w:rsidP="008F6475">
            <w:pPr>
              <w:spacing w:after="0"/>
              <w:rPr>
                <w:rFonts w:ascii="Arial" w:hAnsi="Arial"/>
                <w:sz w:val="18"/>
              </w:rPr>
            </w:pPr>
          </w:p>
        </w:tc>
        <w:tc>
          <w:tcPr>
            <w:tcW w:w="1099" w:type="dxa"/>
            <w:tcBorders>
              <w:top w:val="outset" w:sz="6" w:space="0" w:color="auto"/>
              <w:left w:val="outset" w:sz="6" w:space="0" w:color="auto"/>
              <w:bottom w:val="outset" w:sz="6" w:space="0" w:color="auto"/>
              <w:right w:val="outset" w:sz="6" w:space="0" w:color="auto"/>
            </w:tcBorders>
            <w:vAlign w:val="center"/>
            <w:hideMark/>
          </w:tcPr>
          <w:p w14:paraId="08B43E10"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9.57 dB</w:t>
            </w:r>
          </w:p>
          <w:p w14:paraId="05BDA729"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17.37 Mbps</w:t>
            </w:r>
          </w:p>
        </w:tc>
        <w:tc>
          <w:tcPr>
            <w:tcW w:w="1152" w:type="dxa"/>
            <w:tcBorders>
              <w:top w:val="outset" w:sz="6" w:space="0" w:color="auto"/>
              <w:left w:val="outset" w:sz="6" w:space="0" w:color="auto"/>
              <w:bottom w:val="outset" w:sz="6" w:space="0" w:color="auto"/>
              <w:right w:val="outset" w:sz="6" w:space="0" w:color="auto"/>
            </w:tcBorders>
            <w:vAlign w:val="center"/>
          </w:tcPr>
          <w:p w14:paraId="57C27DF9"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9.36 dB</w:t>
            </w:r>
          </w:p>
          <w:p w14:paraId="5B67AE7E" w14:textId="77777777" w:rsidR="008F6475" w:rsidRPr="00772087" w:rsidRDefault="00DA0BC2" w:rsidP="008F6475">
            <w:pPr>
              <w:spacing w:after="0"/>
              <w:rPr>
                <w:rFonts w:ascii="Arial" w:hAnsi="Arial"/>
                <w:sz w:val="18"/>
              </w:rPr>
            </w:pPr>
            <w:r w:rsidRPr="00772087">
              <w:rPr>
                <w:rFonts w:ascii="Arial" w:hAnsi="Arial"/>
                <w:sz w:val="18"/>
              </w:rPr>
              <w:t>17.5 Mbps</w:t>
            </w:r>
          </w:p>
        </w:tc>
        <w:tc>
          <w:tcPr>
            <w:tcW w:w="1152" w:type="dxa"/>
            <w:tcBorders>
              <w:top w:val="outset" w:sz="6" w:space="0" w:color="auto"/>
              <w:left w:val="outset" w:sz="6" w:space="0" w:color="auto"/>
              <w:bottom w:val="outset" w:sz="6" w:space="0" w:color="auto"/>
              <w:right w:val="outset" w:sz="6" w:space="0" w:color="auto"/>
            </w:tcBorders>
            <w:vAlign w:val="center"/>
          </w:tcPr>
          <w:p w14:paraId="339E0D56" w14:textId="77777777" w:rsidR="008F6475" w:rsidRPr="00772087" w:rsidRDefault="008F6475" w:rsidP="008F6475">
            <w:pPr>
              <w:spacing w:after="0"/>
              <w:rPr>
                <w:rFonts w:ascii="Arial" w:hAnsi="Arial"/>
                <w:sz w:val="18"/>
              </w:rPr>
            </w:pPr>
          </w:p>
        </w:tc>
        <w:tc>
          <w:tcPr>
            <w:tcW w:w="1152" w:type="dxa"/>
            <w:tcBorders>
              <w:top w:val="outset" w:sz="6" w:space="0" w:color="auto"/>
              <w:left w:val="outset" w:sz="6" w:space="0" w:color="auto"/>
              <w:bottom w:val="outset" w:sz="6" w:space="0" w:color="auto"/>
              <w:right w:val="outset" w:sz="6" w:space="0" w:color="auto"/>
            </w:tcBorders>
            <w:vAlign w:val="center"/>
            <w:hideMark/>
          </w:tcPr>
          <w:p w14:paraId="517275DB"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9.83 dB</w:t>
            </w:r>
          </w:p>
          <w:p w14:paraId="2F2035B1"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17.64 Mbps</w:t>
            </w:r>
          </w:p>
        </w:tc>
        <w:tc>
          <w:tcPr>
            <w:tcW w:w="1722" w:type="dxa"/>
            <w:tcBorders>
              <w:top w:val="outset" w:sz="6" w:space="0" w:color="auto"/>
              <w:left w:val="outset" w:sz="6" w:space="0" w:color="auto"/>
              <w:bottom w:val="outset" w:sz="6" w:space="0" w:color="auto"/>
              <w:right w:val="outset" w:sz="6" w:space="0" w:color="auto"/>
            </w:tcBorders>
            <w:vAlign w:val="center"/>
            <w:hideMark/>
          </w:tcPr>
          <w:p w14:paraId="01B886B2"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9.95 dB</w:t>
            </w:r>
          </w:p>
          <w:p w14:paraId="1F140168"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17.84 Mbps</w:t>
            </w:r>
          </w:p>
        </w:tc>
      </w:tr>
      <w:tr w:rsidR="008F6475" w:rsidRPr="00603C7A" w14:paraId="5F6CEE99" w14:textId="77777777" w:rsidTr="00772087">
        <w:tc>
          <w:tcPr>
            <w:tcW w:w="1541" w:type="dxa"/>
            <w:tcBorders>
              <w:top w:val="outset" w:sz="6" w:space="0" w:color="auto"/>
              <w:left w:val="outset" w:sz="6" w:space="0" w:color="auto"/>
              <w:bottom w:val="outset" w:sz="6" w:space="0" w:color="auto"/>
              <w:right w:val="outset" w:sz="6" w:space="0" w:color="auto"/>
            </w:tcBorders>
            <w:vAlign w:val="center"/>
            <w:hideMark/>
          </w:tcPr>
          <w:p w14:paraId="111E00BC" w14:textId="77777777" w:rsidR="008F6475" w:rsidRPr="00772087" w:rsidRDefault="00DA0BC2" w:rsidP="008F6475">
            <w:pPr>
              <w:keepNext/>
              <w:keepLines/>
              <w:pBdr>
                <w:bottom w:val="single" w:sz="8" w:space="0" w:color="auto"/>
              </w:pBdr>
              <w:spacing w:before="100" w:beforeAutospacing="1" w:after="0" w:afterAutospacing="1"/>
              <w:ind w:left="1985" w:hanging="1985"/>
              <w:textAlignment w:val="center"/>
              <w:outlineLvl w:val="6"/>
              <w:rPr>
                <w:rFonts w:ascii="Arial" w:hAnsi="Arial"/>
                <w:sz w:val="18"/>
              </w:rPr>
            </w:pPr>
            <w:r w:rsidRPr="00772087">
              <w:rPr>
                <w:rFonts w:ascii="Arial" w:hAnsi="Arial"/>
                <w:sz w:val="18"/>
              </w:rPr>
              <w:t xml:space="preserve">64QAM r5/6 </w:t>
            </w:r>
          </w:p>
        </w:tc>
        <w:tc>
          <w:tcPr>
            <w:tcW w:w="951" w:type="dxa"/>
            <w:tcBorders>
              <w:top w:val="outset" w:sz="6" w:space="0" w:color="auto"/>
              <w:left w:val="outset" w:sz="6" w:space="0" w:color="auto"/>
              <w:bottom w:val="outset" w:sz="6" w:space="0" w:color="auto"/>
              <w:right w:val="outset" w:sz="6" w:space="0" w:color="auto"/>
            </w:tcBorders>
            <w:vAlign w:val="center"/>
          </w:tcPr>
          <w:p w14:paraId="470ED821" w14:textId="77777777" w:rsidR="008F6475" w:rsidRPr="00772087" w:rsidRDefault="008F6475" w:rsidP="008F6475">
            <w:pPr>
              <w:spacing w:after="0"/>
              <w:rPr>
                <w:rFonts w:ascii="Arial" w:hAnsi="Arial"/>
                <w:sz w:val="18"/>
              </w:rPr>
            </w:pPr>
          </w:p>
        </w:tc>
        <w:tc>
          <w:tcPr>
            <w:tcW w:w="1099" w:type="dxa"/>
            <w:tcBorders>
              <w:top w:val="outset" w:sz="6" w:space="0" w:color="auto"/>
              <w:left w:val="outset" w:sz="6" w:space="0" w:color="auto"/>
              <w:bottom w:val="outset" w:sz="6" w:space="0" w:color="auto"/>
              <w:right w:val="outset" w:sz="6" w:space="0" w:color="auto"/>
            </w:tcBorders>
            <w:vAlign w:val="center"/>
            <w:hideMark/>
          </w:tcPr>
          <w:p w14:paraId="1F864DCC"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16.91 dB</w:t>
            </w:r>
          </w:p>
          <w:p w14:paraId="7E633C7C"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29.24 Mbps</w:t>
            </w:r>
          </w:p>
        </w:tc>
        <w:tc>
          <w:tcPr>
            <w:tcW w:w="1152" w:type="dxa"/>
            <w:tcBorders>
              <w:top w:val="outset" w:sz="6" w:space="0" w:color="auto"/>
              <w:left w:val="outset" w:sz="6" w:space="0" w:color="auto"/>
              <w:bottom w:val="outset" w:sz="6" w:space="0" w:color="auto"/>
              <w:right w:val="outset" w:sz="6" w:space="0" w:color="auto"/>
            </w:tcBorders>
            <w:vAlign w:val="center"/>
          </w:tcPr>
          <w:p w14:paraId="401455C9"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17.47 dB</w:t>
            </w:r>
          </w:p>
          <w:p w14:paraId="672BD9DB"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29.21 Mbps</w:t>
            </w:r>
          </w:p>
        </w:tc>
        <w:tc>
          <w:tcPr>
            <w:tcW w:w="1152" w:type="dxa"/>
            <w:tcBorders>
              <w:top w:val="outset" w:sz="6" w:space="0" w:color="auto"/>
              <w:left w:val="outset" w:sz="6" w:space="0" w:color="auto"/>
              <w:bottom w:val="outset" w:sz="6" w:space="0" w:color="auto"/>
              <w:right w:val="outset" w:sz="6" w:space="0" w:color="auto"/>
            </w:tcBorders>
            <w:vAlign w:val="center"/>
          </w:tcPr>
          <w:p w14:paraId="18519E99" w14:textId="77777777" w:rsidR="008F6475" w:rsidRPr="00772087" w:rsidRDefault="008F6475" w:rsidP="008F6475">
            <w:pPr>
              <w:spacing w:after="0"/>
              <w:rPr>
                <w:rFonts w:ascii="Arial" w:hAnsi="Arial"/>
                <w:sz w:val="18"/>
              </w:rPr>
            </w:pPr>
          </w:p>
        </w:tc>
        <w:tc>
          <w:tcPr>
            <w:tcW w:w="1152" w:type="dxa"/>
            <w:tcBorders>
              <w:top w:val="outset" w:sz="6" w:space="0" w:color="auto"/>
              <w:left w:val="outset" w:sz="6" w:space="0" w:color="auto"/>
              <w:bottom w:val="outset" w:sz="6" w:space="0" w:color="auto"/>
              <w:right w:val="outset" w:sz="6" w:space="0" w:color="auto"/>
            </w:tcBorders>
            <w:vAlign w:val="center"/>
            <w:hideMark/>
          </w:tcPr>
          <w:p w14:paraId="0E3E069D"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17.21 dB</w:t>
            </w:r>
          </w:p>
          <w:p w14:paraId="7C905CE5"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28.33 Mbps</w:t>
            </w:r>
          </w:p>
        </w:tc>
        <w:tc>
          <w:tcPr>
            <w:tcW w:w="1722" w:type="dxa"/>
            <w:tcBorders>
              <w:top w:val="outset" w:sz="6" w:space="0" w:color="auto"/>
              <w:left w:val="outset" w:sz="6" w:space="0" w:color="auto"/>
              <w:bottom w:val="outset" w:sz="6" w:space="0" w:color="auto"/>
              <w:right w:val="outset" w:sz="6" w:space="0" w:color="auto"/>
            </w:tcBorders>
            <w:vAlign w:val="center"/>
            <w:hideMark/>
          </w:tcPr>
          <w:p w14:paraId="4948AF4F" w14:textId="77777777" w:rsidR="008F6475"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17.58 dB</w:t>
            </w:r>
          </w:p>
          <w:p w14:paraId="047A35C1" w14:textId="77777777" w:rsidR="008F6475"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29.35 Mbps</w:t>
            </w:r>
          </w:p>
        </w:tc>
      </w:tr>
      <w:tr w:rsidR="008F6475" w:rsidRPr="00603C7A" w14:paraId="3538B7FD" w14:textId="77777777" w:rsidTr="00772087">
        <w:tc>
          <w:tcPr>
            <w:tcW w:w="8769" w:type="dxa"/>
            <w:gridSpan w:val="7"/>
            <w:tcBorders>
              <w:top w:val="outset" w:sz="6" w:space="0" w:color="auto"/>
              <w:left w:val="outset" w:sz="6" w:space="0" w:color="auto"/>
              <w:bottom w:val="outset" w:sz="6" w:space="0" w:color="auto"/>
              <w:right w:val="outset" w:sz="6" w:space="0" w:color="auto"/>
            </w:tcBorders>
          </w:tcPr>
          <w:p w14:paraId="710A5A57" w14:textId="77777777" w:rsidR="00FC0044" w:rsidRPr="00772087" w:rsidRDefault="00DA0BC2" w:rsidP="00772087">
            <w:pPr>
              <w:spacing w:after="0"/>
              <w:jc w:val="center"/>
              <w:rPr>
                <w:rFonts w:ascii="Arial" w:hAnsi="Arial"/>
                <w:sz w:val="18"/>
              </w:rPr>
            </w:pPr>
            <w:r w:rsidRPr="00772087">
              <w:rPr>
                <w:rFonts w:ascii="Arial" w:hAnsi="Arial"/>
                <w:sz w:val="18"/>
              </w:rPr>
              <w:t xml:space="preserve">R1-164164 / </w:t>
            </w:r>
            <w:r w:rsidR="00E32A2A">
              <w:rPr>
                <w:rFonts w:ascii="Arial" w:hAnsi="Arial"/>
                <w:sz w:val="18"/>
              </w:rPr>
              <w:t>Source 7</w:t>
            </w:r>
            <w:r w:rsidRPr="00772087">
              <w:rPr>
                <w:rFonts w:ascii="Arial" w:hAnsi="Arial"/>
                <w:sz w:val="18"/>
              </w:rPr>
              <w:br/>
              <w:t>50 PRB, 10 MHz system bandwidth</w:t>
            </w:r>
          </w:p>
        </w:tc>
      </w:tr>
    </w:tbl>
    <w:p w14:paraId="5BF72C77" w14:textId="77777777" w:rsidR="001977F3" w:rsidRDefault="001977F3" w:rsidP="00E57498">
      <w:pPr>
        <w:pStyle w:val="TH"/>
      </w:pPr>
      <w:r>
        <w:br/>
        <w:t>Table C1.1-2 EPA,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26217E5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471BCFA" w14:textId="77777777" w:rsidR="001977F3" w:rsidRDefault="001977F3" w:rsidP="00E57498">
            <w:pPr>
              <w:pStyle w:val="TAC"/>
            </w:pPr>
            <w:r>
              <w:t xml:space="preserve">SNR at 10% BLER </w:t>
            </w:r>
          </w:p>
          <w:p w14:paraId="0A6BA44E"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B03E0"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0836A"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85E4794"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D034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4C1FE"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31460" w14:textId="77777777" w:rsidR="001977F3" w:rsidRDefault="001977F3" w:rsidP="00E57498">
            <w:pPr>
              <w:pStyle w:val="TAC"/>
            </w:pPr>
            <w:r>
              <w:t xml:space="preserve">TTI length=14 </w:t>
            </w:r>
          </w:p>
        </w:tc>
      </w:tr>
      <w:tr w:rsidR="001977F3" w14:paraId="0085A5C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DF7C24A"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57B0E" w14:textId="77777777" w:rsidR="001977F3" w:rsidRDefault="001977F3" w:rsidP="00E57498">
            <w:pPr>
              <w:pStyle w:val="TAC"/>
            </w:pPr>
            <w:r>
              <w:t>6.81 dB</w:t>
            </w:r>
          </w:p>
          <w:p w14:paraId="02AEB0C4" w14:textId="77777777"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FF92B" w14:textId="77777777" w:rsidR="001977F3" w:rsidRDefault="001977F3" w:rsidP="00E57498">
            <w:pPr>
              <w:pStyle w:val="TAC"/>
            </w:pPr>
            <w:r>
              <w:t>6.32 dB</w:t>
            </w:r>
          </w:p>
          <w:p w14:paraId="19C68F50" w14:textId="77777777"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vAlign w:val="center"/>
          </w:tcPr>
          <w:p w14:paraId="7174AC5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05B98F" w14:textId="77777777" w:rsidR="001977F3" w:rsidRDefault="001977F3" w:rsidP="00E57498">
            <w:pPr>
              <w:pStyle w:val="TAC"/>
            </w:pPr>
            <w:r>
              <w:t>6.27 dB</w:t>
            </w:r>
          </w:p>
          <w:p w14:paraId="0AAC6CC2" w14:textId="77777777"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4FEBC" w14:textId="77777777" w:rsidR="001977F3" w:rsidRDefault="001977F3" w:rsidP="00E57498">
            <w:pPr>
              <w:pStyle w:val="TAC"/>
            </w:pPr>
            <w:r>
              <w:t>6.17 dB</w:t>
            </w:r>
          </w:p>
          <w:p w14:paraId="6D3D24DF" w14:textId="77777777"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C7027" w14:textId="77777777" w:rsidR="001977F3" w:rsidRDefault="001977F3" w:rsidP="00E57498">
            <w:pPr>
              <w:pStyle w:val="TAC"/>
            </w:pPr>
            <w:r>
              <w:t>6.16 dB</w:t>
            </w:r>
          </w:p>
          <w:p w14:paraId="21276CCD" w14:textId="77777777" w:rsidR="001977F3" w:rsidRDefault="001977F3" w:rsidP="00E57498">
            <w:pPr>
              <w:pStyle w:val="TAC"/>
            </w:pPr>
            <w:r>
              <w:t>6.30 Mbps</w:t>
            </w:r>
          </w:p>
        </w:tc>
      </w:tr>
      <w:tr w:rsidR="001977F3" w14:paraId="0981FA6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2358AB4"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6D2D6" w14:textId="77777777" w:rsidR="001977F3" w:rsidRDefault="001977F3" w:rsidP="00E57498">
            <w:pPr>
              <w:pStyle w:val="TAC"/>
            </w:pPr>
            <w:r>
              <w:t>23.13 dB</w:t>
            </w:r>
          </w:p>
          <w:p w14:paraId="35A350F8" w14:textId="77777777"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607A5" w14:textId="77777777" w:rsidR="001977F3" w:rsidRDefault="001977F3" w:rsidP="00E57498">
            <w:pPr>
              <w:pStyle w:val="TAC"/>
            </w:pPr>
            <w:r>
              <w:t>22.79 dB</w:t>
            </w:r>
          </w:p>
          <w:p w14:paraId="46401EB5" w14:textId="77777777"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vAlign w:val="center"/>
          </w:tcPr>
          <w:p w14:paraId="24E6D07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5D7F604" w14:textId="77777777" w:rsidR="001977F3" w:rsidRDefault="001977F3" w:rsidP="00E57498">
            <w:pPr>
              <w:pStyle w:val="TAC"/>
            </w:pPr>
            <w:r>
              <w:t>23.31 dB</w:t>
            </w:r>
          </w:p>
          <w:p w14:paraId="0905C54F" w14:textId="77777777"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F109C" w14:textId="77777777" w:rsidR="001977F3" w:rsidRDefault="001977F3" w:rsidP="00E57498">
            <w:pPr>
              <w:pStyle w:val="TAC"/>
            </w:pPr>
            <w:r>
              <w:t>23.07 dB</w:t>
            </w:r>
          </w:p>
          <w:p w14:paraId="68DD1141" w14:textId="77777777"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BC9A0" w14:textId="77777777" w:rsidR="001977F3" w:rsidRDefault="001977F3" w:rsidP="00E57498">
            <w:pPr>
              <w:pStyle w:val="TAC"/>
            </w:pPr>
            <w:r>
              <w:t>22.93 dB</w:t>
            </w:r>
          </w:p>
          <w:p w14:paraId="07A2BEE5" w14:textId="77777777" w:rsidR="001977F3" w:rsidRDefault="001977F3" w:rsidP="00E57498">
            <w:pPr>
              <w:pStyle w:val="TAC"/>
            </w:pPr>
            <w:r>
              <w:t>28.48 Mbps</w:t>
            </w:r>
          </w:p>
        </w:tc>
      </w:tr>
      <w:tr w:rsidR="001977F3" w14:paraId="42FF83A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A704FDB"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469DD" w14:textId="77777777" w:rsidR="001977F3" w:rsidRDefault="001977F3" w:rsidP="00E57498">
            <w:pPr>
              <w:pStyle w:val="TAC"/>
            </w:pPr>
            <w:r>
              <w:t>32.81 dB</w:t>
            </w:r>
          </w:p>
          <w:p w14:paraId="214E0CF1" w14:textId="77777777" w:rsidR="001977F3" w:rsidRDefault="001977F3" w:rsidP="00E57498">
            <w:pPr>
              <w:pStyle w:val="TAC"/>
            </w:pPr>
            <w:r>
              <w:t>40.88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3423B" w14:textId="77777777" w:rsidR="001977F3" w:rsidRDefault="001977F3" w:rsidP="00E57498">
            <w:pPr>
              <w:pStyle w:val="TAC"/>
            </w:pPr>
            <w:r>
              <w:t>32.15 dB</w:t>
            </w:r>
          </w:p>
          <w:p w14:paraId="7720B29D" w14:textId="77777777"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vAlign w:val="center"/>
          </w:tcPr>
          <w:p w14:paraId="3C71216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B1C3E1E" w14:textId="77777777" w:rsidR="001977F3" w:rsidRDefault="001977F3" w:rsidP="00E57498">
            <w:pPr>
              <w:pStyle w:val="TAC"/>
            </w:pPr>
            <w:r>
              <w:t>32.39 dB</w:t>
            </w:r>
          </w:p>
          <w:p w14:paraId="6587F7D6" w14:textId="77777777"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BBF02" w14:textId="77777777" w:rsidR="001977F3" w:rsidRDefault="001977F3" w:rsidP="00E57498">
            <w:pPr>
              <w:pStyle w:val="TAC"/>
            </w:pPr>
            <w:r>
              <w:t>33.01 dB</w:t>
            </w:r>
          </w:p>
          <w:p w14:paraId="0B1B89A5" w14:textId="77777777"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C3138" w14:textId="77777777" w:rsidR="001977F3" w:rsidRDefault="001977F3" w:rsidP="00E57498">
            <w:pPr>
              <w:pStyle w:val="TAC"/>
            </w:pPr>
            <w:r>
              <w:t>32.53 dB</w:t>
            </w:r>
          </w:p>
          <w:p w14:paraId="4979069D" w14:textId="77777777" w:rsidR="001977F3" w:rsidRDefault="001977F3" w:rsidP="00E57498">
            <w:pPr>
              <w:pStyle w:val="TAC"/>
            </w:pPr>
            <w:r>
              <w:t>47.49 Mbps</w:t>
            </w:r>
          </w:p>
        </w:tc>
      </w:tr>
      <w:tr w:rsidR="001977F3" w14:paraId="78D50F2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5F69CC72"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5F26DE1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0B30790"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5E260"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A4628"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3A238BC"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753B9"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03A85D"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ECE8D" w14:textId="77777777" w:rsidR="001977F3" w:rsidRDefault="001977F3" w:rsidP="00E57498">
            <w:pPr>
              <w:pStyle w:val="TAC"/>
            </w:pPr>
            <w:r>
              <w:t xml:space="preserve">TTI length=14 </w:t>
            </w:r>
          </w:p>
        </w:tc>
      </w:tr>
      <w:tr w:rsidR="001977F3" w14:paraId="7CB2D37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1234DFB"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72737B69" w14:textId="77777777" w:rsidR="001977F3" w:rsidRDefault="001977F3" w:rsidP="00E57498">
            <w:pPr>
              <w:pStyle w:val="TAC"/>
            </w:pPr>
            <w:r>
              <w:t>7dB</w:t>
            </w:r>
          </w:p>
          <w:p w14:paraId="53525445" w14:textId="77777777" w:rsidR="001977F3" w:rsidRDefault="001977F3" w:rsidP="00E57498">
            <w:pPr>
              <w:pStyle w:val="TAC"/>
            </w:pPr>
            <w:r>
              <w:t xml:space="preserve">2.7518Mbps </w:t>
            </w:r>
          </w:p>
        </w:tc>
        <w:tc>
          <w:tcPr>
            <w:tcW w:w="0" w:type="auto"/>
            <w:tcBorders>
              <w:top w:val="outset" w:sz="6" w:space="0" w:color="auto"/>
              <w:left w:val="outset" w:sz="6" w:space="0" w:color="auto"/>
              <w:bottom w:val="outset" w:sz="6" w:space="0" w:color="auto"/>
              <w:right w:val="outset" w:sz="6" w:space="0" w:color="auto"/>
            </w:tcBorders>
          </w:tcPr>
          <w:p w14:paraId="1877AEEA" w14:textId="77777777" w:rsidR="001977F3" w:rsidRDefault="001977F3" w:rsidP="00E57498">
            <w:pPr>
              <w:pStyle w:val="TAC"/>
            </w:pPr>
            <w:r>
              <w:t>6.8dB</w:t>
            </w:r>
          </w:p>
          <w:p w14:paraId="427E044D" w14:textId="77777777" w:rsidR="001977F3" w:rsidRDefault="001977F3" w:rsidP="00E57498">
            <w:pPr>
              <w:pStyle w:val="TAC"/>
            </w:pPr>
            <w:r>
              <w:t xml:space="preserve">3.9004Mbs </w:t>
            </w:r>
          </w:p>
        </w:tc>
        <w:tc>
          <w:tcPr>
            <w:tcW w:w="0" w:type="auto"/>
            <w:tcBorders>
              <w:top w:val="outset" w:sz="6" w:space="0" w:color="auto"/>
              <w:left w:val="outset" w:sz="6" w:space="0" w:color="auto"/>
              <w:bottom w:val="outset" w:sz="6" w:space="0" w:color="auto"/>
              <w:right w:val="outset" w:sz="6" w:space="0" w:color="auto"/>
            </w:tcBorders>
          </w:tcPr>
          <w:p w14:paraId="7777C7C6" w14:textId="77777777" w:rsidR="001977F3" w:rsidRDefault="001977F3" w:rsidP="00E57498">
            <w:pPr>
              <w:pStyle w:val="TAC"/>
            </w:pPr>
            <w:r>
              <w:t>--</w:t>
            </w:r>
          </w:p>
          <w:p w14:paraId="4937F3E9"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02950A97" w14:textId="77777777" w:rsidR="001977F3" w:rsidRDefault="001977F3" w:rsidP="00E57498">
            <w:pPr>
              <w:pStyle w:val="TAC"/>
            </w:pPr>
            <w:r>
              <w:t>--</w:t>
            </w:r>
          </w:p>
          <w:p w14:paraId="2AC3E746"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388C268C" w14:textId="77777777" w:rsidR="001977F3" w:rsidRDefault="001977F3" w:rsidP="00E57498">
            <w:pPr>
              <w:pStyle w:val="TAC"/>
            </w:pPr>
            <w:r>
              <w:t xml:space="preserve">6.8dB </w:t>
            </w:r>
          </w:p>
          <w:p w14:paraId="73AFA997" w14:textId="77777777" w:rsidR="001977F3" w:rsidRDefault="001977F3" w:rsidP="00E57498">
            <w:pPr>
              <w:pStyle w:val="TAC"/>
            </w:pPr>
            <w:r>
              <w:t>4.4793Mbps</w:t>
            </w:r>
          </w:p>
        </w:tc>
        <w:tc>
          <w:tcPr>
            <w:tcW w:w="0" w:type="auto"/>
            <w:tcBorders>
              <w:top w:val="outset" w:sz="6" w:space="0" w:color="auto"/>
              <w:left w:val="outset" w:sz="6" w:space="0" w:color="auto"/>
              <w:bottom w:val="outset" w:sz="6" w:space="0" w:color="auto"/>
              <w:right w:val="outset" w:sz="6" w:space="0" w:color="auto"/>
            </w:tcBorders>
          </w:tcPr>
          <w:p w14:paraId="3509F2CD" w14:textId="77777777" w:rsidR="001977F3" w:rsidRDefault="001977F3" w:rsidP="00E57498">
            <w:pPr>
              <w:pStyle w:val="TAC"/>
            </w:pPr>
            <w:r>
              <w:t>6.25dB</w:t>
            </w:r>
          </w:p>
          <w:p w14:paraId="59B48082" w14:textId="77777777" w:rsidR="001977F3" w:rsidRDefault="001977F3" w:rsidP="00E57498">
            <w:pPr>
              <w:pStyle w:val="TAC"/>
            </w:pPr>
            <w:r>
              <w:t>3.9168Mbps</w:t>
            </w:r>
          </w:p>
        </w:tc>
      </w:tr>
      <w:tr w:rsidR="001977F3" w14:paraId="0E4080D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368619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0673B499" w14:textId="77777777" w:rsidR="001977F3" w:rsidRDefault="001977F3" w:rsidP="00E57498">
            <w:pPr>
              <w:pStyle w:val="TAC"/>
            </w:pPr>
            <w:r>
              <w:t xml:space="preserve">23.5dB </w:t>
            </w:r>
          </w:p>
          <w:p w14:paraId="1FE3F89F" w14:textId="77777777" w:rsidR="001977F3" w:rsidRDefault="001977F3" w:rsidP="00E57498">
            <w:pPr>
              <w:pStyle w:val="TAC"/>
            </w:pPr>
            <w:r>
              <w:t>14.541Mbps</w:t>
            </w:r>
          </w:p>
        </w:tc>
        <w:tc>
          <w:tcPr>
            <w:tcW w:w="0" w:type="auto"/>
            <w:tcBorders>
              <w:top w:val="outset" w:sz="6" w:space="0" w:color="auto"/>
              <w:left w:val="outset" w:sz="6" w:space="0" w:color="auto"/>
              <w:bottom w:val="outset" w:sz="6" w:space="0" w:color="auto"/>
              <w:right w:val="outset" w:sz="6" w:space="0" w:color="auto"/>
            </w:tcBorders>
          </w:tcPr>
          <w:p w14:paraId="07C5B798" w14:textId="77777777" w:rsidR="001977F3" w:rsidRDefault="001977F3" w:rsidP="00E57498">
            <w:pPr>
              <w:pStyle w:val="TAC"/>
            </w:pPr>
            <w:r>
              <w:t xml:space="preserve">23.2dB </w:t>
            </w:r>
          </w:p>
          <w:p w14:paraId="4720EECD" w14:textId="77777777" w:rsidR="001977F3" w:rsidRDefault="001977F3" w:rsidP="00E57498">
            <w:pPr>
              <w:pStyle w:val="TAC"/>
            </w:pPr>
            <w:r>
              <w:t>18.631Mbps</w:t>
            </w:r>
          </w:p>
        </w:tc>
        <w:tc>
          <w:tcPr>
            <w:tcW w:w="0" w:type="auto"/>
            <w:tcBorders>
              <w:top w:val="outset" w:sz="6" w:space="0" w:color="auto"/>
              <w:left w:val="outset" w:sz="6" w:space="0" w:color="auto"/>
              <w:bottom w:val="outset" w:sz="6" w:space="0" w:color="auto"/>
              <w:right w:val="outset" w:sz="6" w:space="0" w:color="auto"/>
            </w:tcBorders>
          </w:tcPr>
          <w:p w14:paraId="55760B3C" w14:textId="77777777" w:rsidR="001977F3" w:rsidRDefault="001977F3" w:rsidP="00E57498">
            <w:pPr>
              <w:pStyle w:val="TAC"/>
            </w:pPr>
            <w:r>
              <w:t>--</w:t>
            </w:r>
          </w:p>
          <w:p w14:paraId="2C99D1B1"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240E456D" w14:textId="77777777" w:rsidR="001977F3" w:rsidRDefault="001977F3" w:rsidP="00E57498">
            <w:pPr>
              <w:pStyle w:val="TAC"/>
            </w:pPr>
            <w:r>
              <w:t>--</w:t>
            </w:r>
          </w:p>
          <w:p w14:paraId="528A1D1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178A1767" w14:textId="77777777" w:rsidR="001977F3" w:rsidRDefault="001977F3" w:rsidP="00E57498">
            <w:pPr>
              <w:pStyle w:val="TAC"/>
            </w:pPr>
            <w:r>
              <w:t>23.1dB</w:t>
            </w:r>
          </w:p>
          <w:p w14:paraId="27B0986C" w14:textId="77777777" w:rsidR="001977F3" w:rsidRDefault="001977F3" w:rsidP="00E57498">
            <w:pPr>
              <w:pStyle w:val="TAC"/>
            </w:pPr>
            <w:r>
              <w:t>20.47Mbps</w:t>
            </w:r>
          </w:p>
        </w:tc>
        <w:tc>
          <w:tcPr>
            <w:tcW w:w="0" w:type="auto"/>
            <w:tcBorders>
              <w:top w:val="outset" w:sz="6" w:space="0" w:color="auto"/>
              <w:left w:val="outset" w:sz="6" w:space="0" w:color="auto"/>
              <w:bottom w:val="outset" w:sz="6" w:space="0" w:color="auto"/>
              <w:right w:val="outset" w:sz="6" w:space="0" w:color="auto"/>
            </w:tcBorders>
          </w:tcPr>
          <w:p w14:paraId="3CD41E15" w14:textId="77777777" w:rsidR="001977F3" w:rsidRDefault="001977F3" w:rsidP="00E57498">
            <w:pPr>
              <w:pStyle w:val="TAC"/>
            </w:pPr>
            <w:r>
              <w:t>23.2dB</w:t>
            </w:r>
          </w:p>
          <w:p w14:paraId="3092E3F8" w14:textId="77777777" w:rsidR="001977F3" w:rsidRDefault="001977F3" w:rsidP="00E57498">
            <w:pPr>
              <w:pStyle w:val="TAC"/>
            </w:pPr>
            <w:r>
              <w:t>17.776Mbps</w:t>
            </w:r>
          </w:p>
        </w:tc>
      </w:tr>
      <w:tr w:rsidR="001977F3" w14:paraId="2D2D76B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B9C0A47"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14:paraId="0C4332E4" w14:textId="77777777" w:rsidR="001977F3" w:rsidRDefault="001977F3" w:rsidP="00E57498">
            <w:pPr>
              <w:pStyle w:val="TAC"/>
            </w:pPr>
            <w:r>
              <w:t xml:space="preserve">34.5dB </w:t>
            </w:r>
          </w:p>
          <w:p w14:paraId="09041A4A" w14:textId="77777777" w:rsidR="001977F3" w:rsidRDefault="001977F3" w:rsidP="00E57498">
            <w:pPr>
              <w:pStyle w:val="TAC"/>
            </w:pPr>
            <w:r>
              <w:t>24.64Mbps</w:t>
            </w:r>
          </w:p>
        </w:tc>
        <w:tc>
          <w:tcPr>
            <w:tcW w:w="0" w:type="auto"/>
            <w:tcBorders>
              <w:top w:val="outset" w:sz="6" w:space="0" w:color="auto"/>
              <w:left w:val="outset" w:sz="6" w:space="0" w:color="auto"/>
              <w:bottom w:val="outset" w:sz="6" w:space="0" w:color="auto"/>
              <w:right w:val="outset" w:sz="6" w:space="0" w:color="auto"/>
            </w:tcBorders>
          </w:tcPr>
          <w:p w14:paraId="7D714AF7" w14:textId="77777777" w:rsidR="001977F3" w:rsidRDefault="001977F3" w:rsidP="00E57498">
            <w:pPr>
              <w:pStyle w:val="TAC"/>
            </w:pPr>
            <w:r>
              <w:t xml:space="preserve">33.8dB </w:t>
            </w:r>
          </w:p>
          <w:p w14:paraId="7E55EDDF" w14:textId="77777777" w:rsidR="001977F3" w:rsidRDefault="001977F3" w:rsidP="00E57498">
            <w:pPr>
              <w:pStyle w:val="TAC"/>
            </w:pPr>
            <w:r>
              <w:t>31.254Mbps</w:t>
            </w:r>
          </w:p>
        </w:tc>
        <w:tc>
          <w:tcPr>
            <w:tcW w:w="0" w:type="auto"/>
            <w:tcBorders>
              <w:top w:val="outset" w:sz="6" w:space="0" w:color="auto"/>
              <w:left w:val="outset" w:sz="6" w:space="0" w:color="auto"/>
              <w:bottom w:val="outset" w:sz="6" w:space="0" w:color="auto"/>
              <w:right w:val="outset" w:sz="6" w:space="0" w:color="auto"/>
            </w:tcBorders>
          </w:tcPr>
          <w:p w14:paraId="419385DD" w14:textId="77777777" w:rsidR="001977F3" w:rsidRDefault="001977F3" w:rsidP="00E57498">
            <w:pPr>
              <w:pStyle w:val="TAC"/>
            </w:pPr>
            <w:r>
              <w:t>--</w:t>
            </w:r>
          </w:p>
          <w:p w14:paraId="538340E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6D5CF085" w14:textId="77777777" w:rsidR="001977F3" w:rsidRDefault="001977F3" w:rsidP="00E57498">
            <w:pPr>
              <w:pStyle w:val="TAC"/>
            </w:pPr>
            <w:r>
              <w:t>--</w:t>
            </w:r>
          </w:p>
          <w:p w14:paraId="21841707"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637432FE" w14:textId="77777777" w:rsidR="001977F3" w:rsidRDefault="001977F3" w:rsidP="00E57498">
            <w:pPr>
              <w:pStyle w:val="TAC"/>
            </w:pPr>
            <w:r>
              <w:t xml:space="preserve">35.5dB </w:t>
            </w:r>
          </w:p>
          <w:p w14:paraId="7BD5371A" w14:textId="77777777" w:rsidR="001977F3" w:rsidRDefault="001977F3" w:rsidP="00E57498">
            <w:pPr>
              <w:pStyle w:val="TAC"/>
            </w:pPr>
            <w:r>
              <w:t>34.175Mbps</w:t>
            </w:r>
          </w:p>
        </w:tc>
        <w:tc>
          <w:tcPr>
            <w:tcW w:w="0" w:type="auto"/>
            <w:tcBorders>
              <w:top w:val="outset" w:sz="6" w:space="0" w:color="auto"/>
              <w:left w:val="outset" w:sz="6" w:space="0" w:color="auto"/>
              <w:bottom w:val="outset" w:sz="6" w:space="0" w:color="auto"/>
              <w:right w:val="outset" w:sz="6" w:space="0" w:color="auto"/>
            </w:tcBorders>
          </w:tcPr>
          <w:p w14:paraId="3DAFD1D0" w14:textId="77777777" w:rsidR="001977F3" w:rsidRDefault="001977F3" w:rsidP="00E57498">
            <w:pPr>
              <w:pStyle w:val="TAC"/>
            </w:pPr>
            <w:r>
              <w:t>34dB</w:t>
            </w:r>
          </w:p>
          <w:p w14:paraId="1D10EBA9" w14:textId="77777777" w:rsidR="001977F3" w:rsidRDefault="001977F3" w:rsidP="00E57498">
            <w:pPr>
              <w:pStyle w:val="TAC"/>
            </w:pPr>
            <w:r>
              <w:t>29.6568Mbps</w:t>
            </w:r>
          </w:p>
        </w:tc>
      </w:tr>
      <w:tr w:rsidR="001977F3" w14:paraId="1AF33D5E"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430B096" w14:textId="77777777" w:rsidR="001977F3" w:rsidRDefault="001977F3" w:rsidP="00E57498">
            <w:pPr>
              <w:pStyle w:val="TAC"/>
            </w:pPr>
            <w:r>
              <w:t xml:space="preserve">R1-163511 / Source 10 </w:t>
            </w:r>
            <w:r>
              <w:br/>
              <w:t>25 PRB, 10 MHz system bandwidth</w:t>
            </w:r>
          </w:p>
        </w:tc>
      </w:tr>
    </w:tbl>
    <w:p w14:paraId="0085EE95" w14:textId="77777777" w:rsidR="001977F3" w:rsidRDefault="001977F3" w:rsidP="001977F3"/>
    <w:p w14:paraId="2D1E7CC8" w14:textId="77777777" w:rsidR="001977F3" w:rsidRDefault="001977F3" w:rsidP="00E57498">
      <w:pPr>
        <w:pStyle w:val="TH"/>
      </w:pPr>
      <w:r>
        <w:t>Table C1.1-3 EPA,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3C594E8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5A5D668"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F1947"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9918C"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9F17470"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CB89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252C6"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E2836" w14:textId="77777777" w:rsidR="001977F3" w:rsidRDefault="001977F3" w:rsidP="00E57498">
            <w:pPr>
              <w:pStyle w:val="TAC"/>
            </w:pPr>
            <w:r>
              <w:t xml:space="preserve">TTI length=14 </w:t>
            </w:r>
          </w:p>
        </w:tc>
      </w:tr>
      <w:tr w:rsidR="001977F3" w14:paraId="69BBF49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9263947"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A704763" w14:textId="77777777" w:rsidR="001977F3" w:rsidRDefault="001977F3" w:rsidP="00E57498">
            <w:pPr>
              <w:pStyle w:val="TAC"/>
            </w:pPr>
            <w:r>
              <w:t>3.55 dB</w:t>
            </w:r>
          </w:p>
          <w:p w14:paraId="206F7EB4" w14:textId="77777777"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14:paraId="705C7BC8" w14:textId="77777777" w:rsidR="001977F3" w:rsidRDefault="001977F3" w:rsidP="00E57498">
            <w:pPr>
              <w:pStyle w:val="TAC"/>
            </w:pPr>
            <w:r>
              <w:t>3.44 dB</w:t>
            </w:r>
          </w:p>
          <w:p w14:paraId="270590EF" w14:textId="77777777"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14:paraId="1B95DC3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F2F11EF" w14:textId="77777777" w:rsidR="001977F3" w:rsidRDefault="001977F3" w:rsidP="00E57498">
            <w:pPr>
              <w:pStyle w:val="TAC"/>
            </w:pPr>
            <w:r>
              <w:t>3.42 dB</w:t>
            </w:r>
          </w:p>
          <w:p w14:paraId="2BCFEEBE" w14:textId="77777777"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14:paraId="6306BE98" w14:textId="77777777" w:rsidR="001977F3" w:rsidRDefault="001977F3" w:rsidP="00E57498">
            <w:pPr>
              <w:pStyle w:val="TAC"/>
            </w:pPr>
            <w:r>
              <w:t>3.32 dB</w:t>
            </w:r>
          </w:p>
          <w:p w14:paraId="14CAC9AD" w14:textId="77777777"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14:paraId="42A7C05F" w14:textId="77777777" w:rsidR="001977F3" w:rsidRDefault="001977F3" w:rsidP="00E57498">
            <w:pPr>
              <w:pStyle w:val="TAC"/>
            </w:pPr>
            <w:r>
              <w:t>3.46 dB</w:t>
            </w:r>
          </w:p>
          <w:p w14:paraId="388BE423" w14:textId="77777777" w:rsidR="001977F3" w:rsidRDefault="001977F3" w:rsidP="00E57498">
            <w:pPr>
              <w:pStyle w:val="TAC"/>
            </w:pPr>
            <w:r>
              <w:t>12.25 Mbps</w:t>
            </w:r>
          </w:p>
        </w:tc>
      </w:tr>
      <w:tr w:rsidR="001977F3" w14:paraId="779A1BD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AA2676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736660AA" w14:textId="77777777" w:rsidR="001977F3" w:rsidRDefault="001977F3" w:rsidP="00E57498">
            <w:pPr>
              <w:pStyle w:val="TAC"/>
            </w:pPr>
            <w:r>
              <w:t>23.47 dB</w:t>
            </w:r>
          </w:p>
          <w:p w14:paraId="39975012" w14:textId="77777777"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14:paraId="7CE7952E" w14:textId="77777777" w:rsidR="001977F3" w:rsidRDefault="001977F3" w:rsidP="00E57498">
            <w:pPr>
              <w:pStyle w:val="TAC"/>
            </w:pPr>
            <w:r>
              <w:t>23.22 dB</w:t>
            </w:r>
          </w:p>
          <w:p w14:paraId="5B531353" w14:textId="77777777" w:rsidR="001977F3" w:rsidRDefault="001977F3" w:rsidP="00E57498">
            <w:pPr>
              <w:pStyle w:val="TAC"/>
            </w:pPr>
            <w:r>
              <w:t>51.36 Mbps</w:t>
            </w:r>
          </w:p>
        </w:tc>
        <w:tc>
          <w:tcPr>
            <w:tcW w:w="0" w:type="auto"/>
            <w:tcBorders>
              <w:top w:val="outset" w:sz="6" w:space="0" w:color="auto"/>
              <w:left w:val="outset" w:sz="6" w:space="0" w:color="auto"/>
              <w:bottom w:val="outset" w:sz="6" w:space="0" w:color="auto"/>
              <w:right w:val="outset" w:sz="6" w:space="0" w:color="auto"/>
            </w:tcBorders>
          </w:tcPr>
          <w:p w14:paraId="1D193CA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C39BDC5" w14:textId="77777777" w:rsidR="001977F3" w:rsidRDefault="001977F3" w:rsidP="00E57498">
            <w:pPr>
              <w:pStyle w:val="TAC"/>
            </w:pPr>
            <w:r>
              <w:t>23.53 dB</w:t>
            </w:r>
          </w:p>
          <w:p w14:paraId="7E32113E" w14:textId="77777777" w:rsidR="001977F3" w:rsidRDefault="001977F3" w:rsidP="00E57498">
            <w:pPr>
              <w:pStyle w:val="TAC"/>
            </w:pPr>
            <w:r>
              <w:t>53.33 Mbps</w:t>
            </w:r>
          </w:p>
        </w:tc>
        <w:tc>
          <w:tcPr>
            <w:tcW w:w="0" w:type="auto"/>
            <w:tcBorders>
              <w:top w:val="outset" w:sz="6" w:space="0" w:color="auto"/>
              <w:left w:val="outset" w:sz="6" w:space="0" w:color="auto"/>
              <w:bottom w:val="outset" w:sz="6" w:space="0" w:color="auto"/>
              <w:right w:val="outset" w:sz="6" w:space="0" w:color="auto"/>
            </w:tcBorders>
            <w:vAlign w:val="center"/>
          </w:tcPr>
          <w:p w14:paraId="61CC8044" w14:textId="77777777" w:rsidR="001977F3" w:rsidRDefault="001977F3" w:rsidP="00E57498">
            <w:pPr>
              <w:pStyle w:val="TAC"/>
            </w:pPr>
            <w:r>
              <w:t>23.77 dB</w:t>
            </w:r>
          </w:p>
          <w:p w14:paraId="7D619D92" w14:textId="77777777"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14:paraId="24E6E752" w14:textId="77777777" w:rsidR="001977F3" w:rsidRDefault="001977F3" w:rsidP="00E57498">
            <w:pPr>
              <w:pStyle w:val="TAC"/>
            </w:pPr>
            <w:r>
              <w:t>23.78 dB</w:t>
            </w:r>
          </w:p>
          <w:p w14:paraId="4945033D" w14:textId="77777777" w:rsidR="001977F3" w:rsidRDefault="001977F3" w:rsidP="00E57498">
            <w:pPr>
              <w:pStyle w:val="TAC"/>
            </w:pPr>
            <w:r>
              <w:t>55.26 Mbps</w:t>
            </w:r>
          </w:p>
        </w:tc>
      </w:tr>
      <w:tr w:rsidR="001977F3" w14:paraId="1F65B83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E2A06E7"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5D57ADFF" w14:textId="77777777" w:rsidR="001977F3" w:rsidRDefault="001977F3" w:rsidP="00E57498">
            <w:pPr>
              <w:pStyle w:val="TAC"/>
            </w:pPr>
            <w:r>
              <w:t>35.46 dB</w:t>
            </w:r>
          </w:p>
          <w:p w14:paraId="07BB0700" w14:textId="77777777" w:rsidR="001977F3" w:rsidRDefault="001977F3" w:rsidP="00E57498">
            <w:pPr>
              <w:pStyle w:val="TAC"/>
            </w:pPr>
            <w:r>
              <w:t>79.30 Mbps</w:t>
            </w:r>
          </w:p>
        </w:tc>
        <w:tc>
          <w:tcPr>
            <w:tcW w:w="0" w:type="auto"/>
            <w:tcBorders>
              <w:top w:val="outset" w:sz="6" w:space="0" w:color="auto"/>
              <w:left w:val="outset" w:sz="6" w:space="0" w:color="auto"/>
              <w:bottom w:val="outset" w:sz="6" w:space="0" w:color="auto"/>
              <w:right w:val="outset" w:sz="6" w:space="0" w:color="auto"/>
            </w:tcBorders>
            <w:vAlign w:val="center"/>
          </w:tcPr>
          <w:p w14:paraId="2D084C0A" w14:textId="77777777" w:rsidR="001977F3" w:rsidRDefault="001977F3" w:rsidP="00E57498">
            <w:pPr>
              <w:pStyle w:val="TAC"/>
            </w:pPr>
            <w:r>
              <w:t>34.78 dB</w:t>
            </w:r>
          </w:p>
          <w:p w14:paraId="3259E896" w14:textId="77777777" w:rsidR="001977F3" w:rsidRDefault="001977F3" w:rsidP="00E57498">
            <w:pPr>
              <w:pStyle w:val="TAC"/>
            </w:pPr>
            <w:r>
              <w:t>85.73 Mbps</w:t>
            </w:r>
          </w:p>
        </w:tc>
        <w:tc>
          <w:tcPr>
            <w:tcW w:w="0" w:type="auto"/>
            <w:tcBorders>
              <w:top w:val="outset" w:sz="6" w:space="0" w:color="auto"/>
              <w:left w:val="outset" w:sz="6" w:space="0" w:color="auto"/>
              <w:bottom w:val="outset" w:sz="6" w:space="0" w:color="auto"/>
              <w:right w:val="outset" w:sz="6" w:space="0" w:color="auto"/>
            </w:tcBorders>
          </w:tcPr>
          <w:p w14:paraId="3E3C8AE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3A878AF" w14:textId="77777777" w:rsidR="001977F3" w:rsidRDefault="001977F3" w:rsidP="00E57498">
            <w:pPr>
              <w:pStyle w:val="TAC"/>
            </w:pPr>
            <w:r>
              <w:t>34.93 dB</w:t>
            </w:r>
          </w:p>
          <w:p w14:paraId="612AAC16" w14:textId="77777777" w:rsidR="001977F3" w:rsidRDefault="001977F3" w:rsidP="00E57498">
            <w:pPr>
              <w:pStyle w:val="TAC"/>
            </w:pPr>
            <w:r>
              <w:t>88.95 Mbps</w:t>
            </w:r>
          </w:p>
        </w:tc>
        <w:tc>
          <w:tcPr>
            <w:tcW w:w="0" w:type="auto"/>
            <w:tcBorders>
              <w:top w:val="outset" w:sz="6" w:space="0" w:color="auto"/>
              <w:left w:val="outset" w:sz="6" w:space="0" w:color="auto"/>
              <w:bottom w:val="outset" w:sz="6" w:space="0" w:color="auto"/>
              <w:right w:val="outset" w:sz="6" w:space="0" w:color="auto"/>
            </w:tcBorders>
            <w:vAlign w:val="center"/>
          </w:tcPr>
          <w:p w14:paraId="3D18B204" w14:textId="77777777" w:rsidR="001977F3" w:rsidRDefault="001977F3" w:rsidP="00E57498">
            <w:pPr>
              <w:pStyle w:val="TAC"/>
            </w:pPr>
            <w:r>
              <w:t>34.75 dB</w:t>
            </w:r>
          </w:p>
          <w:p w14:paraId="77721E1D" w14:textId="77777777" w:rsidR="001977F3" w:rsidRDefault="001977F3" w:rsidP="00E57498">
            <w:pPr>
              <w:pStyle w:val="TAC"/>
            </w:pPr>
            <w:r>
              <w:t>90.02 Mbps</w:t>
            </w:r>
          </w:p>
        </w:tc>
        <w:tc>
          <w:tcPr>
            <w:tcW w:w="0" w:type="auto"/>
            <w:tcBorders>
              <w:top w:val="outset" w:sz="6" w:space="0" w:color="auto"/>
              <w:left w:val="outset" w:sz="6" w:space="0" w:color="auto"/>
              <w:bottom w:val="outset" w:sz="6" w:space="0" w:color="auto"/>
              <w:right w:val="outset" w:sz="6" w:space="0" w:color="auto"/>
            </w:tcBorders>
            <w:vAlign w:val="center"/>
          </w:tcPr>
          <w:p w14:paraId="6FFA367E" w14:textId="77777777" w:rsidR="001977F3" w:rsidRDefault="001977F3" w:rsidP="00E57498">
            <w:pPr>
              <w:pStyle w:val="TAC"/>
            </w:pPr>
            <w:r>
              <w:t>35.10 dB</w:t>
            </w:r>
          </w:p>
          <w:p w14:paraId="6D0978A1" w14:textId="77777777" w:rsidR="001977F3" w:rsidRDefault="001977F3" w:rsidP="00E57498">
            <w:pPr>
              <w:pStyle w:val="TAC"/>
            </w:pPr>
            <w:r>
              <w:t>92.13 Mbps</w:t>
            </w:r>
          </w:p>
        </w:tc>
      </w:tr>
      <w:tr w:rsidR="001977F3" w14:paraId="4178A160"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C59F0D3"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14:paraId="4BD3A7BB" w14:textId="77777777" w:rsidR="001977F3" w:rsidRDefault="001977F3" w:rsidP="001977F3"/>
    <w:p w14:paraId="11D69232" w14:textId="77777777" w:rsidR="001977F3" w:rsidRDefault="001977F3" w:rsidP="00E57498">
      <w:pPr>
        <w:pStyle w:val="TH"/>
      </w:pPr>
      <w:r>
        <w:lastRenderedPageBreak/>
        <w:br/>
        <w:t>Table C1.1-4 EPA,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4547BA6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FB332CC" w14:textId="77777777" w:rsidR="001977F3" w:rsidRDefault="001977F3" w:rsidP="00E57498">
            <w:pPr>
              <w:pStyle w:val="TAC"/>
            </w:pPr>
            <w:r>
              <w:t xml:space="preserve">SNR at 10% BLER </w:t>
            </w:r>
          </w:p>
          <w:p w14:paraId="48B0A383"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DA58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48DE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703B60D"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BC4E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C890A"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1F8EF" w14:textId="77777777" w:rsidR="001977F3" w:rsidRDefault="001977F3" w:rsidP="00E57498">
            <w:pPr>
              <w:pStyle w:val="TAC"/>
            </w:pPr>
            <w:r>
              <w:t xml:space="preserve">TTI length=14 </w:t>
            </w:r>
          </w:p>
        </w:tc>
      </w:tr>
      <w:tr w:rsidR="001977F3" w14:paraId="00CB580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BC793A7"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86660" w14:textId="77777777" w:rsidR="001977F3" w:rsidRDefault="001977F3" w:rsidP="00E57498">
            <w:pPr>
              <w:pStyle w:val="TAC"/>
            </w:pPr>
            <w:r>
              <w:t>1.12 dB</w:t>
            </w:r>
          </w:p>
          <w:p w14:paraId="3FFC62B1" w14:textId="77777777"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2F6C4" w14:textId="77777777" w:rsidR="001977F3" w:rsidRDefault="001977F3" w:rsidP="00E57498">
            <w:pPr>
              <w:pStyle w:val="TAC"/>
            </w:pPr>
            <w:r>
              <w:t>0.69 dB</w:t>
            </w:r>
          </w:p>
          <w:p w14:paraId="7FA1AE91" w14:textId="77777777"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14:paraId="78B2EA0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2CA252F" w14:textId="77777777" w:rsidR="001977F3" w:rsidRDefault="001977F3" w:rsidP="00E57498">
            <w:pPr>
              <w:pStyle w:val="TAC"/>
            </w:pPr>
            <w:r>
              <w:t>0.50 dB</w:t>
            </w:r>
          </w:p>
          <w:p w14:paraId="20012690" w14:textId="77777777"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1156A" w14:textId="77777777" w:rsidR="001977F3" w:rsidRDefault="001977F3" w:rsidP="00E57498">
            <w:pPr>
              <w:pStyle w:val="TAC"/>
            </w:pPr>
            <w:r>
              <w:t>0.38 dB</w:t>
            </w:r>
          </w:p>
          <w:p w14:paraId="610F6FB4" w14:textId="77777777"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D3152" w14:textId="77777777" w:rsidR="001977F3" w:rsidRDefault="001977F3" w:rsidP="00E57498">
            <w:pPr>
              <w:pStyle w:val="TAC"/>
            </w:pPr>
            <w:r>
              <w:t>0.15 dB</w:t>
            </w:r>
          </w:p>
          <w:p w14:paraId="4E99E3F7" w14:textId="77777777" w:rsidR="001977F3" w:rsidRDefault="001977F3" w:rsidP="00E57498">
            <w:pPr>
              <w:pStyle w:val="TAC"/>
            </w:pPr>
            <w:r>
              <w:t>3.15 Mbps</w:t>
            </w:r>
          </w:p>
        </w:tc>
      </w:tr>
      <w:tr w:rsidR="001977F3" w14:paraId="6DBF6C1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3FC70C4"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EC47A" w14:textId="77777777" w:rsidR="001977F3" w:rsidRDefault="001977F3" w:rsidP="00E57498">
            <w:pPr>
              <w:pStyle w:val="TAC"/>
            </w:pPr>
            <w:r>
              <w:t>14.21 dB</w:t>
            </w:r>
          </w:p>
          <w:p w14:paraId="58446747" w14:textId="77777777"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B06FA" w14:textId="77777777" w:rsidR="001977F3" w:rsidRDefault="001977F3" w:rsidP="00E57498">
            <w:pPr>
              <w:pStyle w:val="TAC"/>
            </w:pPr>
            <w:r>
              <w:t>13.58 dB</w:t>
            </w:r>
          </w:p>
          <w:p w14:paraId="1A878C26" w14:textId="77777777"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14:paraId="5D1853C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95338E3" w14:textId="77777777" w:rsidR="001977F3" w:rsidRDefault="001977F3" w:rsidP="00E57498">
            <w:pPr>
              <w:pStyle w:val="TAC"/>
            </w:pPr>
            <w:r>
              <w:t>13.29 dB</w:t>
            </w:r>
          </w:p>
          <w:p w14:paraId="58BA2166" w14:textId="77777777"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02416" w14:textId="77777777" w:rsidR="001977F3" w:rsidRDefault="001977F3" w:rsidP="00E57498">
            <w:pPr>
              <w:pStyle w:val="TAC"/>
            </w:pPr>
            <w:r>
              <w:t>13.10 dB</w:t>
            </w:r>
          </w:p>
          <w:p w14:paraId="55955E9F" w14:textId="77777777"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BD2B3" w14:textId="77777777" w:rsidR="001977F3" w:rsidRDefault="001977F3" w:rsidP="00E57498">
            <w:pPr>
              <w:pStyle w:val="TAC"/>
            </w:pPr>
            <w:r>
              <w:t>13.33 dB</w:t>
            </w:r>
          </w:p>
          <w:p w14:paraId="03AF0E2C" w14:textId="77777777" w:rsidR="001977F3" w:rsidRDefault="001977F3" w:rsidP="00E57498">
            <w:pPr>
              <w:pStyle w:val="TAC"/>
            </w:pPr>
            <w:r>
              <w:t>14.24 Mbps</w:t>
            </w:r>
          </w:p>
        </w:tc>
      </w:tr>
      <w:tr w:rsidR="001977F3" w14:paraId="511A832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3A2EB2C"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4ECFE" w14:textId="77777777" w:rsidR="001977F3" w:rsidRDefault="001977F3" w:rsidP="00E57498">
            <w:pPr>
              <w:pStyle w:val="TAC"/>
            </w:pPr>
            <w:r>
              <w:t>22.98 dB</w:t>
            </w:r>
          </w:p>
          <w:p w14:paraId="2FA4CFB3" w14:textId="77777777" w:rsidR="001977F3" w:rsidRDefault="001977F3" w:rsidP="00E57498">
            <w:pPr>
              <w:pStyle w:val="TAC"/>
            </w:pPr>
            <w:r>
              <w:t>20.44 Mbs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0D094" w14:textId="77777777" w:rsidR="001977F3" w:rsidRDefault="001977F3" w:rsidP="00E57498">
            <w:pPr>
              <w:pStyle w:val="TAC"/>
            </w:pPr>
            <w:r>
              <w:t>22.04 dB</w:t>
            </w:r>
          </w:p>
          <w:p w14:paraId="600EB3B3" w14:textId="77777777"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14:paraId="2F10D67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4012193" w14:textId="77777777" w:rsidR="001977F3" w:rsidRDefault="001977F3" w:rsidP="00E57498">
            <w:pPr>
              <w:pStyle w:val="TAC"/>
            </w:pPr>
            <w:r>
              <w:t>21.53 dB</w:t>
            </w:r>
          </w:p>
          <w:p w14:paraId="2A71C5AB" w14:textId="77777777"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EC9D" w14:textId="77777777" w:rsidR="001977F3" w:rsidRDefault="001977F3" w:rsidP="00E57498">
            <w:pPr>
              <w:pStyle w:val="TAC"/>
            </w:pPr>
            <w:r>
              <w:t>22.19 dB</w:t>
            </w:r>
          </w:p>
          <w:p w14:paraId="765A256A" w14:textId="77777777"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A404D" w14:textId="77777777" w:rsidR="001977F3" w:rsidRDefault="001977F3" w:rsidP="00E57498">
            <w:pPr>
              <w:pStyle w:val="TAC"/>
            </w:pPr>
            <w:r>
              <w:t>22.21 dB</w:t>
            </w:r>
          </w:p>
          <w:p w14:paraId="5061C049" w14:textId="77777777" w:rsidR="001977F3" w:rsidRDefault="001977F3" w:rsidP="00E57498">
            <w:pPr>
              <w:pStyle w:val="TAC"/>
            </w:pPr>
            <w:r>
              <w:t>23.74 Mbps</w:t>
            </w:r>
          </w:p>
        </w:tc>
      </w:tr>
      <w:tr w:rsidR="001977F3" w14:paraId="480D659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126C983"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14:paraId="44FFBBEF" w14:textId="77777777" w:rsidR="001977F3" w:rsidRDefault="001977F3" w:rsidP="00E57498">
      <w:pPr>
        <w:pStyle w:val="TH"/>
      </w:pPr>
      <w:r>
        <w:br/>
        <w:t>Table C1.1-5 EPA,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5C1C40D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1D98FDA" w14:textId="77777777" w:rsidR="001977F3" w:rsidRDefault="001977F3" w:rsidP="00E57498">
            <w:pPr>
              <w:pStyle w:val="TAC"/>
            </w:pPr>
            <w:r>
              <w:t>SNR at 10% BLER</w:t>
            </w:r>
          </w:p>
          <w:p w14:paraId="3270515F" w14:textId="77777777"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E85A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B015B"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5BFF325"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FD2A6"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0D59E"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FC16C" w14:textId="77777777" w:rsidR="001977F3" w:rsidRDefault="001977F3" w:rsidP="00E57498">
            <w:pPr>
              <w:pStyle w:val="TAC"/>
            </w:pPr>
            <w:r>
              <w:t xml:space="preserve">TTI length=14 </w:t>
            </w:r>
          </w:p>
        </w:tc>
      </w:tr>
      <w:tr w:rsidR="001977F3" w14:paraId="6610F7F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2EFAA6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923C1" w14:textId="77777777" w:rsidR="001977F3" w:rsidRDefault="001977F3" w:rsidP="00E57498">
            <w:pPr>
              <w:pStyle w:val="TAC"/>
            </w:pPr>
            <w:r>
              <w:t>6.66 dB</w:t>
            </w:r>
          </w:p>
          <w:p w14:paraId="7F8DAA5B" w14:textId="77777777"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D6003" w14:textId="77777777" w:rsidR="001977F3" w:rsidRDefault="001977F3" w:rsidP="00E57498">
            <w:pPr>
              <w:pStyle w:val="TAC"/>
            </w:pPr>
            <w:r>
              <w:t>6.10 dB</w:t>
            </w:r>
          </w:p>
          <w:p w14:paraId="79E95623" w14:textId="77777777"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14:paraId="079A711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AF0E98D" w14:textId="77777777" w:rsidR="001977F3" w:rsidRDefault="001977F3" w:rsidP="00E57498">
            <w:pPr>
              <w:pStyle w:val="TAC"/>
            </w:pPr>
            <w:r>
              <w:t>5.86 dB</w:t>
            </w:r>
          </w:p>
          <w:p w14:paraId="173CA589" w14:textId="77777777"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72E0C" w14:textId="77777777" w:rsidR="001977F3" w:rsidRDefault="001977F3" w:rsidP="00E57498">
            <w:pPr>
              <w:pStyle w:val="TAC"/>
            </w:pPr>
            <w:r>
              <w:t>5.67 dB</w:t>
            </w:r>
          </w:p>
          <w:p w14:paraId="049E3B75" w14:textId="77777777"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BBAB7" w14:textId="77777777" w:rsidR="001977F3" w:rsidRDefault="001977F3" w:rsidP="00E57498">
            <w:pPr>
              <w:pStyle w:val="TAC"/>
            </w:pPr>
            <w:r>
              <w:t>5.45 dB</w:t>
            </w:r>
          </w:p>
          <w:p w14:paraId="6B16D5B2" w14:textId="77777777" w:rsidR="001977F3" w:rsidRDefault="001977F3" w:rsidP="00E57498">
            <w:pPr>
              <w:pStyle w:val="TAC"/>
            </w:pPr>
            <w:r>
              <w:t>6.30 Mbps</w:t>
            </w:r>
          </w:p>
        </w:tc>
      </w:tr>
      <w:tr w:rsidR="001977F3" w14:paraId="7B5A479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406752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96DF9" w14:textId="77777777" w:rsidR="001977F3" w:rsidRDefault="001977F3" w:rsidP="00E57498">
            <w:pPr>
              <w:pStyle w:val="TAC"/>
            </w:pPr>
            <w:r>
              <w:t>23.14 dB</w:t>
            </w:r>
          </w:p>
          <w:p w14:paraId="288CDF9F" w14:textId="77777777"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B9B79" w14:textId="77777777" w:rsidR="001977F3" w:rsidRDefault="001977F3" w:rsidP="00E57498">
            <w:pPr>
              <w:pStyle w:val="TAC"/>
            </w:pPr>
            <w:r>
              <w:t>22.48 dB</w:t>
            </w:r>
          </w:p>
          <w:p w14:paraId="1E383A17" w14:textId="77777777"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14:paraId="6E19429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A1DA56D" w14:textId="77777777" w:rsidR="001977F3" w:rsidRDefault="001977F3" w:rsidP="00E57498">
            <w:pPr>
              <w:pStyle w:val="TAC"/>
            </w:pPr>
            <w:r>
              <w:t>22.68 dB</w:t>
            </w:r>
          </w:p>
          <w:p w14:paraId="3E603485" w14:textId="77777777"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B97B4" w14:textId="77777777" w:rsidR="001977F3" w:rsidRDefault="001977F3" w:rsidP="00E57498">
            <w:pPr>
              <w:pStyle w:val="TAC"/>
            </w:pPr>
            <w:r>
              <w:t>22.57 dB</w:t>
            </w:r>
          </w:p>
          <w:p w14:paraId="1C878F83" w14:textId="77777777"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95422" w14:textId="77777777" w:rsidR="001977F3" w:rsidRDefault="001977F3" w:rsidP="00E57498">
            <w:pPr>
              <w:pStyle w:val="TAC"/>
            </w:pPr>
            <w:r>
              <w:t>23.18 dB</w:t>
            </w:r>
          </w:p>
          <w:p w14:paraId="703D5106" w14:textId="77777777" w:rsidR="001977F3" w:rsidRDefault="001977F3" w:rsidP="00E57498">
            <w:pPr>
              <w:pStyle w:val="TAC"/>
            </w:pPr>
            <w:r>
              <w:t>28.48 Mbps</w:t>
            </w:r>
          </w:p>
        </w:tc>
      </w:tr>
      <w:tr w:rsidR="001977F3" w14:paraId="6CF7F92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17A5CBA"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42DCD" w14:textId="77777777" w:rsidR="001977F3" w:rsidRDefault="001977F3" w:rsidP="00E57498">
            <w:pPr>
              <w:pStyle w:val="TAC"/>
            </w:pPr>
            <w:r>
              <w:t>&gt;36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DF054" w14:textId="77777777" w:rsidR="001977F3" w:rsidRDefault="001977F3" w:rsidP="00E57498">
            <w:pPr>
              <w:pStyle w:val="TAC"/>
            </w:pPr>
            <w:r>
              <w:t>35.03 dB</w:t>
            </w:r>
          </w:p>
          <w:p w14:paraId="5E19C511" w14:textId="77777777"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14:paraId="1DAA157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105319F" w14:textId="77777777" w:rsidR="001977F3" w:rsidRDefault="001977F3" w:rsidP="00E57498">
            <w:pPr>
              <w:pStyle w:val="TAC"/>
            </w:pPr>
            <w:r>
              <w:t>32.76 dB</w:t>
            </w:r>
          </w:p>
          <w:p w14:paraId="5F4D629F" w14:textId="77777777"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D6101" w14:textId="77777777" w:rsidR="001977F3" w:rsidRDefault="001977F3" w:rsidP="00E57498">
            <w:pPr>
              <w:pStyle w:val="TAC"/>
            </w:pPr>
            <w:r>
              <w:t>34.26 dB</w:t>
            </w:r>
          </w:p>
          <w:p w14:paraId="000F24C8" w14:textId="77777777"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2AFB9" w14:textId="77777777" w:rsidR="001977F3" w:rsidRDefault="001977F3" w:rsidP="00E57498">
            <w:pPr>
              <w:pStyle w:val="TAC"/>
            </w:pPr>
            <w:r>
              <w:t>34.68 dB</w:t>
            </w:r>
          </w:p>
          <w:p w14:paraId="621C2658" w14:textId="77777777" w:rsidR="001977F3" w:rsidRDefault="001977F3" w:rsidP="00E57498">
            <w:pPr>
              <w:pStyle w:val="TAC"/>
            </w:pPr>
            <w:r>
              <w:t>47.49 Mbps</w:t>
            </w:r>
          </w:p>
        </w:tc>
      </w:tr>
      <w:tr w:rsidR="001977F3" w14:paraId="1D97E2D3"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01E1853"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1223E95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6E574BF" w14:textId="77777777" w:rsidR="001977F3" w:rsidRDefault="001977F3" w:rsidP="00E57498">
            <w:pPr>
              <w:pStyle w:val="TAC"/>
            </w:pPr>
            <w:r>
              <w:t>SNR at 10% BLER</w:t>
            </w:r>
          </w:p>
          <w:p w14:paraId="0BBC9F2D" w14:textId="77777777" w:rsidR="001977F3" w:rsidRDefault="001977F3" w:rsidP="00E57498">
            <w:pPr>
              <w:pStyle w:val="TAC"/>
            </w:pPr>
            <w: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34861"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C9291"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03FC302"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8E0C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4A703"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7DADB" w14:textId="77777777" w:rsidR="001977F3" w:rsidRDefault="001977F3" w:rsidP="00E57498">
            <w:pPr>
              <w:pStyle w:val="TAC"/>
            </w:pPr>
            <w:r>
              <w:t xml:space="preserve">TTI length=14 </w:t>
            </w:r>
          </w:p>
        </w:tc>
      </w:tr>
      <w:tr w:rsidR="001977F3" w14:paraId="04FF84B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6BA6F2B"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39477493" w14:textId="77777777" w:rsidR="001977F3" w:rsidRDefault="001977F3" w:rsidP="00E57498">
            <w:pPr>
              <w:pStyle w:val="TAC"/>
            </w:pPr>
            <w:r>
              <w:t xml:space="preserve">7.5dB </w:t>
            </w:r>
          </w:p>
          <w:p w14:paraId="05500ED6" w14:textId="77777777" w:rsidR="001977F3" w:rsidRDefault="001977F3" w:rsidP="00E57498">
            <w:pPr>
              <w:pStyle w:val="TAC"/>
            </w:pPr>
            <w:r>
              <w:t>2.7518Mbps</w:t>
            </w:r>
          </w:p>
        </w:tc>
        <w:tc>
          <w:tcPr>
            <w:tcW w:w="0" w:type="auto"/>
            <w:tcBorders>
              <w:top w:val="outset" w:sz="6" w:space="0" w:color="auto"/>
              <w:left w:val="outset" w:sz="6" w:space="0" w:color="auto"/>
              <w:bottom w:val="outset" w:sz="6" w:space="0" w:color="auto"/>
              <w:right w:val="outset" w:sz="6" w:space="0" w:color="auto"/>
            </w:tcBorders>
          </w:tcPr>
          <w:p w14:paraId="6B55DCA4" w14:textId="77777777" w:rsidR="001977F3" w:rsidRDefault="001977F3" w:rsidP="00E57498">
            <w:pPr>
              <w:pStyle w:val="TAC"/>
            </w:pPr>
            <w:r>
              <w:t xml:space="preserve">7.5dB </w:t>
            </w:r>
          </w:p>
          <w:p w14:paraId="57FE628F" w14:textId="77777777" w:rsidR="001977F3" w:rsidRDefault="001977F3" w:rsidP="00E57498">
            <w:pPr>
              <w:pStyle w:val="TAC"/>
            </w:pPr>
            <w:r>
              <w:t>3.9004Mbs</w:t>
            </w:r>
          </w:p>
        </w:tc>
        <w:tc>
          <w:tcPr>
            <w:tcW w:w="0" w:type="auto"/>
            <w:tcBorders>
              <w:top w:val="outset" w:sz="6" w:space="0" w:color="auto"/>
              <w:left w:val="outset" w:sz="6" w:space="0" w:color="auto"/>
              <w:bottom w:val="outset" w:sz="6" w:space="0" w:color="auto"/>
              <w:right w:val="outset" w:sz="6" w:space="0" w:color="auto"/>
            </w:tcBorders>
          </w:tcPr>
          <w:p w14:paraId="5517DFD7"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0FF3176C"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7BD63551" w14:textId="77777777" w:rsidR="001977F3" w:rsidRDefault="001977F3" w:rsidP="00E57498">
            <w:pPr>
              <w:pStyle w:val="TAC"/>
            </w:pPr>
            <w:r>
              <w:t>7.5dB</w:t>
            </w:r>
          </w:p>
          <w:p w14:paraId="63C84F46" w14:textId="77777777"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14:paraId="16960B2C" w14:textId="77777777" w:rsidR="001977F3" w:rsidRDefault="001977F3" w:rsidP="00E57498">
            <w:pPr>
              <w:pStyle w:val="TAC"/>
            </w:pPr>
            <w:r>
              <w:t>6.25dB</w:t>
            </w:r>
          </w:p>
          <w:p w14:paraId="15374930" w14:textId="77777777" w:rsidR="001977F3" w:rsidRDefault="001977F3" w:rsidP="00E57498">
            <w:pPr>
              <w:pStyle w:val="TAC"/>
            </w:pPr>
            <w:r>
              <w:t>3.9168Mbps</w:t>
            </w:r>
          </w:p>
        </w:tc>
      </w:tr>
      <w:tr w:rsidR="001977F3" w14:paraId="14F49CA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9941961"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219E8C76" w14:textId="77777777" w:rsidR="001977F3" w:rsidRDefault="001977F3" w:rsidP="00E57498">
            <w:pPr>
              <w:pStyle w:val="TAC"/>
            </w:pPr>
            <w:r>
              <w:t>&gt;25dB</w:t>
            </w:r>
          </w:p>
          <w:p w14:paraId="5A7F45C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5FA41AD6" w14:textId="77777777" w:rsidR="001977F3" w:rsidRDefault="001977F3" w:rsidP="00E57498">
            <w:pPr>
              <w:pStyle w:val="TAC"/>
            </w:pPr>
            <w:r>
              <w:t>&gt;25dB</w:t>
            </w:r>
          </w:p>
          <w:p w14:paraId="35A66B25"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4C693764" w14:textId="77777777" w:rsidR="001977F3" w:rsidRDefault="001977F3" w:rsidP="00E57498">
            <w:pPr>
              <w:pStyle w:val="TAC"/>
            </w:pPr>
            <w:r>
              <w:t>--</w:t>
            </w:r>
          </w:p>
          <w:p w14:paraId="7B7EE61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4E4D2C36" w14:textId="77777777" w:rsidR="001977F3" w:rsidRDefault="001977F3" w:rsidP="00E57498">
            <w:pPr>
              <w:pStyle w:val="TAC"/>
            </w:pPr>
            <w:r>
              <w:t>--</w:t>
            </w:r>
          </w:p>
          <w:p w14:paraId="01A5EE36"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55B031E2" w14:textId="77777777" w:rsidR="001977F3" w:rsidRDefault="001977F3" w:rsidP="00E57498">
            <w:pPr>
              <w:pStyle w:val="TAC"/>
            </w:pPr>
            <w:r>
              <w:t>&gt;25dB</w:t>
            </w:r>
          </w:p>
          <w:p w14:paraId="637681A5"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54587460" w14:textId="77777777" w:rsidR="001977F3" w:rsidRDefault="001977F3" w:rsidP="00E57498">
            <w:pPr>
              <w:pStyle w:val="TAC"/>
            </w:pPr>
            <w:r>
              <w:t>&gt;25dB</w:t>
            </w:r>
          </w:p>
          <w:p w14:paraId="6075741E" w14:textId="77777777" w:rsidR="001977F3" w:rsidRDefault="001977F3" w:rsidP="00E57498">
            <w:pPr>
              <w:pStyle w:val="TAC"/>
            </w:pPr>
            <w:r>
              <w:t>--</w:t>
            </w:r>
          </w:p>
        </w:tc>
      </w:tr>
      <w:tr w:rsidR="001977F3" w14:paraId="3058152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72AB93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14:paraId="0D113BB2"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692BC9AB"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4FE49331"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0EEF9220"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17C58881"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10127D28" w14:textId="77777777" w:rsidR="001977F3" w:rsidRDefault="001977F3" w:rsidP="00E57498">
            <w:pPr>
              <w:pStyle w:val="TAC"/>
            </w:pPr>
            <w:r w:rsidRPr="000D4531">
              <w:t>--</w:t>
            </w:r>
          </w:p>
        </w:tc>
      </w:tr>
      <w:tr w:rsidR="001977F3" w14:paraId="6DFBF7F8"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E30B77C" w14:textId="77777777" w:rsidR="001977F3" w:rsidRDefault="001977F3" w:rsidP="00E57498">
            <w:pPr>
              <w:pStyle w:val="TAC"/>
            </w:pPr>
            <w:r>
              <w:t xml:space="preserve">R1-163511 / Source 10 </w:t>
            </w:r>
            <w:r>
              <w:br/>
              <w:t>25 PRB, 10 MHz system bandwidth</w:t>
            </w:r>
          </w:p>
        </w:tc>
      </w:tr>
    </w:tbl>
    <w:p w14:paraId="7664E2D2" w14:textId="77777777" w:rsidR="001977F3" w:rsidRDefault="001977F3" w:rsidP="00E57498">
      <w:pPr>
        <w:pStyle w:val="TH"/>
      </w:pPr>
      <w:r>
        <w:br/>
        <w:t>Table C1.1-6 EVA,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07E05EF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75E8AB4" w14:textId="77777777" w:rsidR="001977F3" w:rsidRDefault="001977F3" w:rsidP="00E57498">
            <w:pPr>
              <w:pStyle w:val="TAC"/>
            </w:pPr>
            <w:r>
              <w:t xml:space="preserve">SNR at 10% BLER </w:t>
            </w:r>
          </w:p>
          <w:p w14:paraId="20FBCAF9"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6730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985CDD"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22F6B77"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AA4A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A534A"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9E418" w14:textId="77777777" w:rsidR="001977F3" w:rsidRDefault="001977F3" w:rsidP="00E57498">
            <w:pPr>
              <w:pStyle w:val="TAC"/>
            </w:pPr>
            <w:r>
              <w:t xml:space="preserve">TTI length=14 </w:t>
            </w:r>
          </w:p>
        </w:tc>
      </w:tr>
      <w:tr w:rsidR="001977F3" w14:paraId="5C93809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5A8C37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F5E81" w14:textId="77777777" w:rsidR="001977F3" w:rsidRDefault="001977F3" w:rsidP="00E57498">
            <w:pPr>
              <w:pStyle w:val="TAC"/>
            </w:pPr>
            <w:r>
              <w:t>-0.73 dB</w:t>
            </w:r>
          </w:p>
          <w:p w14:paraId="43B9767F" w14:textId="77777777"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3B4E3" w14:textId="77777777" w:rsidR="001977F3" w:rsidRDefault="001977F3" w:rsidP="00E57498">
            <w:pPr>
              <w:pStyle w:val="TAC"/>
            </w:pPr>
            <w:r>
              <w:t>-0.99 dB</w:t>
            </w:r>
          </w:p>
          <w:p w14:paraId="523F3EA2" w14:textId="77777777"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14:paraId="5F52A25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02AED7A" w14:textId="77777777" w:rsidR="001977F3" w:rsidRDefault="001977F3" w:rsidP="00E57498">
            <w:pPr>
              <w:pStyle w:val="TAC"/>
            </w:pPr>
            <w:r>
              <w:t>-0.98 dB</w:t>
            </w:r>
          </w:p>
          <w:p w14:paraId="09E51D31" w14:textId="77777777"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D994D" w14:textId="77777777" w:rsidR="001977F3" w:rsidRDefault="001977F3" w:rsidP="00E57498">
            <w:pPr>
              <w:pStyle w:val="TAC"/>
            </w:pPr>
            <w:r>
              <w:t>-1.06 dB</w:t>
            </w:r>
          </w:p>
          <w:p w14:paraId="7A0EDF2C" w14:textId="77777777"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4A574" w14:textId="77777777" w:rsidR="001977F3" w:rsidRDefault="001977F3" w:rsidP="00E57498">
            <w:pPr>
              <w:pStyle w:val="TAC"/>
            </w:pPr>
            <w:r>
              <w:t>-1.07 dB</w:t>
            </w:r>
          </w:p>
          <w:p w14:paraId="0C9C2065" w14:textId="77777777" w:rsidR="001977F3" w:rsidRDefault="001977F3" w:rsidP="00E57498">
            <w:pPr>
              <w:pStyle w:val="TAC"/>
            </w:pPr>
            <w:r>
              <w:t>3.15 Mbps</w:t>
            </w:r>
          </w:p>
        </w:tc>
      </w:tr>
      <w:tr w:rsidR="001977F3" w14:paraId="5D96412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1B8AF52"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A9270" w14:textId="77777777" w:rsidR="001977F3" w:rsidRDefault="001977F3" w:rsidP="00E57498">
            <w:pPr>
              <w:pStyle w:val="TAC"/>
            </w:pPr>
            <w:r>
              <w:t>12.02 dB</w:t>
            </w:r>
          </w:p>
          <w:p w14:paraId="0D40AEA1" w14:textId="77777777"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80519" w14:textId="77777777" w:rsidR="001977F3" w:rsidRDefault="001977F3" w:rsidP="00E57498">
            <w:pPr>
              <w:pStyle w:val="TAC"/>
            </w:pPr>
            <w:r>
              <w:t>11.92 dB</w:t>
            </w:r>
          </w:p>
          <w:p w14:paraId="686842CE" w14:textId="77777777"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14:paraId="02D7D7E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83083F" w14:textId="77777777" w:rsidR="001977F3" w:rsidRDefault="001977F3" w:rsidP="00E57498">
            <w:pPr>
              <w:pStyle w:val="TAC"/>
            </w:pPr>
            <w:r>
              <w:t>12.16 dB</w:t>
            </w:r>
          </w:p>
          <w:p w14:paraId="16E0235F" w14:textId="77777777"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9ACC2" w14:textId="77777777" w:rsidR="001977F3" w:rsidRDefault="001977F3" w:rsidP="00E57498">
            <w:pPr>
              <w:pStyle w:val="TAC"/>
            </w:pPr>
            <w:r>
              <w:t>12.02 dB</w:t>
            </w:r>
          </w:p>
          <w:p w14:paraId="01255FA1" w14:textId="77777777"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24C1A" w14:textId="77777777" w:rsidR="001977F3" w:rsidRDefault="001977F3" w:rsidP="00E57498">
            <w:pPr>
              <w:pStyle w:val="TAC"/>
            </w:pPr>
            <w:r>
              <w:t>12.06 dB</w:t>
            </w:r>
          </w:p>
          <w:p w14:paraId="4BBE4628" w14:textId="77777777" w:rsidR="001977F3" w:rsidRDefault="001977F3" w:rsidP="00E57498">
            <w:pPr>
              <w:pStyle w:val="TAC"/>
            </w:pPr>
            <w:r>
              <w:t>14.24 Mbps</w:t>
            </w:r>
          </w:p>
        </w:tc>
      </w:tr>
      <w:tr w:rsidR="001977F3" w14:paraId="6DDFB8D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84EB52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7C121" w14:textId="77777777" w:rsidR="001977F3" w:rsidRDefault="001977F3" w:rsidP="00E57498">
            <w:pPr>
              <w:pStyle w:val="TAC"/>
            </w:pPr>
            <w:r>
              <w:t>20.76 dB</w:t>
            </w:r>
          </w:p>
          <w:p w14:paraId="2908D86B" w14:textId="77777777"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35B02" w14:textId="77777777" w:rsidR="001977F3" w:rsidRDefault="001977F3" w:rsidP="00E57498">
            <w:pPr>
              <w:pStyle w:val="TAC"/>
            </w:pPr>
            <w:r>
              <w:t>20.39 dB</w:t>
            </w:r>
          </w:p>
          <w:p w14:paraId="25A74946" w14:textId="77777777"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14:paraId="1DB2CB5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F2F71F7" w14:textId="77777777" w:rsidR="001977F3" w:rsidRDefault="001977F3" w:rsidP="00E57498">
            <w:pPr>
              <w:pStyle w:val="TAC"/>
            </w:pPr>
            <w:r>
              <w:t>20.45 dB</w:t>
            </w:r>
          </w:p>
          <w:p w14:paraId="0A33F4C3" w14:textId="77777777"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1A334" w14:textId="77777777" w:rsidR="001977F3" w:rsidRDefault="001977F3" w:rsidP="00E57498">
            <w:pPr>
              <w:pStyle w:val="TAC"/>
            </w:pPr>
            <w:r>
              <w:t>20.78 dB</w:t>
            </w:r>
          </w:p>
          <w:p w14:paraId="1F1EA483" w14:textId="77777777"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9E5EA" w14:textId="77777777" w:rsidR="001977F3" w:rsidRDefault="001977F3" w:rsidP="00E57498">
            <w:pPr>
              <w:pStyle w:val="TAC"/>
            </w:pPr>
            <w:r>
              <w:t>20.67 dB</w:t>
            </w:r>
          </w:p>
          <w:p w14:paraId="2C164848" w14:textId="77777777" w:rsidR="001977F3" w:rsidRDefault="001977F3" w:rsidP="00E57498">
            <w:pPr>
              <w:pStyle w:val="TAC"/>
            </w:pPr>
            <w:r>
              <w:t>23.74 Mbps</w:t>
            </w:r>
          </w:p>
        </w:tc>
      </w:tr>
      <w:tr w:rsidR="001977F3" w14:paraId="3BFE173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AC1E86B"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14:paraId="1DCDFB6B" w14:textId="77777777" w:rsidR="001977F3" w:rsidRDefault="001977F3" w:rsidP="00E57498">
      <w:pPr>
        <w:pStyle w:val="TH"/>
      </w:pPr>
      <w:r>
        <w:br/>
        <w:t>Table C1.1-7 EVA,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32F9682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232E834" w14:textId="77777777" w:rsidR="001977F3" w:rsidRDefault="001977F3" w:rsidP="00E57498">
            <w:pPr>
              <w:pStyle w:val="TAC"/>
            </w:pPr>
            <w:r>
              <w:t xml:space="preserve">SNR at 10% BLER </w:t>
            </w:r>
          </w:p>
          <w:p w14:paraId="7602CC6F"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9AB58"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F4AD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5466428"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D34C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DFBB3"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DDA38" w14:textId="77777777" w:rsidR="001977F3" w:rsidRDefault="001977F3" w:rsidP="00E57498">
            <w:pPr>
              <w:pStyle w:val="TAC"/>
            </w:pPr>
            <w:r>
              <w:t xml:space="preserve">TTI length=14 </w:t>
            </w:r>
          </w:p>
        </w:tc>
      </w:tr>
      <w:tr w:rsidR="001977F3" w14:paraId="470D3FC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51DFA9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3127B" w14:textId="77777777" w:rsidR="001977F3" w:rsidRDefault="001977F3" w:rsidP="00E57498">
            <w:pPr>
              <w:pStyle w:val="TAC"/>
            </w:pPr>
            <w:r>
              <w:t>3.91 dB</w:t>
            </w:r>
          </w:p>
          <w:p w14:paraId="7E889ED2" w14:textId="77777777"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1C996" w14:textId="77777777" w:rsidR="001977F3" w:rsidRDefault="001977F3" w:rsidP="00E57498">
            <w:pPr>
              <w:pStyle w:val="TAC"/>
            </w:pPr>
            <w:r>
              <w:t>3.52 dB</w:t>
            </w:r>
          </w:p>
          <w:p w14:paraId="28DF5D87" w14:textId="77777777"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14:paraId="1C13DC5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0F79B7D" w14:textId="77777777" w:rsidR="001977F3" w:rsidRDefault="001977F3" w:rsidP="00E57498">
            <w:pPr>
              <w:pStyle w:val="TAC"/>
            </w:pPr>
            <w:r>
              <w:t>3.56 dB</w:t>
            </w:r>
          </w:p>
          <w:p w14:paraId="7614ED9D" w14:textId="77777777"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C8CC2" w14:textId="77777777" w:rsidR="001977F3" w:rsidRDefault="001977F3" w:rsidP="00E57498">
            <w:pPr>
              <w:pStyle w:val="TAC"/>
            </w:pPr>
            <w:r>
              <w:t>3.45 dB</w:t>
            </w:r>
          </w:p>
          <w:p w14:paraId="5CE0B788" w14:textId="77777777"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DBA11" w14:textId="77777777" w:rsidR="001977F3" w:rsidRDefault="001977F3" w:rsidP="00E57498">
            <w:pPr>
              <w:pStyle w:val="TAC"/>
            </w:pPr>
            <w:r>
              <w:t>3.43 dB</w:t>
            </w:r>
          </w:p>
          <w:p w14:paraId="4207F9F7" w14:textId="77777777" w:rsidR="001977F3" w:rsidRDefault="001977F3" w:rsidP="00E57498">
            <w:pPr>
              <w:pStyle w:val="TAC"/>
            </w:pPr>
            <w:r>
              <w:t>6.30 Mbps</w:t>
            </w:r>
          </w:p>
        </w:tc>
      </w:tr>
      <w:tr w:rsidR="001977F3" w14:paraId="38457EE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253FD2C"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458F3" w14:textId="77777777" w:rsidR="001977F3" w:rsidRDefault="001977F3" w:rsidP="00E57498">
            <w:pPr>
              <w:pStyle w:val="TAC"/>
            </w:pPr>
            <w:r>
              <w:t>20.13 dB</w:t>
            </w:r>
          </w:p>
          <w:p w14:paraId="4C75458F" w14:textId="77777777"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A4C46" w14:textId="77777777" w:rsidR="001977F3" w:rsidRDefault="001977F3" w:rsidP="00E57498">
            <w:pPr>
              <w:pStyle w:val="TAC"/>
            </w:pPr>
            <w:r>
              <w:t>20.00 dB</w:t>
            </w:r>
          </w:p>
          <w:p w14:paraId="224D04A7" w14:textId="77777777"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14:paraId="7FB851B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D2475AF" w14:textId="77777777" w:rsidR="001977F3" w:rsidRDefault="001977F3" w:rsidP="00E57498">
            <w:pPr>
              <w:pStyle w:val="TAC"/>
            </w:pPr>
            <w:r>
              <w:t>20.36 dB</w:t>
            </w:r>
          </w:p>
          <w:p w14:paraId="5AC39310" w14:textId="77777777"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DBA83" w14:textId="77777777" w:rsidR="001977F3" w:rsidRDefault="001977F3" w:rsidP="00E57498">
            <w:pPr>
              <w:pStyle w:val="TAC"/>
            </w:pPr>
            <w:r>
              <w:t>20.08 dB</w:t>
            </w:r>
          </w:p>
          <w:p w14:paraId="0A18E412" w14:textId="77777777"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24E04" w14:textId="77777777" w:rsidR="001977F3" w:rsidRDefault="001977F3" w:rsidP="00E57498">
            <w:pPr>
              <w:pStyle w:val="TAC"/>
            </w:pPr>
            <w:r>
              <w:t>20.08 dB</w:t>
            </w:r>
          </w:p>
          <w:p w14:paraId="25A7FA99" w14:textId="77777777" w:rsidR="001977F3" w:rsidRDefault="001977F3" w:rsidP="00E57498">
            <w:pPr>
              <w:pStyle w:val="TAC"/>
            </w:pPr>
            <w:r>
              <w:t>28.48 Mbps</w:t>
            </w:r>
          </w:p>
        </w:tc>
      </w:tr>
      <w:tr w:rsidR="001977F3" w14:paraId="24DE527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D2203B0"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4515F" w14:textId="77777777" w:rsidR="001977F3" w:rsidRDefault="001977F3" w:rsidP="00E57498">
            <w:pPr>
              <w:pStyle w:val="TAC"/>
            </w:pPr>
            <w:r>
              <w:t>31.99 dB</w:t>
            </w:r>
          </w:p>
          <w:p w14:paraId="43E2B2EE" w14:textId="77777777" w:rsidR="001977F3" w:rsidRDefault="001977F3" w:rsidP="00E57498">
            <w:pPr>
              <w:pStyle w:val="TAC"/>
            </w:pPr>
            <w:r>
              <w:t>40.88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73365" w14:textId="77777777" w:rsidR="001977F3" w:rsidRDefault="001977F3" w:rsidP="00E57498">
            <w:pPr>
              <w:pStyle w:val="TAC"/>
            </w:pPr>
            <w:r>
              <w:t>31.04 dB</w:t>
            </w:r>
          </w:p>
          <w:p w14:paraId="287B88DA" w14:textId="77777777"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14:paraId="263DE10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EF58A3" w14:textId="77777777" w:rsidR="001977F3" w:rsidRDefault="001977F3" w:rsidP="00E57498">
            <w:pPr>
              <w:pStyle w:val="TAC"/>
            </w:pPr>
            <w:r>
              <w:t>31.25 dB</w:t>
            </w:r>
          </w:p>
          <w:p w14:paraId="2F281F6F" w14:textId="77777777"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AC456" w14:textId="77777777" w:rsidR="001977F3" w:rsidRDefault="001977F3" w:rsidP="00E57498">
            <w:pPr>
              <w:pStyle w:val="TAC"/>
            </w:pPr>
            <w:r>
              <w:t>31.70 dB</w:t>
            </w:r>
          </w:p>
          <w:p w14:paraId="1C5AD702" w14:textId="77777777"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7314E" w14:textId="77777777" w:rsidR="001977F3" w:rsidRDefault="001977F3" w:rsidP="00E57498">
            <w:pPr>
              <w:pStyle w:val="TAC"/>
            </w:pPr>
            <w:r>
              <w:t>31.38 dB</w:t>
            </w:r>
          </w:p>
          <w:p w14:paraId="1D2B656A" w14:textId="77777777" w:rsidR="001977F3" w:rsidRDefault="001977F3" w:rsidP="00E57498">
            <w:pPr>
              <w:pStyle w:val="TAC"/>
            </w:pPr>
            <w:r>
              <w:t>47.49 Mbps</w:t>
            </w:r>
          </w:p>
        </w:tc>
      </w:tr>
      <w:tr w:rsidR="001977F3" w14:paraId="2CDB9E02"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00DCF70" w14:textId="77777777" w:rsidR="001977F3" w:rsidRDefault="001977F3" w:rsidP="00E57498">
            <w:pPr>
              <w:pStyle w:val="TAC"/>
            </w:pPr>
            <w:r>
              <w:lastRenderedPageBreak/>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14:paraId="00496D8D" w14:textId="77777777" w:rsidR="001977F3" w:rsidRDefault="001977F3" w:rsidP="00E57498">
      <w:pPr>
        <w:pStyle w:val="TH"/>
      </w:pPr>
      <w:r>
        <w:br/>
        <w:t>Table C1.1-8 EVA,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619FDF8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BFC6B87" w14:textId="77777777" w:rsidR="001977F3" w:rsidRDefault="001977F3" w:rsidP="00E57498">
            <w:pPr>
              <w:pStyle w:val="TAC"/>
            </w:pPr>
            <w:r>
              <w:t xml:space="preserve">SNR at 10% BLER </w:t>
            </w:r>
          </w:p>
          <w:p w14:paraId="3DB5E174"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6E4FA"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B096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603E824"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D8A5C"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1F118"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B015B" w14:textId="77777777" w:rsidR="001977F3" w:rsidRDefault="001977F3" w:rsidP="00E57498">
            <w:pPr>
              <w:pStyle w:val="TAC"/>
            </w:pPr>
            <w:r>
              <w:t xml:space="preserve">TTI length=14 </w:t>
            </w:r>
          </w:p>
        </w:tc>
      </w:tr>
      <w:tr w:rsidR="001977F3" w14:paraId="370BEF7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D4EB487"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F707642" w14:textId="77777777" w:rsidR="001977F3" w:rsidRDefault="001977F3" w:rsidP="00E57498">
            <w:pPr>
              <w:pStyle w:val="TAC"/>
            </w:pPr>
            <w:r>
              <w:t>2.94 dB</w:t>
            </w:r>
          </w:p>
          <w:p w14:paraId="7875AC4C" w14:textId="77777777"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14:paraId="555FD625" w14:textId="77777777" w:rsidR="001977F3" w:rsidRDefault="001977F3" w:rsidP="00E57498">
            <w:pPr>
              <w:pStyle w:val="TAC"/>
            </w:pPr>
            <w:r>
              <w:t>2.90 dB</w:t>
            </w:r>
          </w:p>
          <w:p w14:paraId="58A73111" w14:textId="77777777"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14:paraId="21123B0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36F8449" w14:textId="77777777" w:rsidR="001977F3" w:rsidRDefault="001977F3" w:rsidP="00E57498">
            <w:pPr>
              <w:pStyle w:val="TAC"/>
            </w:pPr>
            <w:r>
              <w:t>2.90 dB</w:t>
            </w:r>
          </w:p>
          <w:p w14:paraId="7832D150" w14:textId="77777777"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14:paraId="5094E060" w14:textId="77777777" w:rsidR="001977F3" w:rsidRDefault="001977F3" w:rsidP="00E57498">
            <w:pPr>
              <w:pStyle w:val="TAC"/>
            </w:pPr>
            <w:r>
              <w:t>2.80 dB</w:t>
            </w:r>
          </w:p>
          <w:p w14:paraId="7A709585" w14:textId="77777777"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14:paraId="4C24F691" w14:textId="77777777" w:rsidR="001977F3" w:rsidRDefault="001977F3" w:rsidP="00E57498">
            <w:pPr>
              <w:pStyle w:val="TAC"/>
            </w:pPr>
            <w:r>
              <w:t>2.95 dB</w:t>
            </w:r>
          </w:p>
          <w:p w14:paraId="4113FE34" w14:textId="77777777" w:rsidR="001977F3" w:rsidRDefault="001977F3" w:rsidP="00E57498">
            <w:pPr>
              <w:pStyle w:val="TAC"/>
            </w:pPr>
            <w:r>
              <w:t>12.25 Mbps</w:t>
            </w:r>
          </w:p>
        </w:tc>
      </w:tr>
      <w:tr w:rsidR="001977F3" w14:paraId="69F2DAD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FEDF175"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654F7CF" w14:textId="77777777" w:rsidR="001977F3" w:rsidRDefault="001977F3" w:rsidP="00E57498">
            <w:pPr>
              <w:pStyle w:val="TAC"/>
            </w:pPr>
            <w:r>
              <w:t>22.17 dB</w:t>
            </w:r>
          </w:p>
          <w:p w14:paraId="44B3A607" w14:textId="77777777"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14:paraId="3AF52E9D" w14:textId="77777777" w:rsidR="001977F3" w:rsidRDefault="001977F3" w:rsidP="00E57498">
            <w:pPr>
              <w:pStyle w:val="TAC"/>
            </w:pPr>
            <w:r>
              <w:t>22.06 dB</w:t>
            </w:r>
          </w:p>
          <w:p w14:paraId="6B0A0F3B" w14:textId="77777777" w:rsidR="001977F3" w:rsidRDefault="001977F3" w:rsidP="00E57498">
            <w:pPr>
              <w:pStyle w:val="TAC"/>
            </w:pPr>
            <w:r>
              <w:t>51.35 Mbps</w:t>
            </w:r>
          </w:p>
        </w:tc>
        <w:tc>
          <w:tcPr>
            <w:tcW w:w="0" w:type="auto"/>
            <w:tcBorders>
              <w:top w:val="outset" w:sz="6" w:space="0" w:color="auto"/>
              <w:left w:val="outset" w:sz="6" w:space="0" w:color="auto"/>
              <w:bottom w:val="outset" w:sz="6" w:space="0" w:color="auto"/>
              <w:right w:val="outset" w:sz="6" w:space="0" w:color="auto"/>
            </w:tcBorders>
          </w:tcPr>
          <w:p w14:paraId="7BF72E3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4B5B1E6" w14:textId="77777777" w:rsidR="001977F3" w:rsidRDefault="001977F3" w:rsidP="00E57498">
            <w:pPr>
              <w:pStyle w:val="TAC"/>
            </w:pPr>
            <w:r>
              <w:t>22.16 dB</w:t>
            </w:r>
          </w:p>
          <w:p w14:paraId="5976B95E" w14:textId="77777777" w:rsidR="001977F3" w:rsidRDefault="001977F3" w:rsidP="00E57498">
            <w:pPr>
              <w:pStyle w:val="TAC"/>
            </w:pPr>
            <w:r>
              <w:t>53.33 Mbps</w:t>
            </w:r>
          </w:p>
        </w:tc>
        <w:tc>
          <w:tcPr>
            <w:tcW w:w="0" w:type="auto"/>
            <w:tcBorders>
              <w:top w:val="outset" w:sz="6" w:space="0" w:color="auto"/>
              <w:left w:val="outset" w:sz="6" w:space="0" w:color="auto"/>
              <w:bottom w:val="outset" w:sz="6" w:space="0" w:color="auto"/>
              <w:right w:val="outset" w:sz="6" w:space="0" w:color="auto"/>
            </w:tcBorders>
            <w:vAlign w:val="center"/>
          </w:tcPr>
          <w:p w14:paraId="3AB22BCE" w14:textId="77777777" w:rsidR="001977F3" w:rsidRDefault="001977F3" w:rsidP="00E57498">
            <w:pPr>
              <w:pStyle w:val="TAC"/>
            </w:pPr>
            <w:r>
              <w:t>22.16 dB</w:t>
            </w:r>
          </w:p>
          <w:p w14:paraId="604763D0" w14:textId="77777777"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14:paraId="2DCD0492" w14:textId="77777777" w:rsidR="001977F3" w:rsidRDefault="001977F3" w:rsidP="00E57498">
            <w:pPr>
              <w:pStyle w:val="TAC"/>
            </w:pPr>
            <w:r>
              <w:t>22.10 dB</w:t>
            </w:r>
          </w:p>
          <w:p w14:paraId="2D351EFF" w14:textId="77777777" w:rsidR="001977F3" w:rsidRDefault="001977F3" w:rsidP="00E57498">
            <w:pPr>
              <w:pStyle w:val="TAC"/>
            </w:pPr>
            <w:r>
              <w:t>55.26 Mbps</w:t>
            </w:r>
          </w:p>
        </w:tc>
      </w:tr>
      <w:tr w:rsidR="001977F3" w14:paraId="68517BC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4C1C7B7"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39178302"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5609C129"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4F442F2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5D14B7A"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4949412A"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1A55CACB" w14:textId="77777777" w:rsidR="001977F3" w:rsidRDefault="001977F3" w:rsidP="00E57498">
            <w:pPr>
              <w:pStyle w:val="TAC"/>
            </w:pPr>
            <w:r>
              <w:t xml:space="preserve">&gt;36 </w:t>
            </w:r>
          </w:p>
        </w:tc>
      </w:tr>
      <w:tr w:rsidR="001977F3" w14:paraId="7EACE59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90562D3"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14:paraId="49F16AE9" w14:textId="77777777" w:rsidR="001977F3" w:rsidRDefault="001977F3" w:rsidP="001977F3"/>
    <w:p w14:paraId="4D9F535F" w14:textId="77777777" w:rsidR="001977F3" w:rsidRDefault="001977F3" w:rsidP="00E57498">
      <w:pPr>
        <w:pStyle w:val="TH"/>
      </w:pPr>
      <w:r>
        <w:lastRenderedPageBreak/>
        <w:br/>
        <w:t>Table C1.1-9 EVA,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0239C42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44E3E79" w14:textId="77777777" w:rsidR="001977F3" w:rsidRDefault="001977F3" w:rsidP="00E57498">
            <w:pPr>
              <w:pStyle w:val="TAC"/>
            </w:pPr>
            <w:r>
              <w:t xml:space="preserve">SNR at 10% BLER </w:t>
            </w:r>
          </w:p>
          <w:p w14:paraId="78BF956D"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45EF8"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C5159"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8D98379"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57F0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68FEC"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C37E9" w14:textId="77777777" w:rsidR="001977F3" w:rsidRDefault="001977F3" w:rsidP="00E57498">
            <w:pPr>
              <w:pStyle w:val="TAC"/>
            </w:pPr>
            <w:r>
              <w:t xml:space="preserve">TTI length=14 </w:t>
            </w:r>
          </w:p>
        </w:tc>
      </w:tr>
      <w:tr w:rsidR="001977F3" w14:paraId="69FFD47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D2601B2"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C1675" w14:textId="77777777" w:rsidR="001977F3" w:rsidRDefault="001977F3" w:rsidP="00E57498">
            <w:pPr>
              <w:pStyle w:val="TAC"/>
            </w:pPr>
            <w:r>
              <w:t>-0.06 dB</w:t>
            </w:r>
          </w:p>
          <w:p w14:paraId="6E965C98" w14:textId="77777777"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B281C" w14:textId="77777777" w:rsidR="001977F3" w:rsidRDefault="001977F3" w:rsidP="00E57498">
            <w:pPr>
              <w:pStyle w:val="TAC"/>
            </w:pPr>
            <w:r>
              <w:t>-0.40 dB</w:t>
            </w:r>
          </w:p>
          <w:p w14:paraId="3EEE7B6F" w14:textId="77777777"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14:paraId="5E02332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724E18" w14:textId="77777777" w:rsidR="001977F3" w:rsidRDefault="001977F3" w:rsidP="00E57498">
            <w:pPr>
              <w:pStyle w:val="TAC"/>
            </w:pPr>
            <w:r>
              <w:t>-0.55 dB</w:t>
            </w:r>
          </w:p>
          <w:p w14:paraId="5D2AB526" w14:textId="77777777"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4691E" w14:textId="77777777" w:rsidR="001977F3" w:rsidRDefault="001977F3" w:rsidP="00E57498">
            <w:pPr>
              <w:pStyle w:val="TAC"/>
            </w:pPr>
            <w:r>
              <w:t>-0.69 dB</w:t>
            </w:r>
          </w:p>
          <w:p w14:paraId="6EF17678" w14:textId="77777777"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AB9E0" w14:textId="77777777" w:rsidR="001977F3" w:rsidRDefault="001977F3" w:rsidP="00E57498">
            <w:pPr>
              <w:pStyle w:val="TAC"/>
            </w:pPr>
            <w:r>
              <w:t>-0.84 dB</w:t>
            </w:r>
          </w:p>
          <w:p w14:paraId="7399AFF2" w14:textId="77777777" w:rsidR="001977F3" w:rsidRDefault="001977F3" w:rsidP="00E57498">
            <w:pPr>
              <w:pStyle w:val="TAC"/>
            </w:pPr>
            <w:r>
              <w:t>3.15 Mbps</w:t>
            </w:r>
          </w:p>
        </w:tc>
      </w:tr>
      <w:tr w:rsidR="001977F3" w14:paraId="40D55DD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687D01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71F41" w14:textId="77777777" w:rsidR="001977F3" w:rsidRDefault="001977F3" w:rsidP="00E57498">
            <w:pPr>
              <w:pStyle w:val="TAC"/>
            </w:pPr>
            <w:r>
              <w:t>12.74 dB</w:t>
            </w:r>
          </w:p>
          <w:p w14:paraId="0A86E818" w14:textId="77777777"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28E59" w14:textId="77777777" w:rsidR="001977F3" w:rsidRDefault="001977F3" w:rsidP="00E57498">
            <w:pPr>
              <w:pStyle w:val="TAC"/>
            </w:pPr>
            <w:r>
              <w:t>12.41 dB</w:t>
            </w:r>
          </w:p>
          <w:p w14:paraId="4F9BDDEC" w14:textId="77777777"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14:paraId="299D8EA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C76C0C3" w14:textId="77777777" w:rsidR="001977F3" w:rsidRDefault="001977F3" w:rsidP="00E57498">
            <w:pPr>
              <w:pStyle w:val="TAC"/>
            </w:pPr>
            <w:r>
              <w:t>12.27 dB</w:t>
            </w:r>
          </w:p>
          <w:p w14:paraId="12CDCABD" w14:textId="77777777"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77C97" w14:textId="77777777" w:rsidR="001977F3" w:rsidRDefault="001977F3" w:rsidP="00E57498">
            <w:pPr>
              <w:pStyle w:val="TAC"/>
            </w:pPr>
            <w:r>
              <w:t>12.09 dB</w:t>
            </w:r>
          </w:p>
          <w:p w14:paraId="7AA39514" w14:textId="77777777"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B1394" w14:textId="77777777" w:rsidR="001977F3" w:rsidRDefault="001977F3" w:rsidP="00E57498">
            <w:pPr>
              <w:pStyle w:val="TAC"/>
            </w:pPr>
            <w:r>
              <w:t>12.15 dB</w:t>
            </w:r>
          </w:p>
          <w:p w14:paraId="084B0397" w14:textId="77777777" w:rsidR="001977F3" w:rsidRDefault="001977F3" w:rsidP="00E57498">
            <w:pPr>
              <w:pStyle w:val="TAC"/>
            </w:pPr>
            <w:r>
              <w:t>14.24 Mbps</w:t>
            </w:r>
          </w:p>
        </w:tc>
      </w:tr>
      <w:tr w:rsidR="001977F3" w14:paraId="33237B5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47E04D4"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C1F4C" w14:textId="77777777" w:rsidR="001977F3" w:rsidRDefault="001977F3" w:rsidP="00E57498">
            <w:pPr>
              <w:pStyle w:val="TAC"/>
            </w:pPr>
            <w:r>
              <w:t>22.27 dB</w:t>
            </w:r>
          </w:p>
          <w:p w14:paraId="779957C2" w14:textId="77777777"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C8B3AC" w14:textId="77777777" w:rsidR="001977F3" w:rsidRDefault="001977F3" w:rsidP="00E57498">
            <w:pPr>
              <w:pStyle w:val="TAC"/>
            </w:pPr>
            <w:r>
              <w:t>21.21 dB</w:t>
            </w:r>
          </w:p>
          <w:p w14:paraId="3EA1BF27" w14:textId="77777777"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14:paraId="5E2F03B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CADBD46" w14:textId="77777777" w:rsidR="001977F3" w:rsidRDefault="001977F3" w:rsidP="00E57498">
            <w:pPr>
              <w:pStyle w:val="TAC"/>
            </w:pPr>
            <w:r>
              <w:t>20.70 dB</w:t>
            </w:r>
          </w:p>
          <w:p w14:paraId="4042F8B4" w14:textId="77777777"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BD5CC" w14:textId="77777777" w:rsidR="001977F3" w:rsidRDefault="001977F3" w:rsidP="00E57498">
            <w:pPr>
              <w:pStyle w:val="TAC"/>
            </w:pPr>
            <w:r>
              <w:t>21.16 dB</w:t>
            </w:r>
          </w:p>
          <w:p w14:paraId="4C55ED18" w14:textId="77777777"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58079" w14:textId="77777777" w:rsidR="001977F3" w:rsidRDefault="001977F3" w:rsidP="00E57498">
            <w:pPr>
              <w:pStyle w:val="TAC"/>
            </w:pPr>
            <w:r>
              <w:t>20.83 dB</w:t>
            </w:r>
          </w:p>
          <w:p w14:paraId="11CE51C4" w14:textId="77777777" w:rsidR="001977F3" w:rsidRDefault="001977F3" w:rsidP="00E57498">
            <w:pPr>
              <w:pStyle w:val="TAC"/>
            </w:pPr>
            <w:r>
              <w:t>23.74 Mbps</w:t>
            </w:r>
          </w:p>
        </w:tc>
      </w:tr>
      <w:tr w:rsidR="001977F3" w14:paraId="5ED544D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33F4F62"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232255C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6BE7E50"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0A239"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C3268"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006A77C"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40282"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1137D"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56938" w14:textId="77777777" w:rsidR="001977F3" w:rsidRDefault="001977F3" w:rsidP="00E57498">
            <w:pPr>
              <w:pStyle w:val="TAC"/>
            </w:pPr>
            <w:r>
              <w:t xml:space="preserve">TTI length=14 </w:t>
            </w:r>
          </w:p>
        </w:tc>
      </w:tr>
      <w:tr w:rsidR="001977F3" w14:paraId="3E89A50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7414AE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1EE3155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8B6CF60" w14:textId="77777777" w:rsidR="001977F3" w:rsidRDefault="001977F3" w:rsidP="00E57498">
            <w:pPr>
              <w:pStyle w:val="TAC"/>
            </w:pPr>
            <w:r>
              <w:t>3.79</w:t>
            </w:r>
            <w:r>
              <w:rPr>
                <w:lang w:eastAsia="ja-JP"/>
              </w:rPr>
              <w:t xml:space="preserve"> dB</w:t>
            </w:r>
            <w:r>
              <w:br/>
            </w:r>
            <w:r>
              <w:rPr>
                <w:lang w:eastAsia="ja-JP"/>
              </w:rPr>
              <w:t>3.74 Mbps</w:t>
            </w:r>
          </w:p>
        </w:tc>
        <w:tc>
          <w:tcPr>
            <w:tcW w:w="0" w:type="auto"/>
            <w:tcBorders>
              <w:top w:val="outset" w:sz="6" w:space="0" w:color="auto"/>
              <w:left w:val="outset" w:sz="6" w:space="0" w:color="auto"/>
              <w:bottom w:val="outset" w:sz="6" w:space="0" w:color="auto"/>
              <w:right w:val="outset" w:sz="6" w:space="0" w:color="auto"/>
            </w:tcBorders>
          </w:tcPr>
          <w:p w14:paraId="683E59C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B06570C" w14:textId="77777777" w:rsidR="001977F3" w:rsidRDefault="001977F3" w:rsidP="00E57498">
            <w:pPr>
              <w:pStyle w:val="TAC"/>
            </w:pPr>
            <w:r>
              <w:t>4.03</w:t>
            </w:r>
            <w:r>
              <w:rPr>
                <w:lang w:eastAsia="ja-JP"/>
              </w:rPr>
              <w:t xml:space="preserve"> dB</w:t>
            </w:r>
            <w:r>
              <w:br/>
            </w:r>
            <w:r>
              <w:rPr>
                <w:lang w:eastAsia="ja-JP"/>
              </w:rPr>
              <w:t>4.08 Mbps</w:t>
            </w:r>
          </w:p>
        </w:tc>
        <w:tc>
          <w:tcPr>
            <w:tcW w:w="0" w:type="auto"/>
            <w:tcBorders>
              <w:top w:val="outset" w:sz="6" w:space="0" w:color="auto"/>
              <w:left w:val="outset" w:sz="6" w:space="0" w:color="auto"/>
              <w:bottom w:val="outset" w:sz="6" w:space="0" w:color="auto"/>
              <w:right w:val="outset" w:sz="6" w:space="0" w:color="auto"/>
            </w:tcBorders>
            <w:vAlign w:val="center"/>
          </w:tcPr>
          <w:p w14:paraId="7D462C97" w14:textId="77777777" w:rsidR="001977F3" w:rsidRDefault="001977F3" w:rsidP="00E57498">
            <w:pPr>
              <w:pStyle w:val="TAC"/>
            </w:pPr>
            <w:r>
              <w:t>2.35</w:t>
            </w:r>
            <w:r>
              <w:rPr>
                <w:lang w:eastAsia="ja-JP"/>
              </w:rPr>
              <w:t xml:space="preserve"> dB</w:t>
            </w:r>
            <w:r>
              <w:br/>
            </w:r>
            <w:r>
              <w:rPr>
                <w:lang w:eastAsia="ja-JP"/>
              </w:rPr>
              <w:t>3.80 Mbps</w:t>
            </w:r>
          </w:p>
        </w:tc>
        <w:tc>
          <w:tcPr>
            <w:tcW w:w="0" w:type="auto"/>
            <w:tcBorders>
              <w:top w:val="outset" w:sz="6" w:space="0" w:color="auto"/>
              <w:left w:val="outset" w:sz="6" w:space="0" w:color="auto"/>
              <w:bottom w:val="outset" w:sz="6" w:space="0" w:color="auto"/>
              <w:right w:val="outset" w:sz="6" w:space="0" w:color="auto"/>
            </w:tcBorders>
            <w:vAlign w:val="center"/>
          </w:tcPr>
          <w:p w14:paraId="082996C4" w14:textId="77777777" w:rsidR="001977F3" w:rsidRDefault="001977F3" w:rsidP="00E57498">
            <w:pPr>
              <w:pStyle w:val="TAC"/>
            </w:pPr>
            <w:r>
              <w:t>1.79</w:t>
            </w:r>
            <w:r>
              <w:rPr>
                <w:lang w:eastAsia="ja-JP"/>
              </w:rPr>
              <w:t xml:space="preserve"> dB</w:t>
            </w:r>
            <w:r>
              <w:br/>
            </w:r>
            <w:r>
              <w:rPr>
                <w:lang w:eastAsia="ja-JP"/>
              </w:rPr>
              <w:t>3.85 Mbps</w:t>
            </w:r>
          </w:p>
        </w:tc>
      </w:tr>
      <w:tr w:rsidR="001977F3" w14:paraId="0A57E91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18E11B5"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24A1DC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643626" w14:textId="77777777" w:rsidR="001977F3" w:rsidRDefault="001977F3" w:rsidP="00E57498">
            <w:pPr>
              <w:pStyle w:val="TAC"/>
            </w:pPr>
            <w:r>
              <w:t>14.61</w:t>
            </w:r>
            <w:r>
              <w:rPr>
                <w:lang w:eastAsia="ja-JP"/>
              </w:rPr>
              <w:t xml:space="preserve"> dB</w:t>
            </w:r>
            <w:r>
              <w:br/>
            </w:r>
            <w:r>
              <w:rPr>
                <w:lang w:eastAsia="ja-JP"/>
              </w:rPr>
              <w:t>17.09 Mbps</w:t>
            </w:r>
          </w:p>
        </w:tc>
        <w:tc>
          <w:tcPr>
            <w:tcW w:w="0" w:type="auto"/>
            <w:tcBorders>
              <w:top w:val="outset" w:sz="6" w:space="0" w:color="auto"/>
              <w:left w:val="outset" w:sz="6" w:space="0" w:color="auto"/>
              <w:bottom w:val="outset" w:sz="6" w:space="0" w:color="auto"/>
              <w:right w:val="outset" w:sz="6" w:space="0" w:color="auto"/>
            </w:tcBorders>
          </w:tcPr>
          <w:p w14:paraId="4F7E431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9E1DBA5" w14:textId="77777777" w:rsidR="001977F3" w:rsidRDefault="001977F3" w:rsidP="00E57498">
            <w:pPr>
              <w:pStyle w:val="TAC"/>
            </w:pPr>
            <w:r>
              <w:t>15.2</w:t>
            </w:r>
            <w:r>
              <w:rPr>
                <w:lang w:eastAsia="ja-JP"/>
              </w:rPr>
              <w:t xml:space="preserve"> dB</w:t>
            </w:r>
            <w:r>
              <w:br/>
            </w:r>
            <w:r>
              <w:rPr>
                <w:lang w:eastAsia="ja-JP"/>
              </w:rPr>
              <w:t>17.75 Mbps</w:t>
            </w:r>
          </w:p>
        </w:tc>
        <w:tc>
          <w:tcPr>
            <w:tcW w:w="0" w:type="auto"/>
            <w:tcBorders>
              <w:top w:val="outset" w:sz="6" w:space="0" w:color="auto"/>
              <w:left w:val="outset" w:sz="6" w:space="0" w:color="auto"/>
              <w:bottom w:val="outset" w:sz="6" w:space="0" w:color="auto"/>
              <w:right w:val="outset" w:sz="6" w:space="0" w:color="auto"/>
            </w:tcBorders>
            <w:vAlign w:val="center"/>
          </w:tcPr>
          <w:p w14:paraId="28B42B8C" w14:textId="77777777" w:rsidR="001977F3" w:rsidRDefault="001977F3" w:rsidP="00E57498">
            <w:pPr>
              <w:pStyle w:val="TAC"/>
            </w:pPr>
            <w:r>
              <w:t>13.41</w:t>
            </w:r>
            <w:r>
              <w:rPr>
                <w:lang w:eastAsia="ja-JP"/>
              </w:rPr>
              <w:t xml:space="preserve"> dB</w:t>
            </w:r>
            <w:r>
              <w:br/>
            </w:r>
            <w:r>
              <w:rPr>
                <w:lang w:eastAsia="ja-JP"/>
              </w:rPr>
              <w:t>16.88 Mbps</w:t>
            </w:r>
          </w:p>
        </w:tc>
        <w:tc>
          <w:tcPr>
            <w:tcW w:w="0" w:type="auto"/>
            <w:tcBorders>
              <w:top w:val="outset" w:sz="6" w:space="0" w:color="auto"/>
              <w:left w:val="outset" w:sz="6" w:space="0" w:color="auto"/>
              <w:bottom w:val="outset" w:sz="6" w:space="0" w:color="auto"/>
              <w:right w:val="outset" w:sz="6" w:space="0" w:color="auto"/>
            </w:tcBorders>
            <w:vAlign w:val="center"/>
          </w:tcPr>
          <w:p w14:paraId="22F77533" w14:textId="77777777" w:rsidR="001977F3" w:rsidRDefault="001977F3" w:rsidP="00E57498">
            <w:pPr>
              <w:pStyle w:val="TAC"/>
            </w:pPr>
            <w:r>
              <w:t>13.03</w:t>
            </w:r>
            <w:r>
              <w:rPr>
                <w:lang w:eastAsia="ja-JP"/>
              </w:rPr>
              <w:t xml:space="preserve"> dB</w:t>
            </w:r>
            <w:r>
              <w:br/>
            </w:r>
            <w:r>
              <w:rPr>
                <w:lang w:eastAsia="ja-JP"/>
              </w:rPr>
              <w:t>16.78 Mbps</w:t>
            </w:r>
          </w:p>
        </w:tc>
      </w:tr>
      <w:tr w:rsidR="001977F3" w14:paraId="14C1203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996D13A"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59E59A2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8579C37" w14:textId="77777777" w:rsidR="001977F3" w:rsidRDefault="001977F3" w:rsidP="00E57498">
            <w:pPr>
              <w:pStyle w:val="TAC"/>
            </w:pPr>
            <w:r>
              <w:t>21.95</w:t>
            </w:r>
            <w:r>
              <w:rPr>
                <w:lang w:eastAsia="ja-JP"/>
              </w:rPr>
              <w:t xml:space="preserve"> dB</w:t>
            </w:r>
            <w:r>
              <w:br/>
            </w:r>
            <w:r>
              <w:rPr>
                <w:lang w:eastAsia="ja-JP"/>
              </w:rPr>
              <w:t>29.22 Mbps</w:t>
            </w:r>
          </w:p>
        </w:tc>
        <w:tc>
          <w:tcPr>
            <w:tcW w:w="0" w:type="auto"/>
            <w:tcBorders>
              <w:top w:val="outset" w:sz="6" w:space="0" w:color="auto"/>
              <w:left w:val="outset" w:sz="6" w:space="0" w:color="auto"/>
              <w:bottom w:val="outset" w:sz="6" w:space="0" w:color="auto"/>
              <w:right w:val="outset" w:sz="6" w:space="0" w:color="auto"/>
            </w:tcBorders>
          </w:tcPr>
          <w:p w14:paraId="3410BFD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19CC7D2" w14:textId="77777777" w:rsidR="001977F3" w:rsidRDefault="001977F3" w:rsidP="00E57498">
            <w:pPr>
              <w:pStyle w:val="TAC"/>
            </w:pPr>
            <w:r>
              <w:t>22.79</w:t>
            </w:r>
            <w:r>
              <w:rPr>
                <w:lang w:eastAsia="ja-JP"/>
              </w:rPr>
              <w:t xml:space="preserve"> dB</w:t>
            </w:r>
            <w:r>
              <w:br/>
            </w:r>
            <w:r>
              <w:rPr>
                <w:lang w:eastAsia="ja-JP"/>
              </w:rPr>
              <w:t>30.08 Mbps</w:t>
            </w:r>
          </w:p>
        </w:tc>
        <w:tc>
          <w:tcPr>
            <w:tcW w:w="0" w:type="auto"/>
            <w:tcBorders>
              <w:top w:val="outset" w:sz="6" w:space="0" w:color="auto"/>
              <w:left w:val="outset" w:sz="6" w:space="0" w:color="auto"/>
              <w:bottom w:val="outset" w:sz="6" w:space="0" w:color="auto"/>
              <w:right w:val="outset" w:sz="6" w:space="0" w:color="auto"/>
            </w:tcBorders>
            <w:vAlign w:val="center"/>
          </w:tcPr>
          <w:p w14:paraId="76AA6A8C" w14:textId="77777777" w:rsidR="001977F3" w:rsidRDefault="001977F3" w:rsidP="00E57498">
            <w:pPr>
              <w:pStyle w:val="TAC"/>
            </w:pPr>
            <w:r>
              <w:t>20.65</w:t>
            </w:r>
            <w:r>
              <w:rPr>
                <w:lang w:eastAsia="ja-JP"/>
              </w:rPr>
              <w:t xml:space="preserve"> dB</w:t>
            </w:r>
            <w:r>
              <w:br/>
            </w:r>
            <w:r>
              <w:rPr>
                <w:lang w:eastAsia="ja-JP"/>
              </w:rPr>
              <w:t>28.66 Mbps</w:t>
            </w:r>
          </w:p>
        </w:tc>
        <w:tc>
          <w:tcPr>
            <w:tcW w:w="0" w:type="auto"/>
            <w:tcBorders>
              <w:top w:val="outset" w:sz="6" w:space="0" w:color="auto"/>
              <w:left w:val="outset" w:sz="6" w:space="0" w:color="auto"/>
              <w:bottom w:val="outset" w:sz="6" w:space="0" w:color="auto"/>
              <w:right w:val="outset" w:sz="6" w:space="0" w:color="auto"/>
            </w:tcBorders>
            <w:vAlign w:val="center"/>
          </w:tcPr>
          <w:p w14:paraId="02C683F6" w14:textId="77777777" w:rsidR="001977F3" w:rsidRDefault="001977F3" w:rsidP="00E57498">
            <w:pPr>
              <w:pStyle w:val="TAC"/>
            </w:pPr>
            <w:r>
              <w:t>20.28</w:t>
            </w:r>
            <w:r>
              <w:rPr>
                <w:lang w:eastAsia="ja-JP"/>
              </w:rPr>
              <w:t xml:space="preserve"> dB</w:t>
            </w:r>
            <w:r>
              <w:br/>
            </w:r>
            <w:r>
              <w:rPr>
                <w:lang w:eastAsia="ja-JP"/>
              </w:rPr>
              <w:t>28.84 Mbps</w:t>
            </w:r>
          </w:p>
        </w:tc>
      </w:tr>
      <w:tr w:rsidR="001977F3" w14:paraId="3E0133A0"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FFD2855" w14:textId="77777777"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14:paraId="6879682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F26466F"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8EAD7"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5FDC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EE522DD"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77066"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FB30C"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4C3D4" w14:textId="77777777" w:rsidR="001977F3" w:rsidRDefault="001977F3" w:rsidP="00E57498">
            <w:pPr>
              <w:pStyle w:val="TAC"/>
            </w:pPr>
            <w:r>
              <w:t xml:space="preserve">TTI length=14 </w:t>
            </w:r>
          </w:p>
        </w:tc>
      </w:tr>
      <w:tr w:rsidR="001977F3" w14:paraId="3199662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49D1BE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A4412D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0934BC5" w14:textId="77777777" w:rsidR="001977F3" w:rsidRPr="001F228D" w:rsidRDefault="001977F3" w:rsidP="00E57498">
            <w:pPr>
              <w:pStyle w:val="TAC"/>
            </w:pPr>
            <w:r>
              <w:t>2.72</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14:paraId="3DCEAEF7"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D1B10DF" w14:textId="77777777" w:rsidR="001977F3" w:rsidRPr="001F228D" w:rsidRDefault="001977F3" w:rsidP="00E57498">
            <w:pPr>
              <w:pStyle w:val="TAC"/>
            </w:pPr>
            <w:r>
              <w:t>3.08</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14:paraId="52631E5E" w14:textId="77777777" w:rsidR="001977F3" w:rsidRPr="001F228D" w:rsidRDefault="001977F3" w:rsidP="00E57498">
            <w:pPr>
              <w:pStyle w:val="TAC"/>
            </w:pPr>
            <w:r>
              <w:t>2.17</w:t>
            </w:r>
            <w:r>
              <w:rPr>
                <w:lang w:eastAsia="ja-JP"/>
              </w:rPr>
              <w:t xml:space="preserve"> dB</w:t>
            </w:r>
            <w:r>
              <w:br/>
            </w:r>
            <w:r>
              <w:rPr>
                <w:lang w:eastAsia="ja-JP"/>
              </w:rPr>
              <w:t>3.84 Mbps</w:t>
            </w:r>
          </w:p>
        </w:tc>
        <w:tc>
          <w:tcPr>
            <w:tcW w:w="0" w:type="auto"/>
            <w:tcBorders>
              <w:top w:val="outset" w:sz="6" w:space="0" w:color="auto"/>
              <w:left w:val="outset" w:sz="6" w:space="0" w:color="auto"/>
              <w:bottom w:val="outset" w:sz="6" w:space="0" w:color="auto"/>
              <w:right w:val="outset" w:sz="6" w:space="0" w:color="auto"/>
            </w:tcBorders>
            <w:vAlign w:val="center"/>
          </w:tcPr>
          <w:p w14:paraId="3F90D071" w14:textId="77777777" w:rsidR="001977F3" w:rsidRPr="001F228D" w:rsidRDefault="001977F3" w:rsidP="00E57498">
            <w:pPr>
              <w:pStyle w:val="TAC"/>
            </w:pPr>
            <w:r>
              <w:t>1.79</w:t>
            </w:r>
            <w:r>
              <w:rPr>
                <w:lang w:eastAsia="ja-JP"/>
              </w:rPr>
              <w:t xml:space="preserve"> dB</w:t>
            </w:r>
            <w:r>
              <w:br/>
            </w:r>
            <w:r>
              <w:rPr>
                <w:lang w:eastAsia="ja-JP"/>
              </w:rPr>
              <w:t>3.85 Mbps</w:t>
            </w:r>
          </w:p>
        </w:tc>
      </w:tr>
      <w:tr w:rsidR="001977F3" w14:paraId="527F1C4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4F0BD9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2A6E28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4D8BF1" w14:textId="77777777" w:rsidR="001977F3" w:rsidRPr="001F228D" w:rsidRDefault="001977F3" w:rsidP="00E57498">
            <w:pPr>
              <w:pStyle w:val="TAC"/>
            </w:pPr>
            <w:r>
              <w:t>14.02</w:t>
            </w:r>
            <w:r>
              <w:rPr>
                <w:lang w:eastAsia="ja-JP"/>
              </w:rPr>
              <w:t xml:space="preserve"> dB</w:t>
            </w:r>
            <w:r>
              <w:br/>
            </w:r>
            <w:r>
              <w:rPr>
                <w:lang w:eastAsia="ja-JP"/>
              </w:rPr>
              <w:t>17.56 Mbps</w:t>
            </w:r>
          </w:p>
        </w:tc>
        <w:tc>
          <w:tcPr>
            <w:tcW w:w="0" w:type="auto"/>
            <w:tcBorders>
              <w:top w:val="outset" w:sz="6" w:space="0" w:color="auto"/>
              <w:left w:val="outset" w:sz="6" w:space="0" w:color="auto"/>
              <w:bottom w:val="outset" w:sz="6" w:space="0" w:color="auto"/>
              <w:right w:val="outset" w:sz="6" w:space="0" w:color="auto"/>
            </w:tcBorders>
          </w:tcPr>
          <w:p w14:paraId="54FE8527"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3470987" w14:textId="77777777" w:rsidR="001977F3" w:rsidRPr="001F228D" w:rsidRDefault="001977F3" w:rsidP="00E57498">
            <w:pPr>
              <w:pStyle w:val="TAC"/>
            </w:pPr>
            <w:r>
              <w:t>14.35</w:t>
            </w:r>
            <w:r>
              <w:rPr>
                <w:lang w:eastAsia="ja-JP"/>
              </w:rPr>
              <w:t xml:space="preserve"> dB</w:t>
            </w:r>
            <w:r>
              <w:br/>
            </w:r>
            <w:r>
              <w:rPr>
                <w:lang w:eastAsia="ja-JP"/>
              </w:rPr>
              <w:t>17.51 Mbps</w:t>
            </w:r>
          </w:p>
        </w:tc>
        <w:tc>
          <w:tcPr>
            <w:tcW w:w="0" w:type="auto"/>
            <w:tcBorders>
              <w:top w:val="outset" w:sz="6" w:space="0" w:color="auto"/>
              <w:left w:val="outset" w:sz="6" w:space="0" w:color="auto"/>
              <w:bottom w:val="outset" w:sz="6" w:space="0" w:color="auto"/>
              <w:right w:val="outset" w:sz="6" w:space="0" w:color="auto"/>
            </w:tcBorders>
            <w:vAlign w:val="center"/>
          </w:tcPr>
          <w:p w14:paraId="17454A26" w14:textId="77777777"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vAlign w:val="center"/>
          </w:tcPr>
          <w:p w14:paraId="583A5FEE" w14:textId="77777777" w:rsidR="001977F3" w:rsidRPr="001F228D" w:rsidRDefault="001977F3" w:rsidP="00E57498">
            <w:pPr>
              <w:pStyle w:val="TAC"/>
            </w:pPr>
            <w:r>
              <w:t>13.03</w:t>
            </w:r>
            <w:r>
              <w:rPr>
                <w:lang w:eastAsia="ja-JP"/>
              </w:rPr>
              <w:t xml:space="preserve"> dB</w:t>
            </w:r>
            <w:r>
              <w:br/>
            </w:r>
            <w:r>
              <w:rPr>
                <w:lang w:eastAsia="ja-JP"/>
              </w:rPr>
              <w:t>16.78 Mbps</w:t>
            </w:r>
          </w:p>
        </w:tc>
      </w:tr>
      <w:tr w:rsidR="001977F3" w14:paraId="52CB15B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16CC26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46BF2B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C4B40F4" w14:textId="77777777" w:rsidR="001977F3" w:rsidRPr="001F228D" w:rsidRDefault="001977F3" w:rsidP="00E57498">
            <w:pPr>
              <w:pStyle w:val="TAC"/>
            </w:pPr>
            <w:r>
              <w:t>21.78</w:t>
            </w:r>
            <w:r>
              <w:rPr>
                <w:lang w:eastAsia="ja-JP"/>
              </w:rPr>
              <w:t xml:space="preserve"> dB</w:t>
            </w:r>
            <w:r>
              <w:br/>
            </w:r>
            <w:r>
              <w:rPr>
                <w:lang w:eastAsia="ja-JP"/>
              </w:rPr>
              <w:t>29.01 Mbps</w:t>
            </w:r>
          </w:p>
        </w:tc>
        <w:tc>
          <w:tcPr>
            <w:tcW w:w="0" w:type="auto"/>
            <w:tcBorders>
              <w:top w:val="outset" w:sz="6" w:space="0" w:color="auto"/>
              <w:left w:val="outset" w:sz="6" w:space="0" w:color="auto"/>
              <w:bottom w:val="outset" w:sz="6" w:space="0" w:color="auto"/>
              <w:right w:val="outset" w:sz="6" w:space="0" w:color="auto"/>
            </w:tcBorders>
          </w:tcPr>
          <w:p w14:paraId="1E07AED4"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7CABAEE" w14:textId="77777777" w:rsidR="001977F3" w:rsidRPr="001F228D" w:rsidRDefault="001977F3" w:rsidP="00E57498">
            <w:pPr>
              <w:pStyle w:val="TAC"/>
            </w:pPr>
            <w:r>
              <w:t>22.76</w:t>
            </w:r>
            <w:r>
              <w:rPr>
                <w:lang w:eastAsia="ja-JP"/>
              </w:rPr>
              <w:t xml:space="preserve"> dB</w:t>
            </w:r>
            <w:r>
              <w:br/>
            </w:r>
            <w:r>
              <w:rPr>
                <w:lang w:eastAsia="ja-JP"/>
              </w:rPr>
              <w:t>30.70 Mbps</w:t>
            </w:r>
          </w:p>
        </w:tc>
        <w:tc>
          <w:tcPr>
            <w:tcW w:w="0" w:type="auto"/>
            <w:tcBorders>
              <w:top w:val="outset" w:sz="6" w:space="0" w:color="auto"/>
              <w:left w:val="outset" w:sz="6" w:space="0" w:color="auto"/>
              <w:bottom w:val="outset" w:sz="6" w:space="0" w:color="auto"/>
              <w:right w:val="outset" w:sz="6" w:space="0" w:color="auto"/>
            </w:tcBorders>
            <w:vAlign w:val="center"/>
          </w:tcPr>
          <w:p w14:paraId="277213FB" w14:textId="77777777" w:rsidR="001977F3" w:rsidRPr="001F228D" w:rsidRDefault="001977F3" w:rsidP="00E57498">
            <w:pPr>
              <w:pStyle w:val="TAC"/>
            </w:pPr>
            <w:r>
              <w:t>20.71</w:t>
            </w:r>
            <w:r>
              <w:rPr>
                <w:lang w:eastAsia="ja-JP"/>
              </w:rPr>
              <w:t xml:space="preserve"> dB</w:t>
            </w:r>
            <w:r>
              <w:br/>
            </w:r>
            <w:r>
              <w:rPr>
                <w:lang w:eastAsia="ja-JP"/>
              </w:rPr>
              <w:t>28.50 Mbps</w:t>
            </w:r>
          </w:p>
        </w:tc>
        <w:tc>
          <w:tcPr>
            <w:tcW w:w="0" w:type="auto"/>
            <w:tcBorders>
              <w:top w:val="outset" w:sz="6" w:space="0" w:color="auto"/>
              <w:left w:val="outset" w:sz="6" w:space="0" w:color="auto"/>
              <w:bottom w:val="outset" w:sz="6" w:space="0" w:color="auto"/>
              <w:right w:val="outset" w:sz="6" w:space="0" w:color="auto"/>
            </w:tcBorders>
            <w:vAlign w:val="center"/>
          </w:tcPr>
          <w:p w14:paraId="5E753DA7" w14:textId="77777777" w:rsidR="001977F3" w:rsidRPr="001F228D" w:rsidRDefault="001977F3" w:rsidP="00E57498">
            <w:pPr>
              <w:pStyle w:val="TAC"/>
            </w:pPr>
            <w:r>
              <w:t>20.28</w:t>
            </w:r>
            <w:r>
              <w:rPr>
                <w:lang w:eastAsia="ja-JP"/>
              </w:rPr>
              <w:t xml:space="preserve"> dB</w:t>
            </w:r>
            <w:r>
              <w:br/>
            </w:r>
            <w:r>
              <w:rPr>
                <w:lang w:eastAsia="ja-JP"/>
              </w:rPr>
              <w:t>28.84 Mbps</w:t>
            </w:r>
          </w:p>
        </w:tc>
      </w:tr>
      <w:tr w:rsidR="001977F3" w14:paraId="16176A20"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540D1CD1" w14:textId="77777777"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14:paraId="14D2432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B4F0C31"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380FA"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7D41B"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020EF1F"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22D8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9C03A"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05AA4" w14:textId="77777777" w:rsidR="001977F3" w:rsidRDefault="001977F3" w:rsidP="00E57498">
            <w:pPr>
              <w:pStyle w:val="TAC"/>
            </w:pPr>
            <w:r>
              <w:t xml:space="preserve">TTI length=14 </w:t>
            </w:r>
          </w:p>
        </w:tc>
      </w:tr>
      <w:tr w:rsidR="001977F3" w14:paraId="16FDFC4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1673FDA"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10984B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535E168" w14:textId="77777777" w:rsidR="001977F3" w:rsidRPr="001F228D" w:rsidRDefault="001977F3" w:rsidP="00E57498">
            <w:pPr>
              <w:pStyle w:val="TAC"/>
            </w:pPr>
            <w:r>
              <w:t>1.93</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tcPr>
          <w:p w14:paraId="2F154D11"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F3A496F" w14:textId="77777777" w:rsidR="001977F3" w:rsidRPr="001F228D" w:rsidRDefault="001977F3" w:rsidP="00E57498">
            <w:pPr>
              <w:pStyle w:val="TAC"/>
            </w:pPr>
            <w:r>
              <w:t>2.09</w:t>
            </w:r>
            <w:r>
              <w:rPr>
                <w:lang w:eastAsia="ja-JP"/>
              </w:rPr>
              <w:t xml:space="preserve"> dB</w:t>
            </w:r>
            <w:r>
              <w:br/>
            </w:r>
            <w:r>
              <w:rPr>
                <w:lang w:eastAsia="ja-JP"/>
              </w:rPr>
              <w:t>3.99 Mbps</w:t>
            </w:r>
          </w:p>
        </w:tc>
        <w:tc>
          <w:tcPr>
            <w:tcW w:w="0" w:type="auto"/>
            <w:tcBorders>
              <w:top w:val="outset" w:sz="6" w:space="0" w:color="auto"/>
              <w:left w:val="outset" w:sz="6" w:space="0" w:color="auto"/>
              <w:bottom w:val="outset" w:sz="6" w:space="0" w:color="auto"/>
              <w:right w:val="outset" w:sz="6" w:space="0" w:color="auto"/>
            </w:tcBorders>
          </w:tcPr>
          <w:p w14:paraId="5A20135F" w14:textId="77777777" w:rsidR="001977F3" w:rsidRPr="001F228D" w:rsidRDefault="001977F3" w:rsidP="00E57498">
            <w:pPr>
              <w:pStyle w:val="TAC"/>
            </w:pPr>
            <w:r>
              <w:t>2.17</w:t>
            </w:r>
            <w:r>
              <w:rPr>
                <w:lang w:eastAsia="ja-JP"/>
              </w:rPr>
              <w:t xml:space="preserve"> dB</w:t>
            </w:r>
            <w:r>
              <w:br/>
            </w:r>
            <w:r>
              <w:rPr>
                <w:lang w:eastAsia="ja-JP"/>
              </w:rPr>
              <w:t>3.84 Mbps</w:t>
            </w:r>
          </w:p>
        </w:tc>
        <w:tc>
          <w:tcPr>
            <w:tcW w:w="0" w:type="auto"/>
            <w:tcBorders>
              <w:top w:val="outset" w:sz="6" w:space="0" w:color="auto"/>
              <w:left w:val="outset" w:sz="6" w:space="0" w:color="auto"/>
              <w:bottom w:val="outset" w:sz="6" w:space="0" w:color="auto"/>
              <w:right w:val="outset" w:sz="6" w:space="0" w:color="auto"/>
            </w:tcBorders>
          </w:tcPr>
          <w:p w14:paraId="1B93FA82" w14:textId="77777777" w:rsidR="001977F3" w:rsidRPr="001F228D" w:rsidRDefault="001977F3" w:rsidP="00E57498">
            <w:pPr>
              <w:pStyle w:val="TAC"/>
            </w:pPr>
            <w:r>
              <w:t>1.79</w:t>
            </w:r>
            <w:r>
              <w:rPr>
                <w:lang w:eastAsia="ja-JP"/>
              </w:rPr>
              <w:t xml:space="preserve"> dB</w:t>
            </w:r>
            <w:r>
              <w:br/>
            </w:r>
            <w:r>
              <w:rPr>
                <w:lang w:eastAsia="ja-JP"/>
              </w:rPr>
              <w:t>3.85 Mbps</w:t>
            </w:r>
          </w:p>
        </w:tc>
      </w:tr>
      <w:tr w:rsidR="001977F3" w14:paraId="218C1F8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8C432B2"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9D996A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B756326" w14:textId="77777777" w:rsidR="001977F3" w:rsidRPr="001F228D" w:rsidRDefault="001977F3" w:rsidP="00E57498">
            <w:pPr>
              <w:pStyle w:val="TAC"/>
            </w:pPr>
            <w:r>
              <w:t>13.12</w:t>
            </w:r>
            <w:r>
              <w:rPr>
                <w:lang w:eastAsia="ja-JP"/>
              </w:rPr>
              <w:t xml:space="preserve"> dB</w:t>
            </w:r>
            <w:r>
              <w:br/>
            </w:r>
            <w:r>
              <w:rPr>
                <w:lang w:eastAsia="ja-JP"/>
              </w:rPr>
              <w:t>16.85 Mbps</w:t>
            </w:r>
          </w:p>
        </w:tc>
        <w:tc>
          <w:tcPr>
            <w:tcW w:w="0" w:type="auto"/>
            <w:tcBorders>
              <w:top w:val="outset" w:sz="6" w:space="0" w:color="auto"/>
              <w:left w:val="outset" w:sz="6" w:space="0" w:color="auto"/>
              <w:bottom w:val="outset" w:sz="6" w:space="0" w:color="auto"/>
              <w:right w:val="outset" w:sz="6" w:space="0" w:color="auto"/>
            </w:tcBorders>
          </w:tcPr>
          <w:p w14:paraId="6169AAE1"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DCD602B" w14:textId="77777777"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tcPr>
          <w:p w14:paraId="3AEF10B6" w14:textId="77777777" w:rsidR="001977F3" w:rsidRPr="001F228D" w:rsidRDefault="001977F3" w:rsidP="00E57498">
            <w:pPr>
              <w:pStyle w:val="TAC"/>
            </w:pPr>
            <w:r>
              <w:t>13.65</w:t>
            </w:r>
            <w:r>
              <w:rPr>
                <w:lang w:eastAsia="ja-JP"/>
              </w:rPr>
              <w:t xml:space="preserve"> dB</w:t>
            </w:r>
            <w:r>
              <w:br/>
            </w:r>
            <w:r>
              <w:rPr>
                <w:lang w:eastAsia="ja-JP"/>
              </w:rPr>
              <w:t>17.26 Mbps</w:t>
            </w:r>
          </w:p>
        </w:tc>
        <w:tc>
          <w:tcPr>
            <w:tcW w:w="0" w:type="auto"/>
            <w:tcBorders>
              <w:top w:val="outset" w:sz="6" w:space="0" w:color="auto"/>
              <w:left w:val="outset" w:sz="6" w:space="0" w:color="auto"/>
              <w:bottom w:val="outset" w:sz="6" w:space="0" w:color="auto"/>
              <w:right w:val="outset" w:sz="6" w:space="0" w:color="auto"/>
            </w:tcBorders>
          </w:tcPr>
          <w:p w14:paraId="0060EDB6" w14:textId="77777777" w:rsidR="001977F3" w:rsidRPr="001F228D" w:rsidRDefault="001977F3" w:rsidP="00E57498">
            <w:pPr>
              <w:pStyle w:val="TAC"/>
            </w:pPr>
            <w:r>
              <w:t>13.03</w:t>
            </w:r>
            <w:r>
              <w:rPr>
                <w:lang w:eastAsia="ja-JP"/>
              </w:rPr>
              <w:t xml:space="preserve"> dB</w:t>
            </w:r>
            <w:r>
              <w:br/>
            </w:r>
            <w:r>
              <w:rPr>
                <w:lang w:eastAsia="ja-JP"/>
              </w:rPr>
              <w:t>16.78 Mbps</w:t>
            </w:r>
          </w:p>
        </w:tc>
      </w:tr>
      <w:tr w:rsidR="001977F3" w14:paraId="62A5D5F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7A36C85"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386FBB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C7272D2" w14:textId="77777777" w:rsidR="001977F3" w:rsidRPr="001F228D" w:rsidRDefault="001977F3" w:rsidP="00E57498">
            <w:pPr>
              <w:pStyle w:val="TAC"/>
            </w:pPr>
            <w:r>
              <w:t>21.67</w:t>
            </w:r>
            <w:r>
              <w:rPr>
                <w:lang w:eastAsia="ja-JP"/>
              </w:rPr>
              <w:t xml:space="preserve"> dB</w:t>
            </w:r>
            <w:r>
              <w:br/>
            </w:r>
            <w:r>
              <w:rPr>
                <w:lang w:eastAsia="ja-JP"/>
              </w:rPr>
              <w:t>29.01 Mbps</w:t>
            </w:r>
          </w:p>
        </w:tc>
        <w:tc>
          <w:tcPr>
            <w:tcW w:w="0" w:type="auto"/>
            <w:tcBorders>
              <w:top w:val="outset" w:sz="6" w:space="0" w:color="auto"/>
              <w:left w:val="outset" w:sz="6" w:space="0" w:color="auto"/>
              <w:bottom w:val="outset" w:sz="6" w:space="0" w:color="auto"/>
              <w:right w:val="outset" w:sz="6" w:space="0" w:color="auto"/>
            </w:tcBorders>
          </w:tcPr>
          <w:p w14:paraId="6DAB9AB5"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B5B0956" w14:textId="77777777" w:rsidR="001977F3" w:rsidRPr="001F228D" w:rsidRDefault="001977F3" w:rsidP="00E57498">
            <w:pPr>
              <w:pStyle w:val="TAC"/>
            </w:pPr>
            <w:r>
              <w:t>22.64</w:t>
            </w:r>
            <w:r>
              <w:rPr>
                <w:lang w:eastAsia="ja-JP"/>
              </w:rPr>
              <w:t xml:space="preserve"> dB</w:t>
            </w:r>
            <w:r>
              <w:br/>
            </w:r>
            <w:r>
              <w:rPr>
                <w:lang w:eastAsia="ja-JP"/>
              </w:rPr>
              <w:t>30.84 Mbps</w:t>
            </w:r>
          </w:p>
        </w:tc>
        <w:tc>
          <w:tcPr>
            <w:tcW w:w="0" w:type="auto"/>
            <w:tcBorders>
              <w:top w:val="outset" w:sz="6" w:space="0" w:color="auto"/>
              <w:left w:val="outset" w:sz="6" w:space="0" w:color="auto"/>
              <w:bottom w:val="outset" w:sz="6" w:space="0" w:color="auto"/>
              <w:right w:val="outset" w:sz="6" w:space="0" w:color="auto"/>
            </w:tcBorders>
          </w:tcPr>
          <w:p w14:paraId="1E82248D" w14:textId="77777777" w:rsidR="001977F3" w:rsidRPr="001F228D" w:rsidRDefault="001977F3" w:rsidP="00E57498">
            <w:pPr>
              <w:pStyle w:val="TAC"/>
            </w:pPr>
            <w:r>
              <w:t>20.71</w:t>
            </w:r>
            <w:r>
              <w:rPr>
                <w:lang w:eastAsia="ja-JP"/>
              </w:rPr>
              <w:t xml:space="preserve"> dB</w:t>
            </w:r>
            <w:r>
              <w:br/>
            </w:r>
            <w:r>
              <w:rPr>
                <w:lang w:eastAsia="ja-JP"/>
              </w:rPr>
              <w:t>28.50 Mbps</w:t>
            </w:r>
          </w:p>
        </w:tc>
        <w:tc>
          <w:tcPr>
            <w:tcW w:w="0" w:type="auto"/>
            <w:tcBorders>
              <w:top w:val="outset" w:sz="6" w:space="0" w:color="auto"/>
              <w:left w:val="outset" w:sz="6" w:space="0" w:color="auto"/>
              <w:bottom w:val="outset" w:sz="6" w:space="0" w:color="auto"/>
              <w:right w:val="outset" w:sz="6" w:space="0" w:color="auto"/>
            </w:tcBorders>
          </w:tcPr>
          <w:p w14:paraId="01C0F5E4" w14:textId="77777777" w:rsidR="001977F3" w:rsidRPr="001F228D" w:rsidRDefault="001977F3" w:rsidP="00E57498">
            <w:pPr>
              <w:pStyle w:val="TAC"/>
            </w:pPr>
            <w:r>
              <w:t>20.28</w:t>
            </w:r>
            <w:r>
              <w:rPr>
                <w:lang w:eastAsia="ja-JP"/>
              </w:rPr>
              <w:t xml:space="preserve"> dB</w:t>
            </w:r>
            <w:r>
              <w:br/>
            </w:r>
            <w:r>
              <w:rPr>
                <w:lang w:eastAsia="ja-JP"/>
              </w:rPr>
              <w:t>28.84 Mbps</w:t>
            </w:r>
          </w:p>
        </w:tc>
      </w:tr>
      <w:tr w:rsidR="001977F3" w14:paraId="08BDD9CA"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F0D352E" w14:textId="77777777"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bl>
    <w:p w14:paraId="7658D712" w14:textId="77777777" w:rsidR="001977F3" w:rsidRDefault="001977F3" w:rsidP="00E57498">
      <w:pPr>
        <w:pStyle w:val="TH"/>
      </w:pPr>
      <w:r>
        <w:br/>
        <w:t>Table C1.1-10 EVA,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70D4649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93FD2B0" w14:textId="77777777" w:rsidR="001977F3" w:rsidRDefault="001977F3" w:rsidP="00E57498">
            <w:pPr>
              <w:pStyle w:val="TAC"/>
            </w:pPr>
            <w:r>
              <w:t xml:space="preserve">SNR at 10% BLER </w:t>
            </w:r>
          </w:p>
          <w:p w14:paraId="30827B3C"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E89B6"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5C795"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8B68F5F"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70D19"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E4CE6"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90513" w14:textId="77777777" w:rsidR="001977F3" w:rsidRDefault="001977F3" w:rsidP="00E57498">
            <w:pPr>
              <w:pStyle w:val="TAC"/>
            </w:pPr>
            <w:r>
              <w:t xml:space="preserve">TTI length=14 </w:t>
            </w:r>
          </w:p>
        </w:tc>
      </w:tr>
      <w:tr w:rsidR="001977F3" w14:paraId="09AA798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F23177F"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4930B1" w14:textId="77777777" w:rsidR="001977F3" w:rsidRDefault="001977F3" w:rsidP="00E57498">
            <w:pPr>
              <w:pStyle w:val="TAC"/>
            </w:pPr>
            <w:r>
              <w:t>4.56 dB</w:t>
            </w:r>
          </w:p>
          <w:p w14:paraId="32DDA9B4" w14:textId="77777777"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42917" w14:textId="77777777" w:rsidR="001977F3" w:rsidRDefault="001977F3" w:rsidP="00E57498">
            <w:pPr>
              <w:pStyle w:val="TAC"/>
            </w:pPr>
            <w:r>
              <w:t>4.21 dB</w:t>
            </w:r>
          </w:p>
          <w:p w14:paraId="0C695B3C" w14:textId="77777777"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14:paraId="40DDB44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45A23CC" w14:textId="77777777" w:rsidR="001977F3" w:rsidRDefault="001977F3" w:rsidP="00E57498">
            <w:pPr>
              <w:pStyle w:val="TAC"/>
            </w:pPr>
            <w:r>
              <w:t>4.10 dB</w:t>
            </w:r>
          </w:p>
          <w:p w14:paraId="611C0354" w14:textId="77777777"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88C87" w14:textId="77777777" w:rsidR="001977F3" w:rsidRDefault="001977F3" w:rsidP="00E57498">
            <w:pPr>
              <w:pStyle w:val="TAC"/>
            </w:pPr>
            <w:r>
              <w:t>3.97 dB</w:t>
            </w:r>
          </w:p>
          <w:p w14:paraId="64F3D6CE" w14:textId="77777777"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48CC7" w14:textId="77777777" w:rsidR="001977F3" w:rsidRDefault="001977F3" w:rsidP="00E57498">
            <w:pPr>
              <w:pStyle w:val="TAC"/>
            </w:pPr>
            <w:r>
              <w:t>3.79 dB</w:t>
            </w:r>
          </w:p>
          <w:p w14:paraId="6D19965E" w14:textId="77777777" w:rsidR="001977F3" w:rsidRDefault="001977F3" w:rsidP="00E57498">
            <w:pPr>
              <w:pStyle w:val="TAC"/>
            </w:pPr>
            <w:r>
              <w:t>6.30 Mbps</w:t>
            </w:r>
          </w:p>
        </w:tc>
      </w:tr>
      <w:tr w:rsidR="001977F3" w14:paraId="22FED89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C0500BD"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A448E" w14:textId="77777777" w:rsidR="001977F3" w:rsidRDefault="001977F3" w:rsidP="00E57498">
            <w:pPr>
              <w:pStyle w:val="TAC"/>
            </w:pPr>
            <w:r>
              <w:t>21.11 dB</w:t>
            </w:r>
          </w:p>
          <w:p w14:paraId="1A24B2A9" w14:textId="77777777"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6C448" w14:textId="77777777" w:rsidR="001977F3" w:rsidRDefault="001977F3" w:rsidP="00E57498">
            <w:pPr>
              <w:pStyle w:val="TAC"/>
            </w:pPr>
            <w:r>
              <w:t>20.59 dB</w:t>
            </w:r>
          </w:p>
          <w:p w14:paraId="0C04AB31" w14:textId="77777777"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14:paraId="2A2830A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2DF0C78" w14:textId="77777777" w:rsidR="001977F3" w:rsidRDefault="001977F3" w:rsidP="00E57498">
            <w:pPr>
              <w:pStyle w:val="TAC"/>
            </w:pPr>
            <w:r>
              <w:t>20.70 dB</w:t>
            </w:r>
          </w:p>
          <w:p w14:paraId="21EE5254" w14:textId="77777777"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92839" w14:textId="77777777" w:rsidR="001977F3" w:rsidRDefault="001977F3" w:rsidP="00E57498">
            <w:pPr>
              <w:pStyle w:val="TAC"/>
            </w:pPr>
            <w:r>
              <w:t>20.42 dB</w:t>
            </w:r>
          </w:p>
          <w:p w14:paraId="7BE8E606" w14:textId="77777777"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0CD73C9" w14:textId="77777777" w:rsidR="001977F3" w:rsidRDefault="001977F3" w:rsidP="00E57498">
            <w:pPr>
              <w:pStyle w:val="TAC"/>
            </w:pPr>
            <w:r>
              <w:t>20.47 dB</w:t>
            </w:r>
          </w:p>
          <w:p w14:paraId="54DFA662" w14:textId="77777777" w:rsidR="001977F3" w:rsidRDefault="001977F3" w:rsidP="00E57498">
            <w:pPr>
              <w:pStyle w:val="TAC"/>
            </w:pPr>
            <w:r>
              <w:t>28.48 Mbps</w:t>
            </w:r>
          </w:p>
        </w:tc>
      </w:tr>
      <w:tr w:rsidR="001977F3" w14:paraId="5413AF0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5C6F9C9"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955F4"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36BDA" w14:textId="77777777" w:rsidR="001977F3" w:rsidRDefault="001977F3" w:rsidP="00E57498">
            <w:pPr>
              <w:pStyle w:val="TAC"/>
            </w:pPr>
            <w:r>
              <w:t>35.40 dB</w:t>
            </w:r>
          </w:p>
          <w:p w14:paraId="5D1D477C" w14:textId="77777777" w:rsidR="001977F3" w:rsidRDefault="001977F3" w:rsidP="00E57498">
            <w:pPr>
              <w:pStyle w:val="TAC"/>
            </w:pPr>
            <w:r>
              <w:t>44.20 Mbps</w:t>
            </w:r>
          </w:p>
        </w:tc>
        <w:tc>
          <w:tcPr>
            <w:tcW w:w="0" w:type="auto"/>
            <w:tcBorders>
              <w:top w:val="outset" w:sz="6" w:space="0" w:color="auto"/>
              <w:left w:val="outset" w:sz="6" w:space="0" w:color="auto"/>
              <w:bottom w:val="outset" w:sz="6" w:space="0" w:color="auto"/>
              <w:right w:val="outset" w:sz="6" w:space="0" w:color="auto"/>
            </w:tcBorders>
          </w:tcPr>
          <w:p w14:paraId="474C503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AE2499" w14:textId="77777777" w:rsidR="001977F3" w:rsidRDefault="001977F3" w:rsidP="00E57498">
            <w:pPr>
              <w:pStyle w:val="TAC"/>
            </w:pPr>
            <w:r>
              <w:t>32.29 dB</w:t>
            </w:r>
          </w:p>
          <w:p w14:paraId="14BEDA86" w14:textId="77777777" w:rsidR="001977F3" w:rsidRDefault="001977F3" w:rsidP="00E57498">
            <w:pPr>
              <w:pStyle w:val="TAC"/>
            </w:pPr>
            <w:r>
              <w:t>45.86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21174" w14:textId="77777777" w:rsidR="001977F3" w:rsidRDefault="001977F3" w:rsidP="00E57498">
            <w:pPr>
              <w:pStyle w:val="TAC"/>
            </w:pPr>
            <w:r>
              <w:t>33.55 dB</w:t>
            </w:r>
          </w:p>
          <w:p w14:paraId="2DF499FC" w14:textId="77777777" w:rsidR="001977F3" w:rsidRDefault="001977F3" w:rsidP="00E57498">
            <w:pPr>
              <w:pStyle w:val="TAC"/>
            </w:pPr>
            <w:r>
              <w:t>46.41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4225B" w14:textId="77777777" w:rsidR="001977F3" w:rsidRDefault="001977F3" w:rsidP="00E57498">
            <w:pPr>
              <w:pStyle w:val="TAC"/>
            </w:pPr>
            <w:r>
              <w:t>33.08 dB</w:t>
            </w:r>
          </w:p>
          <w:p w14:paraId="4E66AD50" w14:textId="77777777" w:rsidR="001977F3" w:rsidRDefault="001977F3" w:rsidP="00E57498">
            <w:pPr>
              <w:pStyle w:val="TAC"/>
            </w:pPr>
            <w:r>
              <w:t>47.49 Mbps</w:t>
            </w:r>
          </w:p>
        </w:tc>
      </w:tr>
      <w:tr w:rsidR="001977F3" w14:paraId="77333D8E"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22D8425" w14:textId="77777777" w:rsidR="001977F3" w:rsidRDefault="001977F3" w:rsidP="00E57498">
            <w:pPr>
              <w:pStyle w:val="TAC"/>
            </w:pPr>
            <w:r>
              <w:t xml:space="preserve">R1-163313 / Source 8 </w:t>
            </w:r>
            <w:r>
              <w:br/>
            </w:r>
            <w:r>
              <w:lastRenderedPageBreak/>
              <w:t xml:space="preserve">50 PRB, 10 MHz system bandwidth, </w:t>
            </w:r>
            <w:r w:rsidRPr="00F276D2">
              <w:t>RX imperfections and 6% TX EVM,</w:t>
            </w:r>
            <w:r>
              <w:t xml:space="preserve"> </w:t>
            </w:r>
            <w:r>
              <w:br/>
            </w:r>
            <w:r w:rsidRPr="00F276D2">
              <w:t>2CCE (72RE) reserved for short PDCCH transmission each short TTI</w:t>
            </w:r>
          </w:p>
        </w:tc>
      </w:tr>
    </w:tbl>
    <w:p w14:paraId="03CD60AF" w14:textId="77777777" w:rsidR="001977F3" w:rsidRDefault="001977F3" w:rsidP="00E57498">
      <w:pPr>
        <w:pStyle w:val="TH"/>
      </w:pPr>
      <w:r>
        <w:lastRenderedPageBreak/>
        <w:br/>
        <w:t>Table C1.1-11 ETU,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0F8B605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902C2DB" w14:textId="77777777" w:rsidR="001977F3" w:rsidRDefault="001977F3" w:rsidP="00E57498">
            <w:pPr>
              <w:pStyle w:val="TAC"/>
            </w:pPr>
            <w:r>
              <w:t xml:space="preserve">SNR at 10% BLER </w:t>
            </w:r>
          </w:p>
          <w:p w14:paraId="79FA4EFB"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4E41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F8918"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35B3AC8"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AD51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C8873"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B821C" w14:textId="77777777" w:rsidR="001977F3" w:rsidRDefault="001977F3" w:rsidP="00E57498">
            <w:pPr>
              <w:pStyle w:val="TAC"/>
            </w:pPr>
            <w:r>
              <w:t xml:space="preserve">TTI length=14 </w:t>
            </w:r>
          </w:p>
        </w:tc>
      </w:tr>
      <w:tr w:rsidR="001977F3" w14:paraId="344F3E3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0FAA58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CAB98" w14:textId="77777777" w:rsidR="001977F3" w:rsidRDefault="001977F3" w:rsidP="00E57498">
            <w:pPr>
              <w:pStyle w:val="TAC"/>
            </w:pPr>
            <w:r>
              <w:t>-0.71 dB</w:t>
            </w:r>
          </w:p>
          <w:p w14:paraId="2D3FBCC3" w14:textId="77777777"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956D1" w14:textId="77777777" w:rsidR="001977F3" w:rsidRDefault="001977F3" w:rsidP="00E57498">
            <w:pPr>
              <w:pStyle w:val="TAC"/>
            </w:pPr>
            <w:r>
              <w:t>-1.04 dB</w:t>
            </w:r>
          </w:p>
          <w:p w14:paraId="0FC43877" w14:textId="77777777"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14:paraId="75B6EAF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5612B37" w14:textId="77777777" w:rsidR="001977F3" w:rsidRDefault="001977F3" w:rsidP="00E57498">
            <w:pPr>
              <w:pStyle w:val="TAC"/>
            </w:pPr>
            <w:r>
              <w:t>-1.06 dB</w:t>
            </w:r>
          </w:p>
          <w:p w14:paraId="7BC38344" w14:textId="77777777"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FC0F1" w14:textId="77777777" w:rsidR="001977F3" w:rsidRDefault="001977F3" w:rsidP="00E57498">
            <w:pPr>
              <w:pStyle w:val="TAC"/>
            </w:pPr>
            <w:r>
              <w:t>-1.13 dB</w:t>
            </w:r>
          </w:p>
          <w:p w14:paraId="23E98D22" w14:textId="77777777"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811F0" w14:textId="77777777" w:rsidR="001977F3" w:rsidRDefault="001977F3" w:rsidP="00E57498">
            <w:pPr>
              <w:pStyle w:val="TAC"/>
            </w:pPr>
            <w:r>
              <w:t>-1.18 dB</w:t>
            </w:r>
          </w:p>
          <w:p w14:paraId="6935140E" w14:textId="77777777" w:rsidR="001977F3" w:rsidRDefault="001977F3" w:rsidP="00E57498">
            <w:pPr>
              <w:pStyle w:val="TAC"/>
            </w:pPr>
            <w:r>
              <w:t>3.15 Mbps</w:t>
            </w:r>
          </w:p>
        </w:tc>
      </w:tr>
      <w:tr w:rsidR="001977F3" w14:paraId="0FBB05E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F11C73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4C55A" w14:textId="77777777" w:rsidR="001977F3" w:rsidRDefault="001977F3" w:rsidP="00E57498">
            <w:pPr>
              <w:pStyle w:val="TAC"/>
            </w:pPr>
            <w:r>
              <w:t>12.08 dB</w:t>
            </w:r>
          </w:p>
          <w:p w14:paraId="5FE3D9E5" w14:textId="77777777"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B1BFB" w14:textId="77777777" w:rsidR="001977F3" w:rsidRDefault="001977F3" w:rsidP="00E57498">
            <w:pPr>
              <w:pStyle w:val="TAC"/>
            </w:pPr>
            <w:r>
              <w:t>11.90 dB</w:t>
            </w:r>
          </w:p>
          <w:p w14:paraId="67DD3456" w14:textId="77777777"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14:paraId="2C2DC46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D35763" w14:textId="77777777" w:rsidR="001977F3" w:rsidRDefault="001977F3" w:rsidP="00E57498">
            <w:pPr>
              <w:pStyle w:val="TAC"/>
            </w:pPr>
            <w:r>
              <w:t>12.19 dB</w:t>
            </w:r>
          </w:p>
          <w:p w14:paraId="30CC59DE" w14:textId="77777777" w:rsidR="001977F3" w:rsidRDefault="001977F3" w:rsidP="00E57498">
            <w:pPr>
              <w:pStyle w:val="TAC"/>
            </w:pPr>
            <w:r>
              <w:t xml:space="preserve">13.74 Mbps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05884" w14:textId="77777777" w:rsidR="001977F3" w:rsidRDefault="001977F3" w:rsidP="00E57498">
            <w:pPr>
              <w:pStyle w:val="TAC"/>
            </w:pPr>
            <w:r>
              <w:t>12.00 dB</w:t>
            </w:r>
          </w:p>
          <w:p w14:paraId="647082A3" w14:textId="77777777"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09A61" w14:textId="77777777" w:rsidR="001977F3" w:rsidRDefault="001977F3" w:rsidP="00E57498">
            <w:pPr>
              <w:pStyle w:val="TAC"/>
            </w:pPr>
            <w:r>
              <w:t>12.01 dB</w:t>
            </w:r>
          </w:p>
          <w:p w14:paraId="6E3F5C0B" w14:textId="77777777" w:rsidR="001977F3" w:rsidRDefault="001977F3" w:rsidP="00E57498">
            <w:pPr>
              <w:pStyle w:val="TAC"/>
            </w:pPr>
            <w:r>
              <w:t>14.24 Mbps</w:t>
            </w:r>
          </w:p>
        </w:tc>
      </w:tr>
      <w:tr w:rsidR="001977F3" w14:paraId="304FD8A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4DE957D"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987B8" w14:textId="77777777" w:rsidR="001977F3" w:rsidRDefault="001977F3" w:rsidP="00E57498">
            <w:pPr>
              <w:pStyle w:val="TAC"/>
            </w:pPr>
            <w:r>
              <w:t>23.52 dB</w:t>
            </w:r>
          </w:p>
          <w:p w14:paraId="0078773D" w14:textId="77777777"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30706" w14:textId="77777777" w:rsidR="001977F3" w:rsidRDefault="001977F3" w:rsidP="00E57498">
            <w:pPr>
              <w:pStyle w:val="TAC"/>
            </w:pPr>
            <w:r>
              <w:t>22.79 dB</w:t>
            </w:r>
          </w:p>
          <w:p w14:paraId="45B13CEF" w14:textId="77777777"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14:paraId="3B7B744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A299D78" w14:textId="77777777" w:rsidR="001977F3" w:rsidRDefault="001977F3" w:rsidP="00E57498">
            <w:pPr>
              <w:pStyle w:val="TAC"/>
            </w:pPr>
            <w:r>
              <w:t>22.93 dB</w:t>
            </w:r>
          </w:p>
          <w:p w14:paraId="798AC2DB" w14:textId="77777777"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24996" w14:textId="77777777" w:rsidR="001977F3" w:rsidRDefault="001977F3" w:rsidP="00E57498">
            <w:pPr>
              <w:pStyle w:val="TAC"/>
            </w:pPr>
            <w:r>
              <w:t>23.62 dB</w:t>
            </w:r>
          </w:p>
          <w:p w14:paraId="64ADED69" w14:textId="77777777"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F79C0E3" w14:textId="77777777" w:rsidR="001977F3" w:rsidRDefault="001977F3" w:rsidP="00E57498">
            <w:pPr>
              <w:pStyle w:val="TAC"/>
            </w:pPr>
            <w:r>
              <w:t>23.30 dB</w:t>
            </w:r>
          </w:p>
          <w:p w14:paraId="7CE9CC4E" w14:textId="77777777" w:rsidR="001977F3" w:rsidRDefault="001977F3" w:rsidP="00E57498">
            <w:pPr>
              <w:pStyle w:val="TAC"/>
            </w:pPr>
            <w:r>
              <w:t>23.74 Mbps</w:t>
            </w:r>
          </w:p>
        </w:tc>
      </w:tr>
      <w:tr w:rsidR="001977F3" w14:paraId="4405E962"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23846EF"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10B1BC5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1D7350A"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A8259"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74F46"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F78FA15"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EE6AC"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435AB"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BAB27" w14:textId="77777777" w:rsidR="001977F3" w:rsidRDefault="001977F3" w:rsidP="00E57498">
            <w:pPr>
              <w:pStyle w:val="TAC"/>
            </w:pPr>
            <w:r>
              <w:t xml:space="preserve">TTI length=14 </w:t>
            </w:r>
          </w:p>
        </w:tc>
      </w:tr>
      <w:tr w:rsidR="001977F3" w14:paraId="764FFA4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D92AF1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4F53F79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34F68AD" w14:textId="77777777" w:rsidR="001977F3" w:rsidRDefault="001977F3" w:rsidP="00E57498">
            <w:pPr>
              <w:pStyle w:val="TAC"/>
            </w:pPr>
            <w:r>
              <w:t>2.26</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14:paraId="786F8D7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A93C9AD" w14:textId="77777777" w:rsidR="001977F3" w:rsidRDefault="001977F3" w:rsidP="00E57498">
            <w:pPr>
              <w:pStyle w:val="TAC"/>
            </w:pPr>
            <w:r>
              <w:t>3.42</w:t>
            </w:r>
            <w:r>
              <w:rPr>
                <w:lang w:eastAsia="ja-JP"/>
              </w:rPr>
              <w:t xml:space="preserve"> dB</w:t>
            </w:r>
            <w:r>
              <w:br/>
            </w:r>
            <w:r>
              <w:rPr>
                <w:lang w:eastAsia="ja-JP"/>
              </w:rPr>
              <w:t>3.91 Mbps</w:t>
            </w:r>
          </w:p>
        </w:tc>
        <w:tc>
          <w:tcPr>
            <w:tcW w:w="0" w:type="auto"/>
            <w:tcBorders>
              <w:top w:val="outset" w:sz="6" w:space="0" w:color="auto"/>
              <w:left w:val="outset" w:sz="6" w:space="0" w:color="auto"/>
              <w:bottom w:val="outset" w:sz="6" w:space="0" w:color="auto"/>
              <w:right w:val="outset" w:sz="6" w:space="0" w:color="auto"/>
            </w:tcBorders>
            <w:vAlign w:val="center"/>
          </w:tcPr>
          <w:p w14:paraId="42ACE6F6" w14:textId="77777777" w:rsidR="001977F3" w:rsidRDefault="001977F3" w:rsidP="00E57498">
            <w:pPr>
              <w:pStyle w:val="TAC"/>
            </w:pPr>
            <w:r>
              <w:t>1.71</w:t>
            </w:r>
            <w:r>
              <w:rPr>
                <w:lang w:eastAsia="ja-JP"/>
              </w:rPr>
              <w:t xml:space="preserve"> dB</w:t>
            </w:r>
            <w:r>
              <w:br/>
            </w:r>
            <w:r>
              <w:rPr>
                <w:lang w:eastAsia="ja-JP"/>
              </w:rPr>
              <w:t>3.75 Mbps</w:t>
            </w:r>
          </w:p>
        </w:tc>
        <w:tc>
          <w:tcPr>
            <w:tcW w:w="0" w:type="auto"/>
            <w:tcBorders>
              <w:top w:val="outset" w:sz="6" w:space="0" w:color="auto"/>
              <w:left w:val="outset" w:sz="6" w:space="0" w:color="auto"/>
              <w:bottom w:val="outset" w:sz="6" w:space="0" w:color="auto"/>
              <w:right w:val="outset" w:sz="6" w:space="0" w:color="auto"/>
            </w:tcBorders>
            <w:vAlign w:val="center"/>
          </w:tcPr>
          <w:p w14:paraId="7E254188" w14:textId="77777777" w:rsidR="001977F3" w:rsidRDefault="001977F3" w:rsidP="00E57498">
            <w:pPr>
              <w:pStyle w:val="TAC"/>
            </w:pPr>
            <w:r>
              <w:t>1.3</w:t>
            </w:r>
            <w:r>
              <w:rPr>
                <w:lang w:eastAsia="ja-JP"/>
              </w:rPr>
              <w:t xml:space="preserve"> dB</w:t>
            </w:r>
            <w:r>
              <w:br/>
            </w:r>
            <w:r>
              <w:rPr>
                <w:lang w:eastAsia="ja-JP"/>
              </w:rPr>
              <w:t>3.64 Mbps</w:t>
            </w:r>
          </w:p>
        </w:tc>
      </w:tr>
      <w:tr w:rsidR="001977F3" w14:paraId="46E8243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540BFE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00F83A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E3A32B8" w14:textId="77777777" w:rsidR="001977F3" w:rsidRDefault="001977F3" w:rsidP="00E57498">
            <w:pPr>
              <w:pStyle w:val="TAC"/>
            </w:pPr>
            <w:r>
              <w:t>14.46</w:t>
            </w:r>
            <w:r>
              <w:rPr>
                <w:lang w:eastAsia="ja-JP"/>
              </w:rPr>
              <w:t xml:space="preserve"> dB</w:t>
            </w:r>
            <w:r>
              <w:br/>
            </w:r>
            <w:r>
              <w:rPr>
                <w:lang w:eastAsia="ja-JP"/>
              </w:rPr>
              <w:t>17.02 Mbps</w:t>
            </w:r>
          </w:p>
        </w:tc>
        <w:tc>
          <w:tcPr>
            <w:tcW w:w="0" w:type="auto"/>
            <w:tcBorders>
              <w:top w:val="outset" w:sz="6" w:space="0" w:color="auto"/>
              <w:left w:val="outset" w:sz="6" w:space="0" w:color="auto"/>
              <w:bottom w:val="outset" w:sz="6" w:space="0" w:color="auto"/>
              <w:right w:val="outset" w:sz="6" w:space="0" w:color="auto"/>
            </w:tcBorders>
          </w:tcPr>
          <w:p w14:paraId="19B8BE9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F75A450" w14:textId="77777777" w:rsidR="001977F3" w:rsidRDefault="001977F3" w:rsidP="00E57498">
            <w:pPr>
              <w:pStyle w:val="TAC"/>
            </w:pPr>
            <w:r>
              <w:t>15.13</w:t>
            </w:r>
            <w:r>
              <w:rPr>
                <w:lang w:eastAsia="ja-JP"/>
              </w:rPr>
              <w:t xml:space="preserve"> dB</w:t>
            </w:r>
            <w:r>
              <w:br/>
            </w:r>
            <w:r>
              <w:rPr>
                <w:lang w:eastAsia="ja-JP"/>
              </w:rPr>
              <w:t>17.82 Mbps</w:t>
            </w:r>
          </w:p>
        </w:tc>
        <w:tc>
          <w:tcPr>
            <w:tcW w:w="0" w:type="auto"/>
            <w:tcBorders>
              <w:top w:val="outset" w:sz="6" w:space="0" w:color="auto"/>
              <w:left w:val="outset" w:sz="6" w:space="0" w:color="auto"/>
              <w:bottom w:val="outset" w:sz="6" w:space="0" w:color="auto"/>
              <w:right w:val="outset" w:sz="6" w:space="0" w:color="auto"/>
            </w:tcBorders>
            <w:vAlign w:val="center"/>
          </w:tcPr>
          <w:p w14:paraId="3F2D8700" w14:textId="77777777" w:rsidR="001977F3" w:rsidRDefault="001977F3" w:rsidP="00E57498">
            <w:pPr>
              <w:pStyle w:val="TAC"/>
            </w:pPr>
            <w:r>
              <w:t>13.08</w:t>
            </w:r>
            <w:r>
              <w:rPr>
                <w:lang w:eastAsia="ja-JP"/>
              </w:rPr>
              <w:t xml:space="preserve"> dB</w:t>
            </w:r>
            <w:r>
              <w:br/>
            </w:r>
            <w:r>
              <w:rPr>
                <w:lang w:eastAsia="ja-JP"/>
              </w:rPr>
              <w:t>16.40 Mbps</w:t>
            </w:r>
          </w:p>
        </w:tc>
        <w:tc>
          <w:tcPr>
            <w:tcW w:w="0" w:type="auto"/>
            <w:tcBorders>
              <w:top w:val="outset" w:sz="6" w:space="0" w:color="auto"/>
              <w:left w:val="outset" w:sz="6" w:space="0" w:color="auto"/>
              <w:bottom w:val="outset" w:sz="6" w:space="0" w:color="auto"/>
              <w:right w:val="outset" w:sz="6" w:space="0" w:color="auto"/>
            </w:tcBorders>
            <w:vAlign w:val="center"/>
          </w:tcPr>
          <w:p w14:paraId="50A0E118" w14:textId="77777777" w:rsidR="001977F3" w:rsidRDefault="001977F3" w:rsidP="00E57498">
            <w:pPr>
              <w:pStyle w:val="TAC"/>
            </w:pPr>
            <w:r>
              <w:t>12.9</w:t>
            </w:r>
            <w:r>
              <w:rPr>
                <w:lang w:eastAsia="ja-JP"/>
              </w:rPr>
              <w:t xml:space="preserve"> dB</w:t>
            </w:r>
            <w:r>
              <w:br/>
            </w:r>
            <w:r>
              <w:rPr>
                <w:lang w:eastAsia="ja-JP"/>
              </w:rPr>
              <w:t>16.58 Mbps</w:t>
            </w:r>
          </w:p>
        </w:tc>
      </w:tr>
      <w:tr w:rsidR="001977F3" w14:paraId="692289A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2C34626"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286701A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2B792C7" w14:textId="77777777" w:rsidR="001977F3" w:rsidRDefault="001977F3" w:rsidP="00E57498">
            <w:pPr>
              <w:pStyle w:val="TAC"/>
            </w:pPr>
            <w:r>
              <w:t>21.66</w:t>
            </w:r>
            <w:r>
              <w:rPr>
                <w:lang w:eastAsia="ja-JP"/>
              </w:rPr>
              <w:t xml:space="preserve"> dB</w:t>
            </w:r>
            <w:r>
              <w:br/>
            </w:r>
            <w:r>
              <w:rPr>
                <w:lang w:eastAsia="ja-JP"/>
              </w:rPr>
              <w:t>28.57 Mbps</w:t>
            </w:r>
          </w:p>
        </w:tc>
        <w:tc>
          <w:tcPr>
            <w:tcW w:w="0" w:type="auto"/>
            <w:tcBorders>
              <w:top w:val="outset" w:sz="6" w:space="0" w:color="auto"/>
              <w:left w:val="outset" w:sz="6" w:space="0" w:color="auto"/>
              <w:bottom w:val="outset" w:sz="6" w:space="0" w:color="auto"/>
              <w:right w:val="outset" w:sz="6" w:space="0" w:color="auto"/>
            </w:tcBorders>
          </w:tcPr>
          <w:p w14:paraId="2786A2B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1D8984" w14:textId="77777777" w:rsidR="001977F3" w:rsidRDefault="001977F3" w:rsidP="00E57498">
            <w:pPr>
              <w:pStyle w:val="TAC"/>
            </w:pPr>
            <w:r>
              <w:t>22.36</w:t>
            </w:r>
            <w:r>
              <w:rPr>
                <w:lang w:eastAsia="ja-JP"/>
              </w:rPr>
              <w:t xml:space="preserve"> dB</w:t>
            </w:r>
            <w:r>
              <w:br/>
            </w:r>
            <w:r>
              <w:rPr>
                <w:lang w:eastAsia="ja-JP"/>
              </w:rPr>
              <w:t>30.81 Mbps</w:t>
            </w:r>
          </w:p>
        </w:tc>
        <w:tc>
          <w:tcPr>
            <w:tcW w:w="0" w:type="auto"/>
            <w:tcBorders>
              <w:top w:val="outset" w:sz="6" w:space="0" w:color="auto"/>
              <w:left w:val="outset" w:sz="6" w:space="0" w:color="auto"/>
              <w:bottom w:val="outset" w:sz="6" w:space="0" w:color="auto"/>
              <w:right w:val="outset" w:sz="6" w:space="0" w:color="auto"/>
            </w:tcBorders>
            <w:vAlign w:val="center"/>
          </w:tcPr>
          <w:p w14:paraId="4F3185E3" w14:textId="77777777" w:rsidR="001977F3" w:rsidRDefault="001977F3" w:rsidP="00E57498">
            <w:pPr>
              <w:pStyle w:val="TAC"/>
            </w:pPr>
            <w:r>
              <w:t>20.59</w:t>
            </w:r>
            <w:r>
              <w:rPr>
                <w:lang w:eastAsia="ja-JP"/>
              </w:rPr>
              <w:t xml:space="preserve"> dB</w:t>
            </w:r>
            <w:r>
              <w:br/>
            </w:r>
            <w:r>
              <w:rPr>
                <w:lang w:eastAsia="ja-JP"/>
              </w:rPr>
              <w:t>28.43 Mbps</w:t>
            </w:r>
          </w:p>
        </w:tc>
        <w:tc>
          <w:tcPr>
            <w:tcW w:w="0" w:type="auto"/>
            <w:tcBorders>
              <w:top w:val="outset" w:sz="6" w:space="0" w:color="auto"/>
              <w:left w:val="outset" w:sz="6" w:space="0" w:color="auto"/>
              <w:bottom w:val="outset" w:sz="6" w:space="0" w:color="auto"/>
              <w:right w:val="outset" w:sz="6" w:space="0" w:color="auto"/>
            </w:tcBorders>
            <w:vAlign w:val="center"/>
          </w:tcPr>
          <w:p w14:paraId="39EA35E6" w14:textId="77777777" w:rsidR="001977F3" w:rsidRDefault="001977F3" w:rsidP="00E57498">
            <w:pPr>
              <w:pStyle w:val="TAC"/>
            </w:pPr>
            <w:r>
              <w:t>20.14</w:t>
            </w:r>
            <w:r>
              <w:rPr>
                <w:lang w:eastAsia="ja-JP"/>
              </w:rPr>
              <w:t xml:space="preserve"> dB</w:t>
            </w:r>
            <w:r>
              <w:br/>
            </w:r>
            <w:r>
              <w:rPr>
                <w:lang w:eastAsia="ja-JP"/>
              </w:rPr>
              <w:t>29.14 Mbps</w:t>
            </w:r>
          </w:p>
        </w:tc>
      </w:tr>
      <w:tr w:rsidR="001977F3" w14:paraId="343AA9F8"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D06AD7E" w14:textId="77777777"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14:paraId="0147878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99757D9"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207F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91475"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1229209"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952B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60799"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E545F" w14:textId="77777777" w:rsidR="001977F3" w:rsidRDefault="001977F3" w:rsidP="00E57498">
            <w:pPr>
              <w:pStyle w:val="TAC"/>
            </w:pPr>
            <w:r>
              <w:t xml:space="preserve">TTI length=14 </w:t>
            </w:r>
          </w:p>
        </w:tc>
      </w:tr>
      <w:tr w:rsidR="001977F3" w14:paraId="4BE9BA6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027C0D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001D5CF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184F7F8" w14:textId="77777777" w:rsidR="001977F3" w:rsidRPr="001F228D" w:rsidRDefault="001977F3" w:rsidP="00E57498">
            <w:pPr>
              <w:pStyle w:val="TAC"/>
            </w:pPr>
            <w:r>
              <w:t>2.26</w:t>
            </w:r>
            <w:r>
              <w:rPr>
                <w:lang w:eastAsia="ja-JP"/>
              </w:rPr>
              <w:t xml:space="preserve"> dB</w:t>
            </w:r>
            <w:r>
              <w:br/>
            </w:r>
            <w:r>
              <w:rPr>
                <w:lang w:eastAsia="ja-JP"/>
              </w:rPr>
              <w:t>3.66 Mbps</w:t>
            </w:r>
          </w:p>
        </w:tc>
        <w:tc>
          <w:tcPr>
            <w:tcW w:w="0" w:type="auto"/>
            <w:tcBorders>
              <w:top w:val="outset" w:sz="6" w:space="0" w:color="auto"/>
              <w:left w:val="outset" w:sz="6" w:space="0" w:color="auto"/>
              <w:bottom w:val="outset" w:sz="6" w:space="0" w:color="auto"/>
              <w:right w:val="outset" w:sz="6" w:space="0" w:color="auto"/>
            </w:tcBorders>
          </w:tcPr>
          <w:p w14:paraId="65299AB4"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820E567" w14:textId="77777777" w:rsidR="001977F3" w:rsidRPr="001F228D" w:rsidRDefault="001977F3" w:rsidP="00E57498">
            <w:pPr>
              <w:pStyle w:val="TAC"/>
            </w:pPr>
            <w:r>
              <w:t>2.61</w:t>
            </w:r>
            <w:r>
              <w:rPr>
                <w:lang w:eastAsia="ja-JP"/>
              </w:rPr>
              <w:t xml:space="preserve"> dB</w:t>
            </w:r>
            <w:r>
              <w:br/>
            </w:r>
            <w:r>
              <w:rPr>
                <w:lang w:eastAsia="ja-JP"/>
              </w:rPr>
              <w:t>3.70 Mbps</w:t>
            </w:r>
          </w:p>
        </w:tc>
        <w:tc>
          <w:tcPr>
            <w:tcW w:w="0" w:type="auto"/>
            <w:tcBorders>
              <w:top w:val="outset" w:sz="6" w:space="0" w:color="auto"/>
              <w:left w:val="outset" w:sz="6" w:space="0" w:color="auto"/>
              <w:bottom w:val="outset" w:sz="6" w:space="0" w:color="auto"/>
              <w:right w:val="outset" w:sz="6" w:space="0" w:color="auto"/>
            </w:tcBorders>
            <w:vAlign w:val="center"/>
          </w:tcPr>
          <w:p w14:paraId="710D541E" w14:textId="77777777" w:rsidR="001977F3" w:rsidRPr="001F228D" w:rsidRDefault="001977F3" w:rsidP="00E57498">
            <w:pPr>
              <w:pStyle w:val="TAC"/>
            </w:pPr>
            <w:r>
              <w:t>1.77</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14:paraId="2760E97A" w14:textId="77777777" w:rsidR="001977F3" w:rsidRPr="001F228D" w:rsidRDefault="001977F3" w:rsidP="00E57498">
            <w:pPr>
              <w:pStyle w:val="TAC"/>
            </w:pPr>
            <w:r>
              <w:t>1.3</w:t>
            </w:r>
            <w:r>
              <w:rPr>
                <w:lang w:eastAsia="ja-JP"/>
              </w:rPr>
              <w:t xml:space="preserve"> dB</w:t>
            </w:r>
            <w:r>
              <w:br/>
            </w:r>
            <w:r>
              <w:rPr>
                <w:lang w:eastAsia="ja-JP"/>
              </w:rPr>
              <w:t>3.64 Mbps</w:t>
            </w:r>
          </w:p>
        </w:tc>
      </w:tr>
      <w:tr w:rsidR="001977F3" w14:paraId="72AC03B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0A1978D"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323FDFA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73E4EE" w14:textId="77777777" w:rsidR="001977F3" w:rsidRPr="001F228D" w:rsidRDefault="001977F3" w:rsidP="00E57498">
            <w:pPr>
              <w:pStyle w:val="TAC"/>
            </w:pPr>
            <w:r>
              <w:t>13.66</w:t>
            </w:r>
            <w:r>
              <w:rPr>
                <w:lang w:eastAsia="ja-JP"/>
              </w:rPr>
              <w:t xml:space="preserve"> dB</w:t>
            </w:r>
            <w:r>
              <w:br/>
            </w:r>
            <w:r>
              <w:rPr>
                <w:lang w:eastAsia="ja-JP"/>
              </w:rPr>
              <w:t>17.09 Mbps</w:t>
            </w:r>
          </w:p>
        </w:tc>
        <w:tc>
          <w:tcPr>
            <w:tcW w:w="0" w:type="auto"/>
            <w:tcBorders>
              <w:top w:val="outset" w:sz="6" w:space="0" w:color="auto"/>
              <w:left w:val="outset" w:sz="6" w:space="0" w:color="auto"/>
              <w:bottom w:val="outset" w:sz="6" w:space="0" w:color="auto"/>
              <w:right w:val="outset" w:sz="6" w:space="0" w:color="auto"/>
            </w:tcBorders>
          </w:tcPr>
          <w:p w14:paraId="14226172"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60103DF" w14:textId="77777777" w:rsidR="001977F3" w:rsidRPr="001F228D" w:rsidRDefault="001977F3" w:rsidP="00E57498">
            <w:pPr>
              <w:pStyle w:val="TAC"/>
            </w:pPr>
            <w:r>
              <w:t>14.16</w:t>
            </w:r>
            <w:r>
              <w:rPr>
                <w:lang w:eastAsia="ja-JP"/>
              </w:rPr>
              <w:t xml:space="preserve"> dB</w:t>
            </w:r>
            <w:r>
              <w:br/>
            </w:r>
            <w:r>
              <w:rPr>
                <w:lang w:eastAsia="ja-JP"/>
              </w:rPr>
              <w:t>17.79 Mbps</w:t>
            </w:r>
          </w:p>
        </w:tc>
        <w:tc>
          <w:tcPr>
            <w:tcW w:w="0" w:type="auto"/>
            <w:tcBorders>
              <w:top w:val="outset" w:sz="6" w:space="0" w:color="auto"/>
              <w:left w:val="outset" w:sz="6" w:space="0" w:color="auto"/>
              <w:bottom w:val="outset" w:sz="6" w:space="0" w:color="auto"/>
              <w:right w:val="outset" w:sz="6" w:space="0" w:color="auto"/>
            </w:tcBorders>
            <w:vAlign w:val="center"/>
          </w:tcPr>
          <w:p w14:paraId="6FFE30FD" w14:textId="77777777" w:rsidR="001977F3" w:rsidRPr="001F228D" w:rsidRDefault="001977F3" w:rsidP="00E57498">
            <w:pPr>
              <w:pStyle w:val="TAC"/>
            </w:pPr>
            <w:r>
              <w:t>13.02</w:t>
            </w:r>
            <w:r>
              <w:rPr>
                <w:lang w:eastAsia="ja-JP"/>
              </w:rPr>
              <w:t xml:space="preserve"> dB</w:t>
            </w:r>
            <w:r>
              <w:br/>
            </w:r>
            <w:r>
              <w:rPr>
                <w:lang w:eastAsia="ja-JP"/>
              </w:rPr>
              <w:t>16.28 Mbps</w:t>
            </w:r>
          </w:p>
        </w:tc>
        <w:tc>
          <w:tcPr>
            <w:tcW w:w="0" w:type="auto"/>
            <w:tcBorders>
              <w:top w:val="outset" w:sz="6" w:space="0" w:color="auto"/>
              <w:left w:val="outset" w:sz="6" w:space="0" w:color="auto"/>
              <w:bottom w:val="outset" w:sz="6" w:space="0" w:color="auto"/>
              <w:right w:val="outset" w:sz="6" w:space="0" w:color="auto"/>
            </w:tcBorders>
            <w:vAlign w:val="center"/>
          </w:tcPr>
          <w:p w14:paraId="05AA55D8" w14:textId="77777777" w:rsidR="001977F3" w:rsidRPr="001F228D" w:rsidRDefault="001977F3" w:rsidP="00E57498">
            <w:pPr>
              <w:pStyle w:val="TAC"/>
            </w:pPr>
            <w:r>
              <w:t>12.9</w:t>
            </w:r>
            <w:r>
              <w:rPr>
                <w:lang w:eastAsia="ja-JP"/>
              </w:rPr>
              <w:t xml:space="preserve"> dB</w:t>
            </w:r>
            <w:r>
              <w:br/>
            </w:r>
            <w:r>
              <w:rPr>
                <w:lang w:eastAsia="ja-JP"/>
              </w:rPr>
              <w:t>16.58 Mbps</w:t>
            </w:r>
          </w:p>
        </w:tc>
      </w:tr>
      <w:tr w:rsidR="001977F3" w14:paraId="2CBF51A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C17E29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B5D9E8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197F77C" w14:textId="77777777" w:rsidR="001977F3" w:rsidRPr="001F228D" w:rsidRDefault="001977F3" w:rsidP="00E57498">
            <w:pPr>
              <w:pStyle w:val="TAC"/>
            </w:pPr>
            <w:r>
              <w:t>20.59</w:t>
            </w:r>
            <w:r>
              <w:rPr>
                <w:lang w:eastAsia="ja-JP"/>
              </w:rPr>
              <w:t xml:space="preserve"> dB</w:t>
            </w:r>
            <w:r>
              <w:br/>
            </w:r>
            <w:r>
              <w:rPr>
                <w:lang w:eastAsia="ja-JP"/>
              </w:rPr>
              <w:t>27.47 Mbps</w:t>
            </w:r>
          </w:p>
        </w:tc>
        <w:tc>
          <w:tcPr>
            <w:tcW w:w="0" w:type="auto"/>
            <w:tcBorders>
              <w:top w:val="outset" w:sz="6" w:space="0" w:color="auto"/>
              <w:left w:val="outset" w:sz="6" w:space="0" w:color="auto"/>
              <w:bottom w:val="outset" w:sz="6" w:space="0" w:color="auto"/>
              <w:right w:val="outset" w:sz="6" w:space="0" w:color="auto"/>
            </w:tcBorders>
          </w:tcPr>
          <w:p w14:paraId="1DFE4AB5"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F84C27E" w14:textId="77777777" w:rsidR="001977F3" w:rsidRPr="001F228D" w:rsidRDefault="001977F3" w:rsidP="00E57498">
            <w:pPr>
              <w:pStyle w:val="TAC"/>
            </w:pPr>
            <w:r>
              <w:t>21.36</w:t>
            </w:r>
            <w:r>
              <w:rPr>
                <w:lang w:eastAsia="ja-JP"/>
              </w:rPr>
              <w:t xml:space="preserve"> dB</w:t>
            </w:r>
            <w:r>
              <w:br/>
            </w:r>
            <w:r>
              <w:rPr>
                <w:lang w:eastAsia="ja-JP"/>
              </w:rPr>
              <w:t>28.92 Mbps</w:t>
            </w:r>
          </w:p>
        </w:tc>
        <w:tc>
          <w:tcPr>
            <w:tcW w:w="0" w:type="auto"/>
            <w:tcBorders>
              <w:top w:val="outset" w:sz="6" w:space="0" w:color="auto"/>
              <w:left w:val="outset" w:sz="6" w:space="0" w:color="auto"/>
              <w:bottom w:val="outset" w:sz="6" w:space="0" w:color="auto"/>
              <w:right w:val="outset" w:sz="6" w:space="0" w:color="auto"/>
            </w:tcBorders>
            <w:vAlign w:val="center"/>
          </w:tcPr>
          <w:p w14:paraId="63263337" w14:textId="77777777" w:rsidR="001977F3" w:rsidRPr="001F228D" w:rsidRDefault="001977F3" w:rsidP="00E57498">
            <w:pPr>
              <w:pStyle w:val="TAC"/>
            </w:pPr>
            <w:r>
              <w:t>20.5</w:t>
            </w:r>
            <w:r>
              <w:rPr>
                <w:lang w:eastAsia="ja-JP"/>
              </w:rPr>
              <w:t xml:space="preserve"> dB</w:t>
            </w:r>
            <w:r>
              <w:br/>
            </w:r>
            <w:r>
              <w:rPr>
                <w:lang w:eastAsia="ja-JP"/>
              </w:rPr>
              <w:t>28.08 Mbps</w:t>
            </w:r>
          </w:p>
        </w:tc>
        <w:tc>
          <w:tcPr>
            <w:tcW w:w="0" w:type="auto"/>
            <w:tcBorders>
              <w:top w:val="outset" w:sz="6" w:space="0" w:color="auto"/>
              <w:left w:val="outset" w:sz="6" w:space="0" w:color="auto"/>
              <w:bottom w:val="outset" w:sz="6" w:space="0" w:color="auto"/>
              <w:right w:val="outset" w:sz="6" w:space="0" w:color="auto"/>
            </w:tcBorders>
            <w:vAlign w:val="center"/>
          </w:tcPr>
          <w:p w14:paraId="4B879DD8" w14:textId="77777777" w:rsidR="001977F3" w:rsidRPr="001F228D" w:rsidRDefault="001977F3" w:rsidP="00E57498">
            <w:pPr>
              <w:pStyle w:val="TAC"/>
            </w:pPr>
            <w:r>
              <w:t>20.14</w:t>
            </w:r>
            <w:r>
              <w:rPr>
                <w:lang w:eastAsia="ja-JP"/>
              </w:rPr>
              <w:t xml:space="preserve"> dB</w:t>
            </w:r>
            <w:r>
              <w:br/>
            </w:r>
            <w:r>
              <w:rPr>
                <w:lang w:eastAsia="ja-JP"/>
              </w:rPr>
              <w:t>29.14 Mbps</w:t>
            </w:r>
          </w:p>
        </w:tc>
      </w:tr>
      <w:tr w:rsidR="001977F3" w14:paraId="581D531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2ABE92E" w14:textId="77777777"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14:paraId="32BBF6D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8088658"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6CFA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868D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14A1A94"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A74E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2E920"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66777" w14:textId="77777777" w:rsidR="001977F3" w:rsidRDefault="001977F3" w:rsidP="00E57498">
            <w:pPr>
              <w:pStyle w:val="TAC"/>
            </w:pPr>
            <w:r>
              <w:t xml:space="preserve">TTI length=14 </w:t>
            </w:r>
          </w:p>
        </w:tc>
      </w:tr>
      <w:tr w:rsidR="001977F3" w14:paraId="5870B7A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FF9F2FE"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2EBE66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EF28EBB" w14:textId="77777777" w:rsidR="001977F3" w:rsidRPr="001F228D" w:rsidRDefault="001977F3" w:rsidP="00E57498">
            <w:pPr>
              <w:pStyle w:val="TAC"/>
            </w:pPr>
            <w:r>
              <w:t>1.37</w:t>
            </w:r>
            <w:r>
              <w:rPr>
                <w:lang w:eastAsia="ja-JP"/>
              </w:rPr>
              <w:t xml:space="preserve"> dB</w:t>
            </w:r>
            <w:r>
              <w:br/>
            </w:r>
            <w:r>
              <w:rPr>
                <w:lang w:eastAsia="ja-JP"/>
              </w:rPr>
              <w:t>3.53 Mbps</w:t>
            </w:r>
          </w:p>
        </w:tc>
        <w:tc>
          <w:tcPr>
            <w:tcW w:w="0" w:type="auto"/>
            <w:tcBorders>
              <w:top w:val="outset" w:sz="6" w:space="0" w:color="auto"/>
              <w:left w:val="outset" w:sz="6" w:space="0" w:color="auto"/>
              <w:bottom w:val="outset" w:sz="6" w:space="0" w:color="auto"/>
              <w:right w:val="outset" w:sz="6" w:space="0" w:color="auto"/>
            </w:tcBorders>
          </w:tcPr>
          <w:p w14:paraId="0A5A4DD7"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68E388" w14:textId="77777777" w:rsidR="001977F3" w:rsidRPr="001F228D" w:rsidRDefault="001977F3" w:rsidP="00E57498">
            <w:pPr>
              <w:pStyle w:val="TAC"/>
            </w:pPr>
            <w:r>
              <w:t>1.48</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vAlign w:val="center"/>
          </w:tcPr>
          <w:p w14:paraId="63EDBB9C" w14:textId="77777777" w:rsidR="001977F3" w:rsidRPr="001F228D" w:rsidRDefault="001977F3" w:rsidP="00E57498">
            <w:pPr>
              <w:pStyle w:val="TAC"/>
            </w:pPr>
            <w:r>
              <w:t>1.77</w:t>
            </w:r>
            <w:r>
              <w:rPr>
                <w:lang w:eastAsia="ja-JP"/>
              </w:rPr>
              <w:t xml:space="preserve"> dB</w:t>
            </w:r>
            <w:r>
              <w:br/>
            </w:r>
            <w:r>
              <w:rPr>
                <w:lang w:eastAsia="ja-JP"/>
              </w:rPr>
              <w:t>3.79 Mbps</w:t>
            </w:r>
          </w:p>
        </w:tc>
        <w:tc>
          <w:tcPr>
            <w:tcW w:w="0" w:type="auto"/>
            <w:tcBorders>
              <w:top w:val="outset" w:sz="6" w:space="0" w:color="auto"/>
              <w:left w:val="outset" w:sz="6" w:space="0" w:color="auto"/>
              <w:bottom w:val="outset" w:sz="6" w:space="0" w:color="auto"/>
              <w:right w:val="outset" w:sz="6" w:space="0" w:color="auto"/>
            </w:tcBorders>
            <w:vAlign w:val="center"/>
          </w:tcPr>
          <w:p w14:paraId="32433C65" w14:textId="77777777" w:rsidR="001977F3" w:rsidRPr="001F228D" w:rsidRDefault="001977F3" w:rsidP="00E57498">
            <w:pPr>
              <w:pStyle w:val="TAC"/>
            </w:pPr>
            <w:r>
              <w:t>1.3</w:t>
            </w:r>
            <w:r>
              <w:rPr>
                <w:lang w:eastAsia="ja-JP"/>
              </w:rPr>
              <w:t xml:space="preserve"> dB</w:t>
            </w:r>
            <w:r>
              <w:br/>
            </w:r>
            <w:r>
              <w:rPr>
                <w:lang w:eastAsia="ja-JP"/>
              </w:rPr>
              <w:t>3.64 Mbps</w:t>
            </w:r>
          </w:p>
        </w:tc>
      </w:tr>
      <w:tr w:rsidR="001977F3" w14:paraId="70ACB3B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743182C"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403564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F10E8A2" w14:textId="77777777" w:rsidR="001977F3" w:rsidRPr="001F228D" w:rsidRDefault="001977F3" w:rsidP="00E57498">
            <w:pPr>
              <w:pStyle w:val="TAC"/>
            </w:pPr>
            <w:r>
              <w:t>12.67</w:t>
            </w:r>
            <w:r>
              <w:rPr>
                <w:lang w:eastAsia="ja-JP"/>
              </w:rPr>
              <w:t xml:space="preserve"> dB</w:t>
            </w:r>
            <w:r>
              <w:br/>
            </w:r>
            <w:r>
              <w:rPr>
                <w:lang w:eastAsia="ja-JP"/>
              </w:rPr>
              <w:t>16.70 Mbps</w:t>
            </w:r>
          </w:p>
        </w:tc>
        <w:tc>
          <w:tcPr>
            <w:tcW w:w="0" w:type="auto"/>
            <w:tcBorders>
              <w:top w:val="outset" w:sz="6" w:space="0" w:color="auto"/>
              <w:left w:val="outset" w:sz="6" w:space="0" w:color="auto"/>
              <w:bottom w:val="outset" w:sz="6" w:space="0" w:color="auto"/>
              <w:right w:val="outset" w:sz="6" w:space="0" w:color="auto"/>
            </w:tcBorders>
          </w:tcPr>
          <w:p w14:paraId="76B973B4"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398AD1D" w14:textId="77777777" w:rsidR="001977F3" w:rsidRPr="001F228D" w:rsidRDefault="001977F3" w:rsidP="00E57498">
            <w:pPr>
              <w:pStyle w:val="TAC"/>
            </w:pPr>
            <w:r>
              <w:t>12.64</w:t>
            </w:r>
            <w:r>
              <w:rPr>
                <w:lang w:eastAsia="ja-JP"/>
              </w:rPr>
              <w:t xml:space="preserve"> dB</w:t>
            </w:r>
            <w:r>
              <w:br/>
            </w:r>
            <w:r>
              <w:rPr>
                <w:lang w:eastAsia="ja-JP"/>
              </w:rPr>
              <w:t>17.00 Mbps</w:t>
            </w:r>
          </w:p>
        </w:tc>
        <w:tc>
          <w:tcPr>
            <w:tcW w:w="0" w:type="auto"/>
            <w:tcBorders>
              <w:top w:val="outset" w:sz="6" w:space="0" w:color="auto"/>
              <w:left w:val="outset" w:sz="6" w:space="0" w:color="auto"/>
              <w:bottom w:val="outset" w:sz="6" w:space="0" w:color="auto"/>
              <w:right w:val="outset" w:sz="6" w:space="0" w:color="auto"/>
            </w:tcBorders>
            <w:vAlign w:val="center"/>
          </w:tcPr>
          <w:p w14:paraId="5335FA97" w14:textId="77777777" w:rsidR="001977F3" w:rsidRPr="001F228D" w:rsidRDefault="001977F3" w:rsidP="00E57498">
            <w:pPr>
              <w:pStyle w:val="TAC"/>
            </w:pPr>
            <w:r>
              <w:t>13.02</w:t>
            </w:r>
            <w:r>
              <w:rPr>
                <w:lang w:eastAsia="ja-JP"/>
              </w:rPr>
              <w:t xml:space="preserve"> dB</w:t>
            </w:r>
            <w:r>
              <w:br/>
            </w:r>
            <w:r>
              <w:rPr>
                <w:lang w:eastAsia="ja-JP"/>
              </w:rPr>
              <w:t>16.28 Mbps</w:t>
            </w:r>
          </w:p>
        </w:tc>
        <w:tc>
          <w:tcPr>
            <w:tcW w:w="0" w:type="auto"/>
            <w:tcBorders>
              <w:top w:val="outset" w:sz="6" w:space="0" w:color="auto"/>
              <w:left w:val="outset" w:sz="6" w:space="0" w:color="auto"/>
              <w:bottom w:val="outset" w:sz="6" w:space="0" w:color="auto"/>
              <w:right w:val="outset" w:sz="6" w:space="0" w:color="auto"/>
            </w:tcBorders>
            <w:vAlign w:val="center"/>
          </w:tcPr>
          <w:p w14:paraId="58DB5084" w14:textId="77777777" w:rsidR="001977F3" w:rsidRPr="001F228D" w:rsidRDefault="001977F3" w:rsidP="00E57498">
            <w:pPr>
              <w:pStyle w:val="TAC"/>
            </w:pPr>
            <w:r>
              <w:t>12.9</w:t>
            </w:r>
            <w:r>
              <w:rPr>
                <w:lang w:eastAsia="ja-JP"/>
              </w:rPr>
              <w:t xml:space="preserve"> dB</w:t>
            </w:r>
            <w:r>
              <w:br/>
            </w:r>
            <w:r>
              <w:rPr>
                <w:lang w:eastAsia="ja-JP"/>
              </w:rPr>
              <w:t>16.58 Mbps</w:t>
            </w:r>
          </w:p>
        </w:tc>
      </w:tr>
      <w:tr w:rsidR="001977F3" w14:paraId="5EAC33D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C78470F"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D4AC56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88471D6" w14:textId="77777777" w:rsidR="001977F3" w:rsidRPr="001F228D" w:rsidRDefault="001977F3" w:rsidP="00E57498">
            <w:pPr>
              <w:pStyle w:val="TAC"/>
            </w:pPr>
            <w:r>
              <w:t>19.94</w:t>
            </w:r>
            <w:r>
              <w:rPr>
                <w:lang w:eastAsia="ja-JP"/>
              </w:rPr>
              <w:t xml:space="preserve"> dB</w:t>
            </w:r>
            <w:r>
              <w:br/>
            </w:r>
            <w:r>
              <w:rPr>
                <w:lang w:eastAsia="ja-JP"/>
              </w:rPr>
              <w:t>29.30 Mbps</w:t>
            </w:r>
          </w:p>
        </w:tc>
        <w:tc>
          <w:tcPr>
            <w:tcW w:w="0" w:type="auto"/>
            <w:tcBorders>
              <w:top w:val="outset" w:sz="6" w:space="0" w:color="auto"/>
              <w:left w:val="outset" w:sz="6" w:space="0" w:color="auto"/>
              <w:bottom w:val="outset" w:sz="6" w:space="0" w:color="auto"/>
              <w:right w:val="outset" w:sz="6" w:space="0" w:color="auto"/>
            </w:tcBorders>
          </w:tcPr>
          <w:p w14:paraId="6C100205" w14:textId="77777777" w:rsidR="001977F3" w:rsidRPr="001F228D"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D2A6D82" w14:textId="77777777" w:rsidR="001977F3" w:rsidRPr="001F228D" w:rsidRDefault="001977F3" w:rsidP="00E57498">
            <w:pPr>
              <w:pStyle w:val="TAC"/>
            </w:pPr>
            <w:r>
              <w:t>20.06</w:t>
            </w:r>
            <w:r>
              <w:rPr>
                <w:lang w:eastAsia="ja-JP"/>
              </w:rPr>
              <w:t xml:space="preserve"> dB</w:t>
            </w:r>
            <w:r>
              <w:br/>
            </w:r>
            <w:r>
              <w:rPr>
                <w:lang w:eastAsia="ja-JP"/>
              </w:rPr>
              <w:t>30.33 Mbps</w:t>
            </w:r>
          </w:p>
        </w:tc>
        <w:tc>
          <w:tcPr>
            <w:tcW w:w="0" w:type="auto"/>
            <w:tcBorders>
              <w:top w:val="outset" w:sz="6" w:space="0" w:color="auto"/>
              <w:left w:val="outset" w:sz="6" w:space="0" w:color="auto"/>
              <w:bottom w:val="outset" w:sz="6" w:space="0" w:color="auto"/>
              <w:right w:val="outset" w:sz="6" w:space="0" w:color="auto"/>
            </w:tcBorders>
            <w:vAlign w:val="center"/>
          </w:tcPr>
          <w:p w14:paraId="1FB7D917" w14:textId="77777777" w:rsidR="001977F3" w:rsidRPr="001F228D" w:rsidRDefault="001977F3" w:rsidP="00E57498">
            <w:pPr>
              <w:pStyle w:val="TAC"/>
            </w:pPr>
            <w:r>
              <w:t>20.5</w:t>
            </w:r>
            <w:r>
              <w:rPr>
                <w:lang w:eastAsia="ja-JP"/>
              </w:rPr>
              <w:t xml:space="preserve"> dB</w:t>
            </w:r>
            <w:r>
              <w:br/>
            </w:r>
            <w:r>
              <w:rPr>
                <w:lang w:eastAsia="ja-JP"/>
              </w:rPr>
              <w:t>28.08 Mbps</w:t>
            </w:r>
          </w:p>
        </w:tc>
        <w:tc>
          <w:tcPr>
            <w:tcW w:w="0" w:type="auto"/>
            <w:tcBorders>
              <w:top w:val="outset" w:sz="6" w:space="0" w:color="auto"/>
              <w:left w:val="outset" w:sz="6" w:space="0" w:color="auto"/>
              <w:bottom w:val="outset" w:sz="6" w:space="0" w:color="auto"/>
              <w:right w:val="outset" w:sz="6" w:space="0" w:color="auto"/>
            </w:tcBorders>
            <w:vAlign w:val="center"/>
          </w:tcPr>
          <w:p w14:paraId="6B0FF80E" w14:textId="77777777" w:rsidR="001977F3" w:rsidRPr="001F228D" w:rsidRDefault="001977F3" w:rsidP="00E57498">
            <w:pPr>
              <w:pStyle w:val="TAC"/>
            </w:pPr>
            <w:r>
              <w:t>20.14</w:t>
            </w:r>
            <w:r>
              <w:rPr>
                <w:lang w:eastAsia="ja-JP"/>
              </w:rPr>
              <w:t xml:space="preserve"> dB</w:t>
            </w:r>
            <w:r>
              <w:br/>
            </w:r>
            <w:r>
              <w:rPr>
                <w:lang w:eastAsia="ja-JP"/>
              </w:rPr>
              <w:t>29.14 Mbps</w:t>
            </w:r>
          </w:p>
        </w:tc>
      </w:tr>
      <w:tr w:rsidR="001977F3" w14:paraId="28FDD22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F4D713C" w14:textId="77777777"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bl>
    <w:p w14:paraId="2C7312D5" w14:textId="77777777" w:rsidR="001977F3" w:rsidRDefault="001977F3" w:rsidP="00E57498">
      <w:pPr>
        <w:pStyle w:val="TH"/>
      </w:pPr>
      <w:r>
        <w:br/>
        <w:t>Table C1.1-12 ETU,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2009EA2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5A63CDC" w14:textId="77777777" w:rsidR="001977F3" w:rsidRDefault="001977F3" w:rsidP="00E57498">
            <w:pPr>
              <w:pStyle w:val="TAC"/>
            </w:pPr>
            <w:r>
              <w:t xml:space="preserve">SNR at 10% BLER </w:t>
            </w:r>
          </w:p>
          <w:p w14:paraId="6579A8B3"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9C0A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FC60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20C660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263C6"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A5EE0"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676D6" w14:textId="77777777" w:rsidR="001977F3" w:rsidRDefault="001977F3" w:rsidP="00E57498">
            <w:pPr>
              <w:pStyle w:val="TAC"/>
            </w:pPr>
            <w:r>
              <w:t xml:space="preserve">TTI length=14 </w:t>
            </w:r>
          </w:p>
        </w:tc>
      </w:tr>
      <w:tr w:rsidR="001977F3" w14:paraId="4F45DD7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76992B2"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D820A" w14:textId="77777777" w:rsidR="001977F3" w:rsidRDefault="001977F3" w:rsidP="00E57498">
            <w:pPr>
              <w:pStyle w:val="TAC"/>
            </w:pPr>
            <w:r>
              <w:t>4.20 dB</w:t>
            </w:r>
          </w:p>
          <w:p w14:paraId="34E2AF7F" w14:textId="77777777"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36A42" w14:textId="77777777" w:rsidR="001977F3" w:rsidRDefault="001977F3" w:rsidP="00E57498">
            <w:pPr>
              <w:pStyle w:val="TAC"/>
            </w:pPr>
            <w:r>
              <w:t>3.80 dB</w:t>
            </w:r>
          </w:p>
          <w:p w14:paraId="21C05EFD" w14:textId="77777777"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14:paraId="6C08D0D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941E75C" w14:textId="77777777" w:rsidR="001977F3" w:rsidRDefault="001977F3" w:rsidP="00E57498">
            <w:pPr>
              <w:pStyle w:val="TAC"/>
            </w:pPr>
            <w:r>
              <w:t>3.79 dB</w:t>
            </w:r>
          </w:p>
          <w:p w14:paraId="60558112" w14:textId="77777777"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588C6" w14:textId="77777777" w:rsidR="001977F3" w:rsidRDefault="001977F3" w:rsidP="00E57498">
            <w:pPr>
              <w:pStyle w:val="TAC"/>
            </w:pPr>
            <w:r>
              <w:t>3.65 dB</w:t>
            </w:r>
          </w:p>
          <w:p w14:paraId="459CE9B9" w14:textId="77777777"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F3739" w14:textId="77777777" w:rsidR="001977F3" w:rsidRDefault="001977F3" w:rsidP="00E57498">
            <w:pPr>
              <w:pStyle w:val="TAC"/>
            </w:pPr>
            <w:r>
              <w:t>3.60 dB</w:t>
            </w:r>
          </w:p>
          <w:p w14:paraId="55B65774" w14:textId="77777777" w:rsidR="001977F3" w:rsidRDefault="001977F3" w:rsidP="00E57498">
            <w:pPr>
              <w:pStyle w:val="TAC"/>
            </w:pPr>
            <w:r>
              <w:t>6.30 Mbps</w:t>
            </w:r>
          </w:p>
        </w:tc>
      </w:tr>
      <w:tr w:rsidR="001977F3" w14:paraId="6E14FEC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64F419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4A36F" w14:textId="77777777" w:rsidR="001977F3" w:rsidRDefault="001977F3" w:rsidP="00E57498">
            <w:pPr>
              <w:pStyle w:val="TAC"/>
            </w:pPr>
            <w:r>
              <w:t>23.28 dB</w:t>
            </w:r>
          </w:p>
          <w:p w14:paraId="064EC826" w14:textId="77777777"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0FFB9" w14:textId="77777777" w:rsidR="001977F3" w:rsidRDefault="001977F3" w:rsidP="00E57498">
            <w:pPr>
              <w:pStyle w:val="TAC"/>
            </w:pPr>
            <w:r>
              <w:t>22.83 dB</w:t>
            </w:r>
          </w:p>
          <w:p w14:paraId="7F3F0C3C" w14:textId="77777777"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14:paraId="30C5443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AD6094F" w14:textId="77777777" w:rsidR="001977F3" w:rsidRDefault="001977F3" w:rsidP="00E57498">
            <w:pPr>
              <w:pStyle w:val="TAC"/>
            </w:pPr>
            <w:r>
              <w:t>23.62 dB</w:t>
            </w:r>
          </w:p>
          <w:p w14:paraId="202FD8B1" w14:textId="77777777"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8D298" w14:textId="77777777" w:rsidR="001977F3" w:rsidRDefault="001977F3" w:rsidP="00E57498">
            <w:pPr>
              <w:pStyle w:val="TAC"/>
            </w:pPr>
            <w:r>
              <w:t>22.99 dB</w:t>
            </w:r>
          </w:p>
          <w:p w14:paraId="0FD3F853" w14:textId="77777777"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A393B" w14:textId="77777777" w:rsidR="001977F3" w:rsidRDefault="001977F3" w:rsidP="00E57498">
            <w:pPr>
              <w:pStyle w:val="TAC"/>
            </w:pPr>
            <w:r>
              <w:t>23.00 dB</w:t>
            </w:r>
          </w:p>
          <w:p w14:paraId="21A2654D" w14:textId="77777777" w:rsidR="001977F3" w:rsidRDefault="001977F3" w:rsidP="00E57498">
            <w:pPr>
              <w:pStyle w:val="TAC"/>
            </w:pPr>
            <w:r>
              <w:t>28.48 Mbps</w:t>
            </w:r>
          </w:p>
        </w:tc>
      </w:tr>
      <w:tr w:rsidR="001977F3" w14:paraId="647C72A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67F274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1D855"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5080D"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6032A60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2182314"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66326"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67B13" w14:textId="77777777" w:rsidR="001977F3" w:rsidRDefault="001977F3" w:rsidP="00E57498">
            <w:pPr>
              <w:pStyle w:val="TAC"/>
            </w:pPr>
            <w:r>
              <w:t xml:space="preserve">&gt;36 </w:t>
            </w:r>
          </w:p>
        </w:tc>
      </w:tr>
      <w:tr w:rsidR="001977F3" w14:paraId="0C920C59"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5482A78" w14:textId="77777777" w:rsidR="001977F3" w:rsidRDefault="001977F3" w:rsidP="00E57498">
            <w:pPr>
              <w:pStyle w:val="TAC"/>
            </w:pPr>
            <w:r>
              <w:lastRenderedPageBreak/>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1A934F2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9F06223"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1AE34"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50AC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36A96B5"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47C9E"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D6B3B"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761E5" w14:textId="77777777" w:rsidR="001977F3" w:rsidRDefault="001977F3" w:rsidP="00E57498">
            <w:pPr>
              <w:pStyle w:val="TAC"/>
            </w:pPr>
            <w:r>
              <w:t xml:space="preserve">TTI length=14 </w:t>
            </w:r>
          </w:p>
        </w:tc>
      </w:tr>
      <w:tr w:rsidR="001977F3" w14:paraId="38439E8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050778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4A05CF74" w14:textId="77777777" w:rsidR="001977F3" w:rsidRDefault="001977F3" w:rsidP="00E57498">
            <w:pPr>
              <w:pStyle w:val="TAC"/>
            </w:pPr>
            <w:r>
              <w:t>4.4dB</w:t>
            </w:r>
          </w:p>
          <w:p w14:paraId="5BF48070" w14:textId="77777777" w:rsidR="001977F3" w:rsidRDefault="001977F3" w:rsidP="00E57498">
            <w:pPr>
              <w:pStyle w:val="TAC"/>
            </w:pPr>
            <w:r>
              <w:t>2.7518Mbps</w:t>
            </w:r>
          </w:p>
          <w:p w14:paraId="4DF026B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10A5F7A" w14:textId="77777777" w:rsidR="001977F3" w:rsidRDefault="001977F3" w:rsidP="00E57498">
            <w:pPr>
              <w:pStyle w:val="TAC"/>
            </w:pPr>
            <w:r>
              <w:t xml:space="preserve">4.3dB </w:t>
            </w:r>
          </w:p>
          <w:p w14:paraId="55FD7DBF" w14:textId="77777777" w:rsidR="001977F3" w:rsidRDefault="001977F3" w:rsidP="00E57498">
            <w:pPr>
              <w:pStyle w:val="TAC"/>
            </w:pPr>
            <w:r>
              <w:t>3.9004Mbps</w:t>
            </w:r>
          </w:p>
        </w:tc>
        <w:tc>
          <w:tcPr>
            <w:tcW w:w="0" w:type="auto"/>
            <w:tcBorders>
              <w:top w:val="outset" w:sz="6" w:space="0" w:color="auto"/>
              <w:left w:val="outset" w:sz="6" w:space="0" w:color="auto"/>
              <w:bottom w:val="outset" w:sz="6" w:space="0" w:color="auto"/>
              <w:right w:val="outset" w:sz="6" w:space="0" w:color="auto"/>
            </w:tcBorders>
          </w:tcPr>
          <w:p w14:paraId="78CDEB97" w14:textId="77777777" w:rsidR="001977F3" w:rsidRDefault="001977F3" w:rsidP="00E57498">
            <w:pPr>
              <w:pStyle w:val="TAC"/>
            </w:pPr>
            <w:r>
              <w:t>--</w:t>
            </w:r>
          </w:p>
          <w:p w14:paraId="0ED3EC94"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7327B2D1" w14:textId="77777777" w:rsidR="001977F3" w:rsidRDefault="001977F3" w:rsidP="00E57498">
            <w:pPr>
              <w:pStyle w:val="TAC"/>
            </w:pPr>
            <w:r>
              <w:t>--</w:t>
            </w:r>
          </w:p>
          <w:p w14:paraId="5503FFF3"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157EE938" w14:textId="77777777" w:rsidR="001977F3" w:rsidRDefault="001977F3" w:rsidP="00E57498">
            <w:pPr>
              <w:pStyle w:val="TAC"/>
            </w:pPr>
            <w:r>
              <w:t>4.2dB</w:t>
            </w:r>
          </w:p>
          <w:p w14:paraId="40C5B7F3" w14:textId="77777777"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14:paraId="7C2EBE5D" w14:textId="77777777" w:rsidR="001977F3" w:rsidRDefault="001977F3" w:rsidP="00E57498">
            <w:pPr>
              <w:pStyle w:val="TAC"/>
            </w:pPr>
            <w:r>
              <w:t>3.75dB</w:t>
            </w:r>
          </w:p>
          <w:p w14:paraId="2849F4DE" w14:textId="77777777" w:rsidR="001977F3" w:rsidRDefault="001977F3" w:rsidP="00E57498">
            <w:pPr>
              <w:pStyle w:val="TAC"/>
            </w:pPr>
            <w:r>
              <w:t>3.9168Mbps</w:t>
            </w:r>
          </w:p>
        </w:tc>
      </w:tr>
      <w:tr w:rsidR="001977F3" w14:paraId="046D018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525452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51DAFE80" w14:textId="77777777" w:rsidR="001977F3" w:rsidRDefault="001977F3" w:rsidP="00E57498">
            <w:pPr>
              <w:pStyle w:val="TAC"/>
            </w:pPr>
            <w:r>
              <w:t>20.2dB</w:t>
            </w:r>
          </w:p>
          <w:p w14:paraId="59624EB6" w14:textId="77777777" w:rsidR="001977F3" w:rsidRDefault="001977F3" w:rsidP="00E57498">
            <w:pPr>
              <w:pStyle w:val="TAC"/>
            </w:pPr>
            <w:r>
              <w:t xml:space="preserve">14.541Mbps </w:t>
            </w:r>
          </w:p>
        </w:tc>
        <w:tc>
          <w:tcPr>
            <w:tcW w:w="0" w:type="auto"/>
            <w:tcBorders>
              <w:top w:val="outset" w:sz="6" w:space="0" w:color="auto"/>
              <w:left w:val="outset" w:sz="6" w:space="0" w:color="auto"/>
              <w:bottom w:val="outset" w:sz="6" w:space="0" w:color="auto"/>
              <w:right w:val="outset" w:sz="6" w:space="0" w:color="auto"/>
            </w:tcBorders>
          </w:tcPr>
          <w:p w14:paraId="2B7290A2" w14:textId="77777777" w:rsidR="001977F3" w:rsidRDefault="001977F3" w:rsidP="00E57498">
            <w:pPr>
              <w:pStyle w:val="TAC"/>
            </w:pPr>
            <w:r>
              <w:t>20dB</w:t>
            </w:r>
          </w:p>
          <w:p w14:paraId="65235BA2" w14:textId="77777777" w:rsidR="001977F3" w:rsidRDefault="001977F3" w:rsidP="00E57498">
            <w:pPr>
              <w:pStyle w:val="TAC"/>
            </w:pPr>
            <w:r>
              <w:t xml:space="preserve">18.631Mbps </w:t>
            </w:r>
          </w:p>
        </w:tc>
        <w:tc>
          <w:tcPr>
            <w:tcW w:w="0" w:type="auto"/>
            <w:tcBorders>
              <w:top w:val="outset" w:sz="6" w:space="0" w:color="auto"/>
              <w:left w:val="outset" w:sz="6" w:space="0" w:color="auto"/>
              <w:bottom w:val="outset" w:sz="6" w:space="0" w:color="auto"/>
              <w:right w:val="outset" w:sz="6" w:space="0" w:color="auto"/>
            </w:tcBorders>
          </w:tcPr>
          <w:p w14:paraId="187F4C51" w14:textId="77777777" w:rsidR="001977F3" w:rsidRDefault="001977F3" w:rsidP="00E57498">
            <w:pPr>
              <w:pStyle w:val="TAC"/>
            </w:pPr>
            <w:r>
              <w:t>--</w:t>
            </w:r>
          </w:p>
          <w:p w14:paraId="669F7991"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0F07AE15" w14:textId="77777777" w:rsidR="001977F3" w:rsidRDefault="001977F3" w:rsidP="00E57498">
            <w:pPr>
              <w:pStyle w:val="TAC"/>
            </w:pPr>
            <w:r>
              <w:t>--</w:t>
            </w:r>
          </w:p>
          <w:p w14:paraId="34AE1F84"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16FBD429" w14:textId="77777777" w:rsidR="001977F3" w:rsidRDefault="001977F3" w:rsidP="00E57498">
            <w:pPr>
              <w:pStyle w:val="TAC"/>
            </w:pPr>
            <w:r>
              <w:t xml:space="preserve">19.9dB </w:t>
            </w:r>
          </w:p>
          <w:p w14:paraId="5606EE21" w14:textId="77777777" w:rsidR="001977F3" w:rsidRDefault="001977F3" w:rsidP="00E57498">
            <w:pPr>
              <w:pStyle w:val="TAC"/>
            </w:pPr>
            <w:r>
              <w:t>20.47Mbps</w:t>
            </w:r>
          </w:p>
        </w:tc>
        <w:tc>
          <w:tcPr>
            <w:tcW w:w="0" w:type="auto"/>
            <w:tcBorders>
              <w:top w:val="outset" w:sz="6" w:space="0" w:color="auto"/>
              <w:left w:val="outset" w:sz="6" w:space="0" w:color="auto"/>
              <w:bottom w:val="outset" w:sz="6" w:space="0" w:color="auto"/>
              <w:right w:val="outset" w:sz="6" w:space="0" w:color="auto"/>
            </w:tcBorders>
          </w:tcPr>
          <w:p w14:paraId="62EA3B88" w14:textId="77777777" w:rsidR="001977F3" w:rsidRDefault="001977F3" w:rsidP="00E57498">
            <w:pPr>
              <w:pStyle w:val="TAC"/>
            </w:pPr>
            <w:r>
              <w:t>19.9dB</w:t>
            </w:r>
          </w:p>
          <w:p w14:paraId="4EFABE8D" w14:textId="77777777" w:rsidR="001977F3" w:rsidRDefault="001977F3" w:rsidP="00E57498">
            <w:pPr>
              <w:pStyle w:val="TAC"/>
            </w:pPr>
            <w:r>
              <w:t>17.776Mbps</w:t>
            </w:r>
          </w:p>
        </w:tc>
      </w:tr>
      <w:tr w:rsidR="001977F3" w14:paraId="003683F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4DFD3B5"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14:paraId="79C9ADC7" w14:textId="77777777" w:rsidR="001977F3" w:rsidRDefault="001977F3" w:rsidP="00E57498">
            <w:pPr>
              <w:pStyle w:val="TAC"/>
            </w:pPr>
            <w:r>
              <w:t>29.8dB</w:t>
            </w:r>
          </w:p>
          <w:p w14:paraId="491CA221" w14:textId="77777777" w:rsidR="001977F3" w:rsidRDefault="001977F3" w:rsidP="00E57498">
            <w:pPr>
              <w:pStyle w:val="TAC"/>
            </w:pPr>
            <w:r>
              <w:t xml:space="preserve">24.64Mbps </w:t>
            </w:r>
          </w:p>
        </w:tc>
        <w:tc>
          <w:tcPr>
            <w:tcW w:w="0" w:type="auto"/>
            <w:tcBorders>
              <w:top w:val="outset" w:sz="6" w:space="0" w:color="auto"/>
              <w:left w:val="outset" w:sz="6" w:space="0" w:color="auto"/>
              <w:bottom w:val="outset" w:sz="6" w:space="0" w:color="auto"/>
              <w:right w:val="outset" w:sz="6" w:space="0" w:color="auto"/>
            </w:tcBorders>
          </w:tcPr>
          <w:p w14:paraId="6A84A91F" w14:textId="77777777" w:rsidR="001977F3" w:rsidRDefault="001977F3" w:rsidP="00E57498">
            <w:pPr>
              <w:pStyle w:val="TAC"/>
            </w:pPr>
            <w:r>
              <w:t xml:space="preserve">29.8dB </w:t>
            </w:r>
          </w:p>
          <w:p w14:paraId="7E5901FE" w14:textId="77777777" w:rsidR="001977F3" w:rsidRDefault="001977F3" w:rsidP="00E57498">
            <w:pPr>
              <w:pStyle w:val="TAC"/>
            </w:pPr>
            <w:r>
              <w:t>31.254Mbps</w:t>
            </w:r>
          </w:p>
        </w:tc>
        <w:tc>
          <w:tcPr>
            <w:tcW w:w="0" w:type="auto"/>
            <w:tcBorders>
              <w:top w:val="outset" w:sz="6" w:space="0" w:color="auto"/>
              <w:left w:val="outset" w:sz="6" w:space="0" w:color="auto"/>
              <w:bottom w:val="outset" w:sz="6" w:space="0" w:color="auto"/>
              <w:right w:val="outset" w:sz="6" w:space="0" w:color="auto"/>
            </w:tcBorders>
          </w:tcPr>
          <w:p w14:paraId="37AE7784" w14:textId="77777777" w:rsidR="001977F3" w:rsidRDefault="001977F3" w:rsidP="00E57498">
            <w:pPr>
              <w:pStyle w:val="TAC"/>
            </w:pPr>
            <w:r>
              <w:t>--</w:t>
            </w:r>
          </w:p>
          <w:p w14:paraId="3B2BE1BD"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1D7FE0E3" w14:textId="77777777" w:rsidR="001977F3" w:rsidRDefault="001977F3" w:rsidP="00E57498">
            <w:pPr>
              <w:pStyle w:val="TAC"/>
            </w:pPr>
            <w:r>
              <w:t>--</w:t>
            </w:r>
          </w:p>
          <w:p w14:paraId="4DE3140B"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1B84D0F3" w14:textId="77777777" w:rsidR="001977F3" w:rsidRDefault="001977F3" w:rsidP="00E57498">
            <w:pPr>
              <w:pStyle w:val="TAC"/>
            </w:pPr>
            <w:r>
              <w:t>31dB</w:t>
            </w:r>
          </w:p>
          <w:p w14:paraId="5150C3C8" w14:textId="77777777" w:rsidR="001977F3" w:rsidRDefault="001977F3" w:rsidP="00E57498">
            <w:pPr>
              <w:pStyle w:val="TAC"/>
            </w:pPr>
            <w:r>
              <w:t xml:space="preserve">34.175Mbps </w:t>
            </w:r>
          </w:p>
        </w:tc>
        <w:tc>
          <w:tcPr>
            <w:tcW w:w="0" w:type="auto"/>
            <w:tcBorders>
              <w:top w:val="outset" w:sz="6" w:space="0" w:color="auto"/>
              <w:left w:val="outset" w:sz="6" w:space="0" w:color="auto"/>
              <w:bottom w:val="outset" w:sz="6" w:space="0" w:color="auto"/>
              <w:right w:val="outset" w:sz="6" w:space="0" w:color="auto"/>
            </w:tcBorders>
          </w:tcPr>
          <w:p w14:paraId="2273B0C4" w14:textId="77777777" w:rsidR="001977F3" w:rsidRDefault="001977F3" w:rsidP="00E57498">
            <w:pPr>
              <w:pStyle w:val="TAC"/>
            </w:pPr>
            <w:r>
              <w:t>30.5dB</w:t>
            </w:r>
          </w:p>
          <w:p w14:paraId="4B511243" w14:textId="77777777" w:rsidR="001977F3" w:rsidRDefault="001977F3" w:rsidP="00E57498">
            <w:pPr>
              <w:pStyle w:val="TAC"/>
            </w:pPr>
            <w:r>
              <w:t>29.6568Mbps</w:t>
            </w:r>
          </w:p>
        </w:tc>
      </w:tr>
      <w:tr w:rsidR="001977F3" w14:paraId="2445632D"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67226C0" w14:textId="77777777" w:rsidR="001977F3" w:rsidRDefault="001977F3" w:rsidP="00E57498">
            <w:pPr>
              <w:pStyle w:val="TAC"/>
            </w:pPr>
            <w:r>
              <w:t xml:space="preserve">R1-163511 / Source 10 </w:t>
            </w:r>
            <w:r>
              <w:br/>
              <w:t>25 PRB, 10 MHz system bandwidth</w:t>
            </w:r>
          </w:p>
        </w:tc>
      </w:tr>
    </w:tbl>
    <w:p w14:paraId="14FA8BE5" w14:textId="77777777" w:rsidR="001977F3" w:rsidRDefault="001977F3" w:rsidP="001977F3"/>
    <w:p w14:paraId="6AD57BCC" w14:textId="77777777" w:rsidR="001977F3" w:rsidRDefault="001977F3" w:rsidP="00E57498">
      <w:pPr>
        <w:pStyle w:val="TH"/>
      </w:pPr>
      <w:r>
        <w:lastRenderedPageBreak/>
        <w:t>Table C1.1-13 ETU, 3 km/h, rank 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36AFCD8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AFB3660" w14:textId="77777777" w:rsidR="001977F3" w:rsidRDefault="001977F3" w:rsidP="00E57498">
            <w:pPr>
              <w:pStyle w:val="TAC"/>
            </w:pPr>
            <w:r>
              <w:t xml:space="preserve">SNR at 10% BLER </w:t>
            </w:r>
          </w:p>
          <w:p w14:paraId="3261BEB1"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D6085"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CAE7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C4D4D6A"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FBAF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47F4E"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4AA8D" w14:textId="77777777" w:rsidR="001977F3" w:rsidRDefault="001977F3" w:rsidP="00E57498">
            <w:pPr>
              <w:pStyle w:val="TAC"/>
            </w:pPr>
            <w:r>
              <w:t xml:space="preserve">TTI length=14 </w:t>
            </w:r>
          </w:p>
        </w:tc>
      </w:tr>
      <w:tr w:rsidR="001977F3" w14:paraId="6D3F3BB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16D440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27D7CE62" w14:textId="77777777" w:rsidR="001977F3" w:rsidRDefault="001977F3" w:rsidP="00E57498">
            <w:pPr>
              <w:pStyle w:val="TAC"/>
            </w:pPr>
            <w:r>
              <w:t>3.11 dB</w:t>
            </w:r>
          </w:p>
          <w:p w14:paraId="1D155986" w14:textId="77777777" w:rsidR="001977F3" w:rsidRDefault="001977F3" w:rsidP="00E57498">
            <w:pPr>
              <w:pStyle w:val="TAC"/>
            </w:pPr>
            <w:r>
              <w:t>10.21 Mbps</w:t>
            </w:r>
          </w:p>
        </w:tc>
        <w:tc>
          <w:tcPr>
            <w:tcW w:w="0" w:type="auto"/>
            <w:tcBorders>
              <w:top w:val="outset" w:sz="6" w:space="0" w:color="auto"/>
              <w:left w:val="outset" w:sz="6" w:space="0" w:color="auto"/>
              <w:bottom w:val="outset" w:sz="6" w:space="0" w:color="auto"/>
              <w:right w:val="outset" w:sz="6" w:space="0" w:color="auto"/>
            </w:tcBorders>
            <w:vAlign w:val="center"/>
          </w:tcPr>
          <w:p w14:paraId="57182DF0" w14:textId="77777777" w:rsidR="001977F3" w:rsidRDefault="001977F3" w:rsidP="00E57498">
            <w:pPr>
              <w:pStyle w:val="TAC"/>
            </w:pPr>
            <w:r>
              <w:t>3.01 dB</w:t>
            </w:r>
          </w:p>
          <w:p w14:paraId="55A73C3C" w14:textId="77777777" w:rsidR="001977F3" w:rsidRDefault="001977F3" w:rsidP="00E57498">
            <w:pPr>
              <w:pStyle w:val="TAC"/>
            </w:pPr>
            <w:r>
              <w:t>11.25 Mbps</w:t>
            </w:r>
          </w:p>
        </w:tc>
        <w:tc>
          <w:tcPr>
            <w:tcW w:w="0" w:type="auto"/>
            <w:tcBorders>
              <w:top w:val="outset" w:sz="6" w:space="0" w:color="auto"/>
              <w:left w:val="outset" w:sz="6" w:space="0" w:color="auto"/>
              <w:bottom w:val="outset" w:sz="6" w:space="0" w:color="auto"/>
              <w:right w:val="outset" w:sz="6" w:space="0" w:color="auto"/>
            </w:tcBorders>
          </w:tcPr>
          <w:p w14:paraId="0BBEA0C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2B3ACD" w14:textId="77777777" w:rsidR="001977F3" w:rsidRDefault="001977F3" w:rsidP="00E57498">
            <w:pPr>
              <w:pStyle w:val="TAC"/>
            </w:pPr>
            <w:r>
              <w:t>2.99 dB</w:t>
            </w:r>
          </w:p>
          <w:p w14:paraId="347BA703" w14:textId="77777777" w:rsidR="001977F3" w:rsidRDefault="001977F3" w:rsidP="00E57498">
            <w:pPr>
              <w:pStyle w:val="TAC"/>
            </w:pPr>
            <w:r>
              <w:t>11.77 Mbps</w:t>
            </w:r>
          </w:p>
        </w:tc>
        <w:tc>
          <w:tcPr>
            <w:tcW w:w="0" w:type="auto"/>
            <w:tcBorders>
              <w:top w:val="outset" w:sz="6" w:space="0" w:color="auto"/>
              <w:left w:val="outset" w:sz="6" w:space="0" w:color="auto"/>
              <w:bottom w:val="outset" w:sz="6" w:space="0" w:color="auto"/>
              <w:right w:val="outset" w:sz="6" w:space="0" w:color="auto"/>
            </w:tcBorders>
            <w:vAlign w:val="center"/>
          </w:tcPr>
          <w:p w14:paraId="06C2DE15" w14:textId="77777777" w:rsidR="001977F3" w:rsidRDefault="001977F3" w:rsidP="00E57498">
            <w:pPr>
              <w:pStyle w:val="TAC"/>
            </w:pPr>
            <w:r>
              <w:t>2.88 dB</w:t>
            </w:r>
          </w:p>
          <w:p w14:paraId="7CCE83BF" w14:textId="77777777" w:rsidR="001977F3" w:rsidRDefault="001977F3" w:rsidP="00E57498">
            <w:pPr>
              <w:pStyle w:val="TAC"/>
            </w:pPr>
            <w:r>
              <w:t>11.94 Mbps</w:t>
            </w:r>
          </w:p>
        </w:tc>
        <w:tc>
          <w:tcPr>
            <w:tcW w:w="0" w:type="auto"/>
            <w:tcBorders>
              <w:top w:val="outset" w:sz="6" w:space="0" w:color="auto"/>
              <w:left w:val="outset" w:sz="6" w:space="0" w:color="auto"/>
              <w:bottom w:val="outset" w:sz="6" w:space="0" w:color="auto"/>
              <w:right w:val="outset" w:sz="6" w:space="0" w:color="auto"/>
            </w:tcBorders>
            <w:vAlign w:val="center"/>
          </w:tcPr>
          <w:p w14:paraId="19A13877" w14:textId="77777777" w:rsidR="001977F3" w:rsidRDefault="001977F3" w:rsidP="00E57498">
            <w:pPr>
              <w:pStyle w:val="TAC"/>
            </w:pPr>
            <w:r>
              <w:t>3.01 dB</w:t>
            </w:r>
          </w:p>
          <w:p w14:paraId="58FFED4B" w14:textId="77777777" w:rsidR="001977F3" w:rsidRDefault="001977F3" w:rsidP="00E57498">
            <w:pPr>
              <w:pStyle w:val="TAC"/>
            </w:pPr>
            <w:r>
              <w:t>12.25 Mbps</w:t>
            </w:r>
          </w:p>
        </w:tc>
      </w:tr>
      <w:tr w:rsidR="001977F3" w14:paraId="0D56CA2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DE2199F"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5FDA946" w14:textId="77777777" w:rsidR="001977F3" w:rsidRDefault="001977F3" w:rsidP="00E57498">
            <w:pPr>
              <w:pStyle w:val="TAC"/>
            </w:pPr>
            <w:r>
              <w:t>27.26 dB</w:t>
            </w:r>
          </w:p>
          <w:p w14:paraId="7F53CB53" w14:textId="77777777" w:rsidR="001977F3" w:rsidRDefault="001977F3" w:rsidP="00E57498">
            <w:pPr>
              <w:pStyle w:val="TAC"/>
            </w:pPr>
            <w:r>
              <w:t>47.42 Mbps</w:t>
            </w:r>
          </w:p>
        </w:tc>
        <w:tc>
          <w:tcPr>
            <w:tcW w:w="0" w:type="auto"/>
            <w:tcBorders>
              <w:top w:val="outset" w:sz="6" w:space="0" w:color="auto"/>
              <w:left w:val="outset" w:sz="6" w:space="0" w:color="auto"/>
              <w:bottom w:val="outset" w:sz="6" w:space="0" w:color="auto"/>
              <w:right w:val="outset" w:sz="6" w:space="0" w:color="auto"/>
            </w:tcBorders>
            <w:vAlign w:val="center"/>
          </w:tcPr>
          <w:p w14:paraId="4CAC3ABE" w14:textId="77777777" w:rsidR="001977F3" w:rsidRDefault="001977F3" w:rsidP="00E57498">
            <w:pPr>
              <w:pStyle w:val="TAC"/>
            </w:pPr>
            <w:r>
              <w:t>27.08 dB</w:t>
            </w:r>
          </w:p>
          <w:p w14:paraId="06567427" w14:textId="77777777" w:rsidR="001977F3" w:rsidRDefault="001977F3" w:rsidP="00E57498">
            <w:pPr>
              <w:pStyle w:val="TAC"/>
            </w:pPr>
            <w:r>
              <w:t>51.36 Mbs</w:t>
            </w:r>
          </w:p>
        </w:tc>
        <w:tc>
          <w:tcPr>
            <w:tcW w:w="0" w:type="auto"/>
            <w:tcBorders>
              <w:top w:val="outset" w:sz="6" w:space="0" w:color="auto"/>
              <w:left w:val="outset" w:sz="6" w:space="0" w:color="auto"/>
              <w:bottom w:val="outset" w:sz="6" w:space="0" w:color="auto"/>
              <w:right w:val="outset" w:sz="6" w:space="0" w:color="auto"/>
            </w:tcBorders>
          </w:tcPr>
          <w:p w14:paraId="3DB2A99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A204918" w14:textId="77777777" w:rsidR="001977F3" w:rsidRDefault="001977F3" w:rsidP="00E57498">
            <w:pPr>
              <w:pStyle w:val="TAC"/>
            </w:pPr>
            <w:r>
              <w:t>27.99 dB</w:t>
            </w:r>
          </w:p>
          <w:p w14:paraId="13A0C549" w14:textId="77777777" w:rsidR="001977F3" w:rsidRDefault="001977F3" w:rsidP="00E57498">
            <w:pPr>
              <w:pStyle w:val="TAC"/>
            </w:pPr>
            <w:r>
              <w:t>53.33</w:t>
            </w:r>
          </w:p>
        </w:tc>
        <w:tc>
          <w:tcPr>
            <w:tcW w:w="0" w:type="auto"/>
            <w:tcBorders>
              <w:top w:val="outset" w:sz="6" w:space="0" w:color="auto"/>
              <w:left w:val="outset" w:sz="6" w:space="0" w:color="auto"/>
              <w:bottom w:val="outset" w:sz="6" w:space="0" w:color="auto"/>
              <w:right w:val="outset" w:sz="6" w:space="0" w:color="auto"/>
            </w:tcBorders>
            <w:vAlign w:val="center"/>
          </w:tcPr>
          <w:p w14:paraId="19BD3167" w14:textId="77777777" w:rsidR="001977F3" w:rsidRDefault="001977F3" w:rsidP="00E57498">
            <w:pPr>
              <w:pStyle w:val="TAC"/>
            </w:pPr>
            <w:r>
              <w:t>28.62 dB</w:t>
            </w:r>
          </w:p>
          <w:p w14:paraId="0A1CF285" w14:textId="77777777" w:rsidR="001977F3" w:rsidRDefault="001977F3" w:rsidP="00E57498">
            <w:pPr>
              <w:pStyle w:val="TAC"/>
            </w:pPr>
            <w:r>
              <w:t>53.98 Mbps</w:t>
            </w:r>
          </w:p>
        </w:tc>
        <w:tc>
          <w:tcPr>
            <w:tcW w:w="0" w:type="auto"/>
            <w:tcBorders>
              <w:top w:val="outset" w:sz="6" w:space="0" w:color="auto"/>
              <w:left w:val="outset" w:sz="6" w:space="0" w:color="auto"/>
              <w:bottom w:val="outset" w:sz="6" w:space="0" w:color="auto"/>
              <w:right w:val="outset" w:sz="6" w:space="0" w:color="auto"/>
            </w:tcBorders>
            <w:vAlign w:val="center"/>
          </w:tcPr>
          <w:p w14:paraId="13909157" w14:textId="77777777" w:rsidR="001977F3" w:rsidRDefault="001977F3" w:rsidP="00E57498">
            <w:pPr>
              <w:pStyle w:val="TAC"/>
            </w:pPr>
            <w:r>
              <w:t>29.97 dB</w:t>
            </w:r>
          </w:p>
          <w:p w14:paraId="2C2472D9" w14:textId="77777777" w:rsidR="001977F3" w:rsidRDefault="001977F3" w:rsidP="00E57498">
            <w:pPr>
              <w:pStyle w:val="TAC"/>
            </w:pPr>
            <w:r>
              <w:t>55.26 Mbps</w:t>
            </w:r>
          </w:p>
        </w:tc>
      </w:tr>
      <w:tr w:rsidR="001977F3" w14:paraId="668AE07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596BD9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2F35DBD"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1D5FCB04"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7EFC2A7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AF7465F"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6B536447"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793AF9B7" w14:textId="77777777" w:rsidR="001977F3" w:rsidRDefault="001977F3" w:rsidP="00E57498">
            <w:pPr>
              <w:pStyle w:val="TAC"/>
            </w:pPr>
            <w:r>
              <w:t xml:space="preserve">&gt;36 </w:t>
            </w:r>
          </w:p>
        </w:tc>
      </w:tr>
      <w:tr w:rsidR="001977F3" w14:paraId="49AB33E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8D2CA63"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bl>
    <w:p w14:paraId="47F2C2D0" w14:textId="77777777" w:rsidR="001977F3" w:rsidRDefault="001977F3" w:rsidP="00E57498">
      <w:pPr>
        <w:pStyle w:val="TH"/>
      </w:pPr>
      <w:r>
        <w:br/>
        <w:t>Table C1.1-14 ETU,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471"/>
        <w:gridCol w:w="1046"/>
        <w:gridCol w:w="1046"/>
        <w:gridCol w:w="1669"/>
      </w:tblGrid>
      <w:tr w:rsidR="001977F3" w14:paraId="3DFEED1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728919C" w14:textId="77777777" w:rsidR="001977F3" w:rsidRDefault="001977F3" w:rsidP="00E57498">
            <w:pPr>
              <w:pStyle w:val="TAC"/>
            </w:pPr>
            <w:r>
              <w:t xml:space="preserve">SNR at 10% BLER </w:t>
            </w:r>
          </w:p>
          <w:p w14:paraId="7A66E4A9"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232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551E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6B33175"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D0D9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08ED7"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48E2C" w14:textId="77777777" w:rsidR="001977F3" w:rsidRDefault="001977F3" w:rsidP="00E57498">
            <w:pPr>
              <w:pStyle w:val="TAC"/>
            </w:pPr>
            <w:r>
              <w:t xml:space="preserve">TTI length=14 </w:t>
            </w:r>
          </w:p>
        </w:tc>
      </w:tr>
      <w:tr w:rsidR="001977F3" w14:paraId="5ED3847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7D9C97E"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3CD92" w14:textId="77777777" w:rsidR="001977F3" w:rsidRDefault="001977F3" w:rsidP="00E57498">
            <w:pPr>
              <w:pStyle w:val="TAC"/>
            </w:pPr>
            <w:r>
              <w:t>0.08 dB</w:t>
            </w:r>
          </w:p>
          <w:p w14:paraId="07C26256" w14:textId="77777777" w:rsidR="001977F3" w:rsidRDefault="001977F3" w:rsidP="00E57498">
            <w:pPr>
              <w:pStyle w:val="TAC"/>
            </w:pPr>
            <w:r>
              <w:t>2.55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3404E" w14:textId="77777777" w:rsidR="001977F3" w:rsidRDefault="001977F3" w:rsidP="00E57498">
            <w:pPr>
              <w:pStyle w:val="TAC"/>
            </w:pPr>
            <w:r>
              <w:t>-0.30 dB</w:t>
            </w:r>
          </w:p>
          <w:p w14:paraId="7A06B99D" w14:textId="77777777" w:rsidR="001977F3" w:rsidRDefault="001977F3" w:rsidP="00E57498">
            <w:pPr>
              <w:pStyle w:val="TAC"/>
            </w:pPr>
            <w:r>
              <w:t>2.86 Mbps</w:t>
            </w:r>
          </w:p>
        </w:tc>
        <w:tc>
          <w:tcPr>
            <w:tcW w:w="0" w:type="auto"/>
            <w:tcBorders>
              <w:top w:val="outset" w:sz="6" w:space="0" w:color="auto"/>
              <w:left w:val="outset" w:sz="6" w:space="0" w:color="auto"/>
              <w:bottom w:val="outset" w:sz="6" w:space="0" w:color="auto"/>
              <w:right w:val="outset" w:sz="6" w:space="0" w:color="auto"/>
            </w:tcBorders>
          </w:tcPr>
          <w:p w14:paraId="6F0BAE9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E361972" w14:textId="77777777" w:rsidR="001977F3" w:rsidRDefault="001977F3" w:rsidP="00E57498">
            <w:pPr>
              <w:pStyle w:val="TAC"/>
            </w:pPr>
            <w:r>
              <w:t>-0.47 dB</w:t>
            </w:r>
          </w:p>
          <w:p w14:paraId="6C7AF99C" w14:textId="77777777" w:rsidR="001977F3" w:rsidRDefault="001977F3" w:rsidP="00E57498">
            <w:pPr>
              <w:pStyle w:val="TAC"/>
            </w:pPr>
            <w:r>
              <w:t>3.01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6D5A6" w14:textId="77777777" w:rsidR="001977F3" w:rsidRDefault="001977F3" w:rsidP="00E57498">
            <w:pPr>
              <w:pStyle w:val="TAC"/>
            </w:pPr>
            <w:r>
              <w:t>-0.60 dB</w:t>
            </w:r>
          </w:p>
          <w:p w14:paraId="1AFF2470" w14:textId="77777777" w:rsidR="001977F3" w:rsidRDefault="001977F3" w:rsidP="00E57498">
            <w:pPr>
              <w:pStyle w:val="TAC"/>
            </w:pPr>
            <w:r>
              <w:t>3.06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59C14" w14:textId="77777777" w:rsidR="001977F3" w:rsidRDefault="001977F3" w:rsidP="00E57498">
            <w:pPr>
              <w:pStyle w:val="TAC"/>
            </w:pPr>
            <w:r>
              <w:t>-0.77 dB</w:t>
            </w:r>
          </w:p>
          <w:p w14:paraId="42E1785E" w14:textId="77777777" w:rsidR="001977F3" w:rsidRDefault="001977F3" w:rsidP="00E57498">
            <w:pPr>
              <w:pStyle w:val="TAC"/>
            </w:pPr>
            <w:r>
              <w:t>3.15 Mbps</w:t>
            </w:r>
          </w:p>
        </w:tc>
      </w:tr>
      <w:tr w:rsidR="001977F3" w14:paraId="35DEBAF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38DACA8"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5AAA9" w14:textId="77777777" w:rsidR="001977F3" w:rsidRDefault="001977F3" w:rsidP="00E57498">
            <w:pPr>
              <w:pStyle w:val="TAC"/>
            </w:pPr>
            <w:r>
              <w:t>12.88 dB</w:t>
            </w:r>
          </w:p>
          <w:p w14:paraId="4910D229" w14:textId="77777777" w:rsidR="001977F3" w:rsidRDefault="001977F3" w:rsidP="00E57498">
            <w:pPr>
              <w:pStyle w:val="TAC"/>
            </w:pPr>
            <w:r>
              <w:t>12.18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B54A6" w14:textId="77777777" w:rsidR="001977F3" w:rsidRDefault="001977F3" w:rsidP="00E57498">
            <w:pPr>
              <w:pStyle w:val="TAC"/>
            </w:pPr>
            <w:r>
              <w:t>12.57 dB</w:t>
            </w:r>
          </w:p>
          <w:p w14:paraId="3BCB3168" w14:textId="77777777" w:rsidR="001977F3" w:rsidRDefault="001977F3" w:rsidP="00E57498">
            <w:pPr>
              <w:pStyle w:val="TAC"/>
            </w:pPr>
            <w:r>
              <w:t>13.22 Mbps</w:t>
            </w:r>
          </w:p>
        </w:tc>
        <w:tc>
          <w:tcPr>
            <w:tcW w:w="0" w:type="auto"/>
            <w:tcBorders>
              <w:top w:val="outset" w:sz="6" w:space="0" w:color="auto"/>
              <w:left w:val="outset" w:sz="6" w:space="0" w:color="auto"/>
              <w:bottom w:val="outset" w:sz="6" w:space="0" w:color="auto"/>
              <w:right w:val="outset" w:sz="6" w:space="0" w:color="auto"/>
            </w:tcBorders>
          </w:tcPr>
          <w:p w14:paraId="7D33391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1225783" w14:textId="77777777" w:rsidR="001977F3" w:rsidRDefault="001977F3" w:rsidP="00E57498">
            <w:pPr>
              <w:pStyle w:val="TAC"/>
            </w:pPr>
            <w:r>
              <w:t>12.46 dB</w:t>
            </w:r>
          </w:p>
          <w:p w14:paraId="0D8417EE" w14:textId="77777777" w:rsidR="001977F3" w:rsidRDefault="001977F3" w:rsidP="00E57498">
            <w:pPr>
              <w:pStyle w:val="TAC"/>
            </w:pPr>
            <w:r>
              <w:t>13.74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6C90C" w14:textId="77777777" w:rsidR="001977F3" w:rsidRDefault="001977F3" w:rsidP="00E57498">
            <w:pPr>
              <w:pStyle w:val="TAC"/>
            </w:pPr>
            <w:r>
              <w:t>12.22 dB</w:t>
            </w:r>
          </w:p>
          <w:p w14:paraId="76ABA50D" w14:textId="77777777" w:rsidR="001977F3" w:rsidRDefault="001977F3" w:rsidP="00E57498">
            <w:pPr>
              <w:pStyle w:val="TAC"/>
            </w:pPr>
            <w:r>
              <w:t>13.91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7DFCE" w14:textId="77777777" w:rsidR="001977F3" w:rsidRDefault="001977F3" w:rsidP="00E57498">
            <w:pPr>
              <w:pStyle w:val="TAC"/>
            </w:pPr>
            <w:r>
              <w:t>12.21 dB</w:t>
            </w:r>
          </w:p>
          <w:p w14:paraId="2781B3E2" w14:textId="77777777" w:rsidR="001977F3" w:rsidRDefault="001977F3" w:rsidP="00E57498">
            <w:pPr>
              <w:pStyle w:val="TAC"/>
            </w:pPr>
            <w:r>
              <w:t>14.24 Mbps</w:t>
            </w:r>
          </w:p>
        </w:tc>
      </w:tr>
      <w:tr w:rsidR="001977F3" w14:paraId="07A2A70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CB79C14"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B78E4" w14:textId="77777777" w:rsidR="001977F3" w:rsidRDefault="001977F3" w:rsidP="00E57498">
            <w:pPr>
              <w:pStyle w:val="TAC"/>
            </w:pPr>
            <w:r>
              <w:t>24.59 dB</w:t>
            </w:r>
          </w:p>
          <w:p w14:paraId="6689A38F" w14:textId="77777777" w:rsidR="001977F3" w:rsidRDefault="001977F3" w:rsidP="00E57498">
            <w:pPr>
              <w:pStyle w:val="TAC"/>
            </w:pPr>
            <w:r>
              <w:t>20.44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491F8" w14:textId="77777777" w:rsidR="001977F3" w:rsidRDefault="001977F3" w:rsidP="00E57498">
            <w:pPr>
              <w:pStyle w:val="TAC"/>
            </w:pPr>
            <w:r>
              <w:t>23.00 dB</w:t>
            </w:r>
          </w:p>
          <w:p w14:paraId="4C70BBF2" w14:textId="77777777" w:rsidR="001977F3" w:rsidRDefault="001977F3" w:rsidP="00E57498">
            <w:pPr>
              <w:pStyle w:val="TAC"/>
            </w:pPr>
            <w:r>
              <w:t>22.10 Mbps</w:t>
            </w:r>
          </w:p>
        </w:tc>
        <w:tc>
          <w:tcPr>
            <w:tcW w:w="0" w:type="auto"/>
            <w:tcBorders>
              <w:top w:val="outset" w:sz="6" w:space="0" w:color="auto"/>
              <w:left w:val="outset" w:sz="6" w:space="0" w:color="auto"/>
              <w:bottom w:val="outset" w:sz="6" w:space="0" w:color="auto"/>
              <w:right w:val="outset" w:sz="6" w:space="0" w:color="auto"/>
            </w:tcBorders>
          </w:tcPr>
          <w:p w14:paraId="1BE71F7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CAFB975" w14:textId="77777777" w:rsidR="001977F3" w:rsidRDefault="001977F3" w:rsidP="00E57498">
            <w:pPr>
              <w:pStyle w:val="TAC"/>
            </w:pPr>
            <w:r>
              <w:t>22.44 dB</w:t>
            </w:r>
          </w:p>
          <w:p w14:paraId="4C6A7613" w14:textId="77777777" w:rsidR="001977F3" w:rsidRDefault="001977F3" w:rsidP="00E57498">
            <w:pPr>
              <w:pStyle w:val="TAC"/>
            </w:pPr>
            <w:r>
              <w:t>22.93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09610" w14:textId="77777777" w:rsidR="001977F3" w:rsidRDefault="001977F3" w:rsidP="00E57498">
            <w:pPr>
              <w:pStyle w:val="TAC"/>
            </w:pPr>
            <w:r>
              <w:t>23.09 dB</w:t>
            </w:r>
          </w:p>
          <w:p w14:paraId="67C9B183" w14:textId="77777777" w:rsidR="001977F3" w:rsidRDefault="001977F3" w:rsidP="00E57498">
            <w:pPr>
              <w:pStyle w:val="TAC"/>
            </w:pPr>
            <w:r>
              <w:t>23.21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BD64A" w14:textId="77777777" w:rsidR="001977F3" w:rsidRDefault="001977F3" w:rsidP="00E57498">
            <w:pPr>
              <w:pStyle w:val="TAC"/>
            </w:pPr>
            <w:r>
              <w:t>22.27 dB</w:t>
            </w:r>
          </w:p>
          <w:p w14:paraId="3E48BDB5" w14:textId="77777777" w:rsidR="001977F3" w:rsidRDefault="001977F3" w:rsidP="00E57498">
            <w:pPr>
              <w:pStyle w:val="TAC"/>
            </w:pPr>
            <w:r>
              <w:t>23.74 Mbps</w:t>
            </w:r>
          </w:p>
        </w:tc>
      </w:tr>
      <w:tr w:rsidR="001977F3" w14:paraId="1832D5C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5EE0B44" w14:textId="77777777" w:rsidR="001977F3" w:rsidRDefault="001977F3" w:rsidP="00E57498">
            <w:pPr>
              <w:pStyle w:val="TAC"/>
            </w:pPr>
            <w:r>
              <w:t xml:space="preserve">R1-163313 / Source 8 </w:t>
            </w:r>
            <w:r>
              <w:br/>
              <w:t xml:space="preserve">50 PRB, 10 MHz system bandwidth, </w:t>
            </w:r>
            <w:r w:rsidRPr="00F276D2">
              <w:t>RX imperfections and 6% TX EVM,</w:t>
            </w:r>
            <w:r>
              <w:t xml:space="preserve"> </w:t>
            </w:r>
            <w:r>
              <w:br/>
            </w:r>
            <w:r w:rsidRPr="00F276D2">
              <w:t>2CCE (72RE) reserved for short PDCCH transmission each short TTI</w:t>
            </w:r>
          </w:p>
        </w:tc>
      </w:tr>
      <w:tr w:rsidR="001977F3" w14:paraId="2A904C5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13FA488" w14:textId="77777777"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7D790"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5875B"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59671F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E1A1E"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CDC80"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3C7AF" w14:textId="77777777" w:rsidR="001977F3" w:rsidRDefault="001977F3" w:rsidP="00E57498">
            <w:pPr>
              <w:pStyle w:val="TAC"/>
            </w:pPr>
            <w:r>
              <w:t xml:space="preserve">TTI length=14 </w:t>
            </w:r>
          </w:p>
        </w:tc>
      </w:tr>
      <w:tr w:rsidR="001977F3" w14:paraId="3BE53FD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CCE195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09AF407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34862CE" w14:textId="77777777" w:rsidR="001977F3" w:rsidRDefault="001977F3" w:rsidP="00E57498">
            <w:pPr>
              <w:pStyle w:val="TAC"/>
            </w:pPr>
            <w:r>
              <w:t>2.84</w:t>
            </w:r>
            <w:r>
              <w:rPr>
                <w:lang w:eastAsia="ja-JP"/>
              </w:rPr>
              <w:t xml:space="preserve"> dB</w:t>
            </w:r>
            <w:r>
              <w:br/>
            </w:r>
            <w:r>
              <w:rPr>
                <w:lang w:eastAsia="ja-JP"/>
              </w:rPr>
              <w:t>3.51 Mbps</w:t>
            </w:r>
          </w:p>
        </w:tc>
        <w:tc>
          <w:tcPr>
            <w:tcW w:w="0" w:type="auto"/>
            <w:tcBorders>
              <w:top w:val="outset" w:sz="6" w:space="0" w:color="auto"/>
              <w:left w:val="outset" w:sz="6" w:space="0" w:color="auto"/>
              <w:bottom w:val="outset" w:sz="6" w:space="0" w:color="auto"/>
              <w:right w:val="outset" w:sz="6" w:space="0" w:color="auto"/>
            </w:tcBorders>
          </w:tcPr>
          <w:p w14:paraId="2B03494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2038B0" w14:textId="77777777" w:rsidR="001977F3" w:rsidRDefault="001977F3" w:rsidP="00E57498">
            <w:pPr>
              <w:pStyle w:val="TAC"/>
            </w:pPr>
            <w:r>
              <w:t>3.34</w:t>
            </w:r>
            <w:r>
              <w:rPr>
                <w:lang w:eastAsia="ja-JP"/>
              </w:rPr>
              <w:t xml:space="preserve"> dB</w:t>
            </w:r>
            <w:r>
              <w:br/>
            </w:r>
            <w:r>
              <w:rPr>
                <w:lang w:eastAsia="ja-JP"/>
              </w:rPr>
              <w:t>3.88 Mbps</w:t>
            </w:r>
          </w:p>
        </w:tc>
        <w:tc>
          <w:tcPr>
            <w:tcW w:w="0" w:type="auto"/>
            <w:tcBorders>
              <w:top w:val="outset" w:sz="6" w:space="0" w:color="auto"/>
              <w:left w:val="outset" w:sz="6" w:space="0" w:color="auto"/>
              <w:bottom w:val="outset" w:sz="6" w:space="0" w:color="auto"/>
              <w:right w:val="outset" w:sz="6" w:space="0" w:color="auto"/>
            </w:tcBorders>
            <w:vAlign w:val="center"/>
          </w:tcPr>
          <w:p w14:paraId="472B7B5F" w14:textId="77777777" w:rsidR="001977F3" w:rsidRDefault="001977F3" w:rsidP="00E57498">
            <w:pPr>
              <w:pStyle w:val="TAC"/>
            </w:pPr>
            <w:r>
              <w:t>1.24</w:t>
            </w:r>
            <w:r>
              <w:rPr>
                <w:lang w:eastAsia="ja-JP"/>
              </w:rPr>
              <w:t xml:space="preserve"> dB</w:t>
            </w:r>
            <w:r>
              <w:br/>
            </w:r>
            <w:r>
              <w:rPr>
                <w:lang w:eastAsia="ja-JP"/>
              </w:rPr>
              <w:t>3.62 Mbps</w:t>
            </w:r>
          </w:p>
        </w:tc>
        <w:tc>
          <w:tcPr>
            <w:tcW w:w="0" w:type="auto"/>
            <w:tcBorders>
              <w:top w:val="outset" w:sz="6" w:space="0" w:color="auto"/>
              <w:left w:val="outset" w:sz="6" w:space="0" w:color="auto"/>
              <w:bottom w:val="outset" w:sz="6" w:space="0" w:color="auto"/>
              <w:right w:val="outset" w:sz="6" w:space="0" w:color="auto"/>
            </w:tcBorders>
            <w:vAlign w:val="center"/>
          </w:tcPr>
          <w:p w14:paraId="6A28D7A2" w14:textId="77777777" w:rsidR="001977F3" w:rsidRDefault="001977F3" w:rsidP="00E57498">
            <w:pPr>
              <w:pStyle w:val="TAC"/>
            </w:pPr>
            <w:r>
              <w:t>1.75</w:t>
            </w:r>
            <w:r>
              <w:rPr>
                <w:lang w:eastAsia="ja-JP"/>
              </w:rPr>
              <w:t xml:space="preserve"> dB</w:t>
            </w:r>
            <w:r>
              <w:br/>
            </w:r>
            <w:r>
              <w:rPr>
                <w:lang w:eastAsia="ja-JP"/>
              </w:rPr>
              <w:t>3.77 Mbps</w:t>
            </w:r>
          </w:p>
        </w:tc>
      </w:tr>
      <w:tr w:rsidR="001977F3" w14:paraId="6F11059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4CDDFDC"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911D7D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C91E935" w14:textId="77777777" w:rsidR="001977F3" w:rsidRDefault="001977F3" w:rsidP="00E57498">
            <w:pPr>
              <w:pStyle w:val="TAC"/>
            </w:pPr>
            <w:r>
              <w:t>14.42</w:t>
            </w:r>
            <w:r>
              <w:rPr>
                <w:lang w:eastAsia="ja-JP"/>
              </w:rPr>
              <w:t xml:space="preserve"> dB</w:t>
            </w:r>
            <w:r>
              <w:br/>
            </w:r>
            <w:r>
              <w:rPr>
                <w:lang w:eastAsia="ja-JP"/>
              </w:rPr>
              <w:t>17.06 Mbps</w:t>
            </w:r>
          </w:p>
        </w:tc>
        <w:tc>
          <w:tcPr>
            <w:tcW w:w="0" w:type="auto"/>
            <w:tcBorders>
              <w:top w:val="outset" w:sz="6" w:space="0" w:color="auto"/>
              <w:left w:val="outset" w:sz="6" w:space="0" w:color="auto"/>
              <w:bottom w:val="outset" w:sz="6" w:space="0" w:color="auto"/>
              <w:right w:val="outset" w:sz="6" w:space="0" w:color="auto"/>
            </w:tcBorders>
          </w:tcPr>
          <w:p w14:paraId="14AC868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9B093B9" w14:textId="77777777" w:rsidR="001977F3" w:rsidRDefault="001977F3" w:rsidP="00E57498">
            <w:pPr>
              <w:pStyle w:val="TAC"/>
            </w:pPr>
            <w:r>
              <w:t>14.97</w:t>
            </w:r>
            <w:r>
              <w:rPr>
                <w:lang w:eastAsia="ja-JP"/>
              </w:rPr>
              <w:t xml:space="preserve"> dB</w:t>
            </w:r>
            <w:r>
              <w:br/>
            </w:r>
            <w:r>
              <w:rPr>
                <w:lang w:eastAsia="ja-JP"/>
              </w:rPr>
              <w:t>17.63 Mbps</w:t>
            </w:r>
          </w:p>
        </w:tc>
        <w:tc>
          <w:tcPr>
            <w:tcW w:w="0" w:type="auto"/>
            <w:tcBorders>
              <w:top w:val="outset" w:sz="6" w:space="0" w:color="auto"/>
              <w:left w:val="outset" w:sz="6" w:space="0" w:color="auto"/>
              <w:bottom w:val="outset" w:sz="6" w:space="0" w:color="auto"/>
              <w:right w:val="outset" w:sz="6" w:space="0" w:color="auto"/>
            </w:tcBorders>
            <w:vAlign w:val="center"/>
          </w:tcPr>
          <w:p w14:paraId="461FF507" w14:textId="77777777" w:rsidR="001977F3" w:rsidRDefault="001977F3" w:rsidP="00E57498">
            <w:pPr>
              <w:pStyle w:val="TAC"/>
            </w:pPr>
            <w:r>
              <w:t>13.1</w:t>
            </w:r>
            <w:r>
              <w:rPr>
                <w:lang w:eastAsia="ja-JP"/>
              </w:rPr>
              <w:t xml:space="preserve"> dB</w:t>
            </w:r>
            <w:r>
              <w:br/>
            </w:r>
            <w:r>
              <w:rPr>
                <w:lang w:eastAsia="ja-JP"/>
              </w:rPr>
              <w:t>16.47 Mbps</w:t>
            </w:r>
          </w:p>
        </w:tc>
        <w:tc>
          <w:tcPr>
            <w:tcW w:w="0" w:type="auto"/>
            <w:tcBorders>
              <w:top w:val="outset" w:sz="6" w:space="0" w:color="auto"/>
              <w:left w:val="outset" w:sz="6" w:space="0" w:color="auto"/>
              <w:bottom w:val="outset" w:sz="6" w:space="0" w:color="auto"/>
              <w:right w:val="outset" w:sz="6" w:space="0" w:color="auto"/>
            </w:tcBorders>
            <w:vAlign w:val="center"/>
          </w:tcPr>
          <w:p w14:paraId="5307D8B2" w14:textId="77777777" w:rsidR="001977F3" w:rsidRDefault="001977F3" w:rsidP="00E57498">
            <w:pPr>
              <w:pStyle w:val="TAC"/>
            </w:pPr>
            <w:r>
              <w:t>12.85</w:t>
            </w:r>
            <w:r>
              <w:rPr>
                <w:lang w:eastAsia="ja-JP"/>
              </w:rPr>
              <w:t xml:space="preserve"> dB</w:t>
            </w:r>
            <w:r>
              <w:br/>
            </w:r>
            <w:r>
              <w:rPr>
                <w:lang w:eastAsia="ja-JP"/>
              </w:rPr>
              <w:t>16.57 Mbps</w:t>
            </w:r>
          </w:p>
        </w:tc>
      </w:tr>
      <w:tr w:rsidR="001977F3" w14:paraId="0644F56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B11803F"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971E8D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1FE9F54" w14:textId="77777777" w:rsidR="001977F3" w:rsidRDefault="001977F3" w:rsidP="00E57498">
            <w:pPr>
              <w:pStyle w:val="TAC"/>
            </w:pPr>
            <w:r>
              <w:t>21.92</w:t>
            </w:r>
            <w:r>
              <w:rPr>
                <w:lang w:eastAsia="ja-JP"/>
              </w:rPr>
              <w:t xml:space="preserve"> dB</w:t>
            </w:r>
            <w:r>
              <w:br/>
            </w:r>
            <w:r>
              <w:rPr>
                <w:lang w:eastAsia="ja-JP"/>
              </w:rPr>
              <w:t>29.14 Mbps</w:t>
            </w:r>
          </w:p>
        </w:tc>
        <w:tc>
          <w:tcPr>
            <w:tcW w:w="0" w:type="auto"/>
            <w:tcBorders>
              <w:top w:val="outset" w:sz="6" w:space="0" w:color="auto"/>
              <w:left w:val="outset" w:sz="6" w:space="0" w:color="auto"/>
              <w:bottom w:val="outset" w:sz="6" w:space="0" w:color="auto"/>
              <w:right w:val="outset" w:sz="6" w:space="0" w:color="auto"/>
            </w:tcBorders>
          </w:tcPr>
          <w:p w14:paraId="303332D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31DCA3" w14:textId="77777777" w:rsidR="001977F3" w:rsidRDefault="001977F3" w:rsidP="00E57498">
            <w:pPr>
              <w:pStyle w:val="TAC"/>
            </w:pPr>
            <w:r>
              <w:t>22.56</w:t>
            </w:r>
            <w:r>
              <w:rPr>
                <w:lang w:eastAsia="ja-JP"/>
              </w:rPr>
              <w:t xml:space="preserve"> dB</w:t>
            </w:r>
            <w:r>
              <w:br/>
            </w:r>
            <w:r>
              <w:rPr>
                <w:lang w:eastAsia="ja-JP"/>
              </w:rPr>
              <w:t>30.22 Mbps</w:t>
            </w:r>
          </w:p>
        </w:tc>
        <w:tc>
          <w:tcPr>
            <w:tcW w:w="0" w:type="auto"/>
            <w:tcBorders>
              <w:top w:val="outset" w:sz="6" w:space="0" w:color="auto"/>
              <w:left w:val="outset" w:sz="6" w:space="0" w:color="auto"/>
              <w:bottom w:val="outset" w:sz="6" w:space="0" w:color="auto"/>
              <w:right w:val="outset" w:sz="6" w:space="0" w:color="auto"/>
            </w:tcBorders>
            <w:vAlign w:val="center"/>
          </w:tcPr>
          <w:p w14:paraId="0EEA2917" w14:textId="77777777" w:rsidR="001977F3" w:rsidRDefault="001977F3" w:rsidP="00E57498">
            <w:pPr>
              <w:pStyle w:val="TAC"/>
            </w:pPr>
            <w:r>
              <w:t>20.65</w:t>
            </w:r>
            <w:r>
              <w:rPr>
                <w:lang w:eastAsia="ja-JP"/>
              </w:rPr>
              <w:t xml:space="preserve"> dB</w:t>
            </w:r>
            <w:r>
              <w:br/>
            </w:r>
            <w:r>
              <w:rPr>
                <w:lang w:eastAsia="ja-JP"/>
              </w:rPr>
              <w:t>28.47 Mbps</w:t>
            </w:r>
          </w:p>
        </w:tc>
        <w:tc>
          <w:tcPr>
            <w:tcW w:w="0" w:type="auto"/>
            <w:tcBorders>
              <w:top w:val="outset" w:sz="6" w:space="0" w:color="auto"/>
              <w:left w:val="outset" w:sz="6" w:space="0" w:color="auto"/>
              <w:bottom w:val="outset" w:sz="6" w:space="0" w:color="auto"/>
              <w:right w:val="outset" w:sz="6" w:space="0" w:color="auto"/>
            </w:tcBorders>
            <w:vAlign w:val="center"/>
          </w:tcPr>
          <w:p w14:paraId="483722F5" w14:textId="77777777" w:rsidR="001977F3" w:rsidRDefault="001977F3" w:rsidP="00E57498">
            <w:pPr>
              <w:pStyle w:val="TAC"/>
            </w:pPr>
            <w:r>
              <w:t>20.24</w:t>
            </w:r>
            <w:r>
              <w:rPr>
                <w:lang w:eastAsia="ja-JP"/>
              </w:rPr>
              <w:t xml:space="preserve"> dB</w:t>
            </w:r>
            <w:r>
              <w:br/>
            </w:r>
            <w:r>
              <w:rPr>
                <w:lang w:eastAsia="ja-JP"/>
              </w:rPr>
              <w:t>28.86 Mbps</w:t>
            </w:r>
          </w:p>
        </w:tc>
      </w:tr>
      <w:tr w:rsidR="001977F3" w14:paraId="4F42BB0D"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E877FE8" w14:textId="77777777" w:rsidR="001977F3" w:rsidRDefault="001977F3" w:rsidP="00E57498">
            <w:pPr>
              <w:pStyle w:val="TAC"/>
            </w:pPr>
            <w:r>
              <w:t xml:space="preserve">R1-163399 / Source 13 </w:t>
            </w:r>
            <w:r>
              <w:br/>
              <w:t xml:space="preserve">50 PRB, 10 MHz system bandwidth. Channel estimation based on </w:t>
            </w:r>
            <w:r w:rsidRPr="00CB7891">
              <w:t xml:space="preserve">CRS included </w:t>
            </w:r>
            <w:r>
              <w:br/>
            </w:r>
            <w:r w:rsidRPr="00CB7891">
              <w:t xml:space="preserve">in OFDM symbols within 1 msec before the scheduled TTI is used </w:t>
            </w:r>
            <w:r>
              <w:br/>
            </w:r>
            <w:r w:rsidRPr="00CB7891">
              <w:t>for channel estimation.</w:t>
            </w:r>
          </w:p>
        </w:tc>
      </w:tr>
      <w:tr w:rsidR="001977F3" w14:paraId="495AAB4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E0EBE69" w14:textId="77777777" w:rsidR="001977F3" w:rsidRDefault="001977F3" w:rsidP="00E57498">
            <w:pPr>
              <w:pStyle w:val="TAC"/>
            </w:pPr>
            <w:r>
              <w:t>SNR at 10% BLER</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B901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2D8C9"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4034D1E"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2574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B47C3"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CDF2E" w14:textId="77777777" w:rsidR="001977F3" w:rsidRDefault="001977F3" w:rsidP="00E57498">
            <w:pPr>
              <w:pStyle w:val="TAC"/>
            </w:pPr>
            <w:r>
              <w:t xml:space="preserve">TTI length=14 </w:t>
            </w:r>
          </w:p>
        </w:tc>
      </w:tr>
      <w:tr w:rsidR="001977F3" w14:paraId="43447C8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66A564E"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287DC40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BD71F21" w14:textId="77777777" w:rsidR="001977F3" w:rsidRPr="007B1E78" w:rsidRDefault="001977F3" w:rsidP="00E57498">
            <w:pPr>
              <w:pStyle w:val="TAC"/>
            </w:pPr>
            <w:r>
              <w:rPr>
                <w:rFonts w:ascii="Calibri" w:hAnsi="Calibri" w:cs="Calibri"/>
                <w:color w:val="000000"/>
              </w:rPr>
              <w:t>2.28</w:t>
            </w:r>
            <w:r>
              <w:rPr>
                <w:lang w:eastAsia="ja-JP"/>
              </w:rPr>
              <w:t xml:space="preserve"> dB</w:t>
            </w:r>
            <w:r>
              <w:br/>
            </w:r>
            <w:r>
              <w:rPr>
                <w:lang w:eastAsia="ja-JP"/>
              </w:rPr>
              <w:t>3.67 Mbps</w:t>
            </w:r>
          </w:p>
        </w:tc>
        <w:tc>
          <w:tcPr>
            <w:tcW w:w="0" w:type="auto"/>
            <w:tcBorders>
              <w:top w:val="outset" w:sz="6" w:space="0" w:color="auto"/>
              <w:left w:val="outset" w:sz="6" w:space="0" w:color="auto"/>
              <w:bottom w:val="outset" w:sz="6" w:space="0" w:color="auto"/>
              <w:right w:val="outset" w:sz="6" w:space="0" w:color="auto"/>
            </w:tcBorders>
            <w:vAlign w:val="center"/>
          </w:tcPr>
          <w:p w14:paraId="06D23139"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8B7117A" w14:textId="77777777" w:rsidR="001977F3" w:rsidRPr="007B1E78" w:rsidRDefault="001977F3" w:rsidP="00E57498">
            <w:pPr>
              <w:pStyle w:val="TAC"/>
            </w:pPr>
            <w:r>
              <w:rPr>
                <w:rFonts w:ascii="Calibri" w:hAnsi="Calibri" w:cs="Calibri"/>
                <w:color w:val="000000"/>
              </w:rPr>
              <w:t>2.65</w:t>
            </w:r>
            <w:r>
              <w:rPr>
                <w:lang w:eastAsia="ja-JP"/>
              </w:rPr>
              <w:t xml:space="preserve"> dB</w:t>
            </w:r>
            <w:r>
              <w:br/>
            </w:r>
            <w:r>
              <w:rPr>
                <w:lang w:eastAsia="ja-JP"/>
              </w:rPr>
              <w:t>3.78 Mbps</w:t>
            </w:r>
          </w:p>
        </w:tc>
        <w:tc>
          <w:tcPr>
            <w:tcW w:w="0" w:type="auto"/>
            <w:tcBorders>
              <w:top w:val="outset" w:sz="6" w:space="0" w:color="auto"/>
              <w:left w:val="outset" w:sz="6" w:space="0" w:color="auto"/>
              <w:bottom w:val="outset" w:sz="6" w:space="0" w:color="auto"/>
              <w:right w:val="outset" w:sz="6" w:space="0" w:color="auto"/>
            </w:tcBorders>
            <w:vAlign w:val="center"/>
          </w:tcPr>
          <w:p w14:paraId="322650E2" w14:textId="77777777" w:rsidR="001977F3" w:rsidRPr="007B1E78" w:rsidRDefault="001977F3" w:rsidP="00E57498">
            <w:pPr>
              <w:pStyle w:val="TAC"/>
            </w:pPr>
            <w:r>
              <w:rPr>
                <w:rFonts w:ascii="Calibri" w:hAnsi="Calibri" w:cs="Calibri"/>
                <w:color w:val="000000"/>
              </w:rPr>
              <w:t>1.58</w:t>
            </w:r>
            <w:r>
              <w:rPr>
                <w:lang w:eastAsia="ja-JP"/>
              </w:rPr>
              <w:t xml:space="preserve"> dB</w:t>
            </w:r>
            <w:r>
              <w:br/>
            </w:r>
            <w:r>
              <w:rPr>
                <w:lang w:eastAsia="ja-JP"/>
              </w:rPr>
              <w:t>3.64 Mbps</w:t>
            </w:r>
          </w:p>
        </w:tc>
        <w:tc>
          <w:tcPr>
            <w:tcW w:w="0" w:type="auto"/>
            <w:tcBorders>
              <w:top w:val="outset" w:sz="6" w:space="0" w:color="auto"/>
              <w:left w:val="outset" w:sz="6" w:space="0" w:color="auto"/>
              <w:bottom w:val="outset" w:sz="6" w:space="0" w:color="auto"/>
              <w:right w:val="outset" w:sz="6" w:space="0" w:color="auto"/>
            </w:tcBorders>
            <w:vAlign w:val="center"/>
          </w:tcPr>
          <w:p w14:paraId="02F9C699" w14:textId="77777777" w:rsidR="001977F3" w:rsidRPr="007B1E78" w:rsidRDefault="001977F3" w:rsidP="00E57498">
            <w:pPr>
              <w:pStyle w:val="TAC"/>
            </w:pPr>
            <w:r>
              <w:rPr>
                <w:rFonts w:ascii="Calibri" w:hAnsi="Calibri" w:cs="Calibri"/>
                <w:color w:val="000000"/>
              </w:rPr>
              <w:t>1.75</w:t>
            </w:r>
            <w:r>
              <w:rPr>
                <w:lang w:eastAsia="ja-JP"/>
              </w:rPr>
              <w:t xml:space="preserve"> dB</w:t>
            </w:r>
            <w:r>
              <w:br/>
            </w:r>
            <w:r>
              <w:rPr>
                <w:lang w:eastAsia="ja-JP"/>
              </w:rPr>
              <w:t>3.77 Mbps</w:t>
            </w:r>
          </w:p>
        </w:tc>
      </w:tr>
      <w:tr w:rsidR="001977F3" w14:paraId="3A551C3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56B0411"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587DEA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75D51C" w14:textId="77777777" w:rsidR="001977F3" w:rsidRPr="007B1E78" w:rsidRDefault="001977F3" w:rsidP="00E57498">
            <w:pPr>
              <w:pStyle w:val="TAC"/>
            </w:pPr>
            <w:r>
              <w:rPr>
                <w:rFonts w:ascii="Calibri" w:hAnsi="Calibri" w:cs="Calibri"/>
                <w:color w:val="000000"/>
              </w:rPr>
              <w:t>13.54</w:t>
            </w:r>
            <w:r>
              <w:rPr>
                <w:lang w:eastAsia="ja-JP"/>
              </w:rPr>
              <w:t xml:space="preserve"> dB</w:t>
            </w:r>
            <w:r>
              <w:br/>
            </w:r>
            <w:r>
              <w:rPr>
                <w:lang w:eastAsia="ja-JP"/>
              </w:rPr>
              <w:t>16.85 Mbps</w:t>
            </w:r>
          </w:p>
        </w:tc>
        <w:tc>
          <w:tcPr>
            <w:tcW w:w="0" w:type="auto"/>
            <w:tcBorders>
              <w:top w:val="outset" w:sz="6" w:space="0" w:color="auto"/>
              <w:left w:val="outset" w:sz="6" w:space="0" w:color="auto"/>
              <w:bottom w:val="outset" w:sz="6" w:space="0" w:color="auto"/>
              <w:right w:val="outset" w:sz="6" w:space="0" w:color="auto"/>
            </w:tcBorders>
            <w:vAlign w:val="center"/>
          </w:tcPr>
          <w:p w14:paraId="4B7D533C"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1EF0A40" w14:textId="77777777" w:rsidR="001977F3" w:rsidRPr="007B1E78" w:rsidRDefault="001977F3" w:rsidP="00E57498">
            <w:pPr>
              <w:pStyle w:val="TAC"/>
            </w:pPr>
            <w:r>
              <w:rPr>
                <w:rFonts w:ascii="Calibri" w:hAnsi="Calibri" w:cs="Calibri"/>
                <w:color w:val="000000"/>
              </w:rPr>
              <w:t>14.24</w:t>
            </w:r>
            <w:r>
              <w:rPr>
                <w:lang w:eastAsia="ja-JP"/>
              </w:rPr>
              <w:t xml:space="preserve"> dB</w:t>
            </w:r>
            <w:r>
              <w:br/>
            </w:r>
            <w:r>
              <w:rPr>
                <w:lang w:eastAsia="ja-JP"/>
              </w:rPr>
              <w:t>17.59 Mbps</w:t>
            </w:r>
          </w:p>
        </w:tc>
        <w:tc>
          <w:tcPr>
            <w:tcW w:w="0" w:type="auto"/>
            <w:tcBorders>
              <w:top w:val="outset" w:sz="6" w:space="0" w:color="auto"/>
              <w:left w:val="outset" w:sz="6" w:space="0" w:color="auto"/>
              <w:bottom w:val="outset" w:sz="6" w:space="0" w:color="auto"/>
              <w:right w:val="outset" w:sz="6" w:space="0" w:color="auto"/>
            </w:tcBorders>
            <w:vAlign w:val="center"/>
          </w:tcPr>
          <w:p w14:paraId="6A6910D7" w14:textId="77777777" w:rsidR="001977F3" w:rsidRPr="007B1E78" w:rsidRDefault="001977F3" w:rsidP="00E57498">
            <w:pPr>
              <w:pStyle w:val="TAC"/>
            </w:pPr>
            <w:r>
              <w:rPr>
                <w:rFonts w:ascii="Calibri" w:hAnsi="Calibri" w:cs="Calibri"/>
                <w:color w:val="000000"/>
              </w:rPr>
              <w:t>13.03</w:t>
            </w:r>
            <w:r>
              <w:rPr>
                <w:lang w:eastAsia="ja-JP"/>
              </w:rPr>
              <w:t xml:space="preserve"> dB</w:t>
            </w:r>
            <w:r>
              <w:br/>
            </w:r>
            <w:r>
              <w:rPr>
                <w:lang w:eastAsia="ja-JP"/>
              </w:rPr>
              <w:t>16.36 Mbps</w:t>
            </w:r>
          </w:p>
        </w:tc>
        <w:tc>
          <w:tcPr>
            <w:tcW w:w="0" w:type="auto"/>
            <w:tcBorders>
              <w:top w:val="outset" w:sz="6" w:space="0" w:color="auto"/>
              <w:left w:val="outset" w:sz="6" w:space="0" w:color="auto"/>
              <w:bottom w:val="outset" w:sz="6" w:space="0" w:color="auto"/>
              <w:right w:val="outset" w:sz="6" w:space="0" w:color="auto"/>
            </w:tcBorders>
            <w:vAlign w:val="center"/>
          </w:tcPr>
          <w:p w14:paraId="5BB7EEE8" w14:textId="77777777" w:rsidR="001977F3" w:rsidRPr="007B1E78" w:rsidRDefault="001977F3" w:rsidP="00E57498">
            <w:pPr>
              <w:pStyle w:val="TAC"/>
            </w:pPr>
            <w:r>
              <w:rPr>
                <w:rFonts w:ascii="Calibri" w:hAnsi="Calibri" w:cs="Calibri"/>
                <w:color w:val="000000"/>
              </w:rPr>
              <w:t>12.85</w:t>
            </w:r>
            <w:r>
              <w:rPr>
                <w:lang w:eastAsia="ja-JP"/>
              </w:rPr>
              <w:t xml:space="preserve"> dB</w:t>
            </w:r>
            <w:r>
              <w:br/>
            </w:r>
            <w:r>
              <w:rPr>
                <w:lang w:eastAsia="ja-JP"/>
              </w:rPr>
              <w:t>16.57 Mbps</w:t>
            </w:r>
          </w:p>
        </w:tc>
      </w:tr>
      <w:tr w:rsidR="001977F3" w14:paraId="35E4C8F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E282CF7"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651E86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F4DAE2D" w14:textId="77777777" w:rsidR="001977F3" w:rsidRPr="007B1E78" w:rsidRDefault="001977F3" w:rsidP="00E57498">
            <w:pPr>
              <w:pStyle w:val="TAC"/>
            </w:pPr>
            <w:r>
              <w:rPr>
                <w:rFonts w:ascii="Calibri" w:hAnsi="Calibri" w:cs="Calibri"/>
                <w:color w:val="000000"/>
              </w:rPr>
              <w:t>21.42</w:t>
            </w:r>
            <w:r>
              <w:rPr>
                <w:lang w:eastAsia="ja-JP"/>
              </w:rPr>
              <w:t xml:space="preserve"> dB</w:t>
            </w:r>
            <w:r>
              <w:br/>
            </w:r>
            <w:r>
              <w:rPr>
                <w:lang w:eastAsia="ja-JP"/>
              </w:rPr>
              <w:t>28.34 Mbps</w:t>
            </w:r>
          </w:p>
        </w:tc>
        <w:tc>
          <w:tcPr>
            <w:tcW w:w="0" w:type="auto"/>
            <w:tcBorders>
              <w:top w:val="outset" w:sz="6" w:space="0" w:color="auto"/>
              <w:left w:val="outset" w:sz="6" w:space="0" w:color="auto"/>
              <w:bottom w:val="outset" w:sz="6" w:space="0" w:color="auto"/>
              <w:right w:val="outset" w:sz="6" w:space="0" w:color="auto"/>
            </w:tcBorders>
            <w:vAlign w:val="center"/>
          </w:tcPr>
          <w:p w14:paraId="421FF0BB"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62FD7D" w14:textId="77777777" w:rsidR="001977F3" w:rsidRPr="007B1E78" w:rsidRDefault="001977F3" w:rsidP="00E57498">
            <w:pPr>
              <w:pStyle w:val="TAC"/>
            </w:pPr>
            <w:r>
              <w:rPr>
                <w:rFonts w:ascii="Calibri" w:hAnsi="Calibri" w:cs="Calibri"/>
                <w:color w:val="000000"/>
              </w:rPr>
              <w:t>22.23</w:t>
            </w:r>
            <w:r>
              <w:rPr>
                <w:lang w:eastAsia="ja-JP"/>
              </w:rPr>
              <w:t xml:space="preserve"> dB</w:t>
            </w:r>
            <w:r>
              <w:br/>
            </w:r>
            <w:r>
              <w:rPr>
                <w:lang w:eastAsia="ja-JP"/>
              </w:rPr>
              <w:t>30.60 Mbps</w:t>
            </w:r>
          </w:p>
        </w:tc>
        <w:tc>
          <w:tcPr>
            <w:tcW w:w="0" w:type="auto"/>
            <w:tcBorders>
              <w:top w:val="outset" w:sz="6" w:space="0" w:color="auto"/>
              <w:left w:val="outset" w:sz="6" w:space="0" w:color="auto"/>
              <w:bottom w:val="outset" w:sz="6" w:space="0" w:color="auto"/>
              <w:right w:val="outset" w:sz="6" w:space="0" w:color="auto"/>
            </w:tcBorders>
            <w:vAlign w:val="center"/>
          </w:tcPr>
          <w:p w14:paraId="16A39029" w14:textId="77777777" w:rsidR="001977F3" w:rsidRPr="007B1E78" w:rsidRDefault="001977F3" w:rsidP="00E57498">
            <w:pPr>
              <w:pStyle w:val="TAC"/>
            </w:pPr>
            <w:r>
              <w:rPr>
                <w:rFonts w:ascii="Calibri" w:hAnsi="Calibri" w:cs="Calibri"/>
                <w:color w:val="000000"/>
              </w:rPr>
              <w:t>20.54</w:t>
            </w:r>
            <w:r>
              <w:rPr>
                <w:lang w:eastAsia="ja-JP"/>
              </w:rPr>
              <w:t xml:space="preserve"> dB</w:t>
            </w:r>
            <w:r>
              <w:br/>
            </w:r>
            <w:r>
              <w:rPr>
                <w:lang w:eastAsia="ja-JP"/>
              </w:rPr>
              <w:t>28.45 Mbps</w:t>
            </w:r>
          </w:p>
        </w:tc>
        <w:tc>
          <w:tcPr>
            <w:tcW w:w="0" w:type="auto"/>
            <w:tcBorders>
              <w:top w:val="outset" w:sz="6" w:space="0" w:color="auto"/>
              <w:left w:val="outset" w:sz="6" w:space="0" w:color="auto"/>
              <w:bottom w:val="outset" w:sz="6" w:space="0" w:color="auto"/>
              <w:right w:val="outset" w:sz="6" w:space="0" w:color="auto"/>
            </w:tcBorders>
            <w:vAlign w:val="center"/>
          </w:tcPr>
          <w:p w14:paraId="1BDE3004" w14:textId="77777777" w:rsidR="001977F3" w:rsidRPr="007B1E78" w:rsidRDefault="001977F3" w:rsidP="00E57498">
            <w:pPr>
              <w:pStyle w:val="TAC"/>
            </w:pPr>
            <w:r>
              <w:rPr>
                <w:rFonts w:ascii="Calibri" w:hAnsi="Calibri" w:cs="Calibri"/>
                <w:color w:val="000000"/>
              </w:rPr>
              <w:t>20.24</w:t>
            </w:r>
            <w:r>
              <w:rPr>
                <w:lang w:eastAsia="ja-JP"/>
              </w:rPr>
              <w:t xml:space="preserve"> dB</w:t>
            </w:r>
            <w:r>
              <w:br/>
            </w:r>
            <w:r>
              <w:rPr>
                <w:lang w:eastAsia="ja-JP"/>
              </w:rPr>
              <w:t>28.86 Mbps</w:t>
            </w:r>
          </w:p>
        </w:tc>
      </w:tr>
      <w:tr w:rsidR="001977F3" w14:paraId="7BC33222"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4FF9350" w14:textId="77777777" w:rsidR="001977F3" w:rsidRDefault="001977F3" w:rsidP="00E57498">
            <w:pPr>
              <w:pStyle w:val="TAC"/>
            </w:pPr>
            <w:r>
              <w:t xml:space="preserve">R1-163399 / Source 13 </w:t>
            </w:r>
            <w:r>
              <w:br/>
              <w:t xml:space="preserve">50 PRB, 10 MHz system bandwidth. Channel estimation based on </w:t>
            </w:r>
            <w:r w:rsidRPr="00CB7891">
              <w:t xml:space="preserve">CRS </w:t>
            </w:r>
            <w:r>
              <w:br/>
            </w:r>
            <w:r w:rsidRPr="00CB7891">
              <w:t xml:space="preserve">from the first OFDM symbol the legacy subframe boundary including </w:t>
            </w:r>
            <w:r>
              <w:br/>
            </w:r>
            <w:r w:rsidRPr="00CB7891">
              <w:t>the scheduled sTTI to the scheduled TTI is used for channel estimation</w:t>
            </w:r>
          </w:p>
        </w:tc>
      </w:tr>
      <w:tr w:rsidR="001977F3" w14:paraId="6507406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A674CE6" w14:textId="77777777"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DC17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49927"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EA41E3E"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92FC1"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9C313"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D8013" w14:textId="77777777" w:rsidR="001977F3" w:rsidRDefault="001977F3" w:rsidP="00E57498">
            <w:pPr>
              <w:pStyle w:val="TAC"/>
            </w:pPr>
            <w:r>
              <w:t xml:space="preserve">TTI length=14 </w:t>
            </w:r>
          </w:p>
        </w:tc>
      </w:tr>
      <w:tr w:rsidR="001977F3" w14:paraId="5778319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23D9D3B"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0C5D20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17181A" w14:textId="77777777" w:rsidR="001977F3" w:rsidRPr="007B1E78" w:rsidRDefault="001977F3" w:rsidP="00E57498">
            <w:pPr>
              <w:pStyle w:val="TAC"/>
            </w:pPr>
            <w:r>
              <w:rPr>
                <w:rFonts w:ascii="Calibri" w:hAnsi="Calibri" w:cs="Calibri"/>
                <w:color w:val="000000"/>
              </w:rPr>
              <w:t>1.5</w:t>
            </w:r>
            <w:r>
              <w:rPr>
                <w:lang w:eastAsia="ja-JP"/>
              </w:rPr>
              <w:t xml:space="preserve"> dB</w:t>
            </w:r>
            <w:r>
              <w:br/>
            </w:r>
            <w:r>
              <w:rPr>
                <w:lang w:eastAsia="ja-JP"/>
              </w:rPr>
              <w:t>4.16 Mbps</w:t>
            </w:r>
          </w:p>
        </w:tc>
        <w:tc>
          <w:tcPr>
            <w:tcW w:w="0" w:type="auto"/>
            <w:tcBorders>
              <w:top w:val="outset" w:sz="6" w:space="0" w:color="auto"/>
              <w:left w:val="outset" w:sz="6" w:space="0" w:color="auto"/>
              <w:bottom w:val="outset" w:sz="6" w:space="0" w:color="auto"/>
              <w:right w:val="outset" w:sz="6" w:space="0" w:color="auto"/>
            </w:tcBorders>
            <w:vAlign w:val="center"/>
          </w:tcPr>
          <w:p w14:paraId="41049B40"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8C4BF30" w14:textId="77777777" w:rsidR="001977F3" w:rsidRPr="007B1E78" w:rsidRDefault="001977F3" w:rsidP="00E57498">
            <w:pPr>
              <w:pStyle w:val="TAC"/>
            </w:pPr>
            <w:r>
              <w:rPr>
                <w:rFonts w:ascii="Calibri" w:hAnsi="Calibri" w:cs="Calibri"/>
                <w:color w:val="000000"/>
              </w:rPr>
              <w:t>1.35</w:t>
            </w:r>
            <w:r>
              <w:rPr>
                <w:lang w:eastAsia="ja-JP"/>
              </w:rPr>
              <w:t xml:space="preserve"> dB</w:t>
            </w:r>
            <w:r>
              <w:br/>
            </w:r>
            <w:r>
              <w:rPr>
                <w:lang w:eastAsia="ja-JP"/>
              </w:rPr>
              <w:t>3.68 Mbps</w:t>
            </w:r>
          </w:p>
        </w:tc>
        <w:tc>
          <w:tcPr>
            <w:tcW w:w="0" w:type="auto"/>
            <w:tcBorders>
              <w:top w:val="outset" w:sz="6" w:space="0" w:color="auto"/>
              <w:left w:val="outset" w:sz="6" w:space="0" w:color="auto"/>
              <w:bottom w:val="outset" w:sz="6" w:space="0" w:color="auto"/>
              <w:right w:val="outset" w:sz="6" w:space="0" w:color="auto"/>
            </w:tcBorders>
            <w:vAlign w:val="center"/>
          </w:tcPr>
          <w:p w14:paraId="5EE78594" w14:textId="77777777" w:rsidR="001977F3" w:rsidRPr="007B1E78" w:rsidRDefault="001977F3" w:rsidP="00E57498">
            <w:pPr>
              <w:pStyle w:val="TAC"/>
            </w:pPr>
            <w:r>
              <w:rPr>
                <w:rFonts w:ascii="Calibri" w:hAnsi="Calibri" w:cs="Calibri"/>
                <w:color w:val="000000"/>
              </w:rPr>
              <w:t>1.58</w:t>
            </w:r>
            <w:r>
              <w:rPr>
                <w:lang w:eastAsia="ja-JP"/>
              </w:rPr>
              <w:t xml:space="preserve"> dB</w:t>
            </w:r>
            <w:r>
              <w:br/>
            </w:r>
            <w:r>
              <w:rPr>
                <w:lang w:eastAsia="ja-JP"/>
              </w:rPr>
              <w:t>3.64 Mbps</w:t>
            </w:r>
          </w:p>
        </w:tc>
        <w:tc>
          <w:tcPr>
            <w:tcW w:w="0" w:type="auto"/>
            <w:tcBorders>
              <w:top w:val="outset" w:sz="6" w:space="0" w:color="auto"/>
              <w:left w:val="outset" w:sz="6" w:space="0" w:color="auto"/>
              <w:bottom w:val="outset" w:sz="6" w:space="0" w:color="auto"/>
              <w:right w:val="outset" w:sz="6" w:space="0" w:color="auto"/>
            </w:tcBorders>
            <w:vAlign w:val="center"/>
          </w:tcPr>
          <w:p w14:paraId="72FC633E" w14:textId="77777777" w:rsidR="001977F3" w:rsidRPr="007B1E78" w:rsidRDefault="001977F3" w:rsidP="00E57498">
            <w:pPr>
              <w:pStyle w:val="TAC"/>
            </w:pPr>
            <w:r>
              <w:rPr>
                <w:rFonts w:ascii="Calibri" w:hAnsi="Calibri" w:cs="Calibri"/>
                <w:color w:val="000000"/>
              </w:rPr>
              <w:t>1.</w:t>
            </w:r>
            <w:r>
              <w:rPr>
                <w:rFonts w:ascii="Calibri" w:hAnsi="Calibri" w:cs="Calibri"/>
                <w:color w:val="000000"/>
                <w:lang w:eastAsia="ja-JP"/>
              </w:rPr>
              <w:t>75</w:t>
            </w:r>
            <w:r>
              <w:rPr>
                <w:lang w:eastAsia="ja-JP"/>
              </w:rPr>
              <w:t xml:space="preserve"> dB</w:t>
            </w:r>
            <w:r>
              <w:br/>
            </w:r>
            <w:r>
              <w:rPr>
                <w:lang w:eastAsia="ja-JP"/>
              </w:rPr>
              <w:t>3.38 Mbps</w:t>
            </w:r>
          </w:p>
        </w:tc>
      </w:tr>
      <w:tr w:rsidR="001977F3" w14:paraId="51C60BF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9144A0C"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A698B6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E1678A4" w14:textId="77777777" w:rsidR="001977F3" w:rsidRPr="007B1E78" w:rsidRDefault="001977F3" w:rsidP="00E57498">
            <w:pPr>
              <w:pStyle w:val="TAC"/>
            </w:pPr>
            <w:r>
              <w:rPr>
                <w:rFonts w:ascii="Calibri" w:hAnsi="Calibri" w:cs="Calibri"/>
                <w:color w:val="000000"/>
              </w:rPr>
              <w:t>12.81</w:t>
            </w:r>
            <w:r>
              <w:rPr>
                <w:lang w:eastAsia="ja-JP"/>
              </w:rPr>
              <w:t xml:space="preserve"> dB</w:t>
            </w:r>
            <w:r>
              <w:br/>
            </w:r>
            <w:r>
              <w:rPr>
                <w:lang w:eastAsia="ja-JP"/>
              </w:rPr>
              <w:t>19.24 Mbps</w:t>
            </w:r>
          </w:p>
        </w:tc>
        <w:tc>
          <w:tcPr>
            <w:tcW w:w="0" w:type="auto"/>
            <w:tcBorders>
              <w:top w:val="outset" w:sz="6" w:space="0" w:color="auto"/>
              <w:left w:val="outset" w:sz="6" w:space="0" w:color="auto"/>
              <w:bottom w:val="outset" w:sz="6" w:space="0" w:color="auto"/>
              <w:right w:val="outset" w:sz="6" w:space="0" w:color="auto"/>
            </w:tcBorders>
            <w:vAlign w:val="center"/>
          </w:tcPr>
          <w:p w14:paraId="5F1EED37"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07F3551" w14:textId="77777777" w:rsidR="001977F3" w:rsidRPr="007B1E78" w:rsidRDefault="001977F3" w:rsidP="00E57498">
            <w:pPr>
              <w:pStyle w:val="TAC"/>
            </w:pPr>
            <w:r>
              <w:rPr>
                <w:rFonts w:ascii="Calibri" w:hAnsi="Calibri" w:cs="Calibri"/>
                <w:color w:val="000000"/>
              </w:rPr>
              <w:t>13.06</w:t>
            </w:r>
            <w:r>
              <w:rPr>
                <w:lang w:eastAsia="ja-JP"/>
              </w:rPr>
              <w:t xml:space="preserve"> dB</w:t>
            </w:r>
            <w:r>
              <w:br/>
            </w:r>
            <w:r>
              <w:rPr>
                <w:lang w:eastAsia="ja-JP"/>
              </w:rPr>
              <w:t>17.22 Mbps</w:t>
            </w:r>
          </w:p>
        </w:tc>
        <w:tc>
          <w:tcPr>
            <w:tcW w:w="0" w:type="auto"/>
            <w:tcBorders>
              <w:top w:val="outset" w:sz="6" w:space="0" w:color="auto"/>
              <w:left w:val="outset" w:sz="6" w:space="0" w:color="auto"/>
              <w:bottom w:val="outset" w:sz="6" w:space="0" w:color="auto"/>
              <w:right w:val="outset" w:sz="6" w:space="0" w:color="auto"/>
            </w:tcBorders>
            <w:vAlign w:val="center"/>
          </w:tcPr>
          <w:p w14:paraId="6B2D3233" w14:textId="77777777" w:rsidR="001977F3" w:rsidRPr="007B1E78" w:rsidRDefault="001977F3" w:rsidP="00E57498">
            <w:pPr>
              <w:pStyle w:val="TAC"/>
            </w:pPr>
            <w:r>
              <w:rPr>
                <w:rFonts w:ascii="Calibri" w:hAnsi="Calibri" w:cs="Calibri"/>
                <w:color w:val="000000"/>
              </w:rPr>
              <w:t>13.03</w:t>
            </w:r>
            <w:r>
              <w:rPr>
                <w:lang w:eastAsia="ja-JP"/>
              </w:rPr>
              <w:t xml:space="preserve"> dB</w:t>
            </w:r>
            <w:r>
              <w:br/>
            </w:r>
            <w:r>
              <w:rPr>
                <w:lang w:eastAsia="ja-JP"/>
              </w:rPr>
              <w:t>16.36 Mbps</w:t>
            </w:r>
          </w:p>
        </w:tc>
        <w:tc>
          <w:tcPr>
            <w:tcW w:w="0" w:type="auto"/>
            <w:tcBorders>
              <w:top w:val="outset" w:sz="6" w:space="0" w:color="auto"/>
              <w:left w:val="outset" w:sz="6" w:space="0" w:color="auto"/>
              <w:bottom w:val="outset" w:sz="6" w:space="0" w:color="auto"/>
              <w:right w:val="outset" w:sz="6" w:space="0" w:color="auto"/>
            </w:tcBorders>
            <w:vAlign w:val="center"/>
          </w:tcPr>
          <w:p w14:paraId="3FEBBD32" w14:textId="77777777" w:rsidR="001977F3" w:rsidRPr="007B1E78" w:rsidRDefault="001977F3" w:rsidP="00E57498">
            <w:pPr>
              <w:pStyle w:val="TAC"/>
            </w:pPr>
            <w:r>
              <w:rPr>
                <w:rFonts w:ascii="Calibri" w:hAnsi="Calibri" w:cs="Calibri"/>
                <w:color w:val="000000"/>
              </w:rPr>
              <w:t>12.</w:t>
            </w:r>
            <w:r>
              <w:rPr>
                <w:rFonts w:ascii="Calibri" w:hAnsi="Calibri" w:cs="Calibri"/>
                <w:color w:val="000000"/>
                <w:lang w:eastAsia="ja-JP"/>
              </w:rPr>
              <w:t>85</w:t>
            </w:r>
            <w:r>
              <w:rPr>
                <w:lang w:eastAsia="ja-JP"/>
              </w:rPr>
              <w:t xml:space="preserve"> dB</w:t>
            </w:r>
            <w:r>
              <w:br/>
            </w:r>
            <w:r>
              <w:rPr>
                <w:lang w:eastAsia="ja-JP"/>
              </w:rPr>
              <w:t>16.06 Mbps</w:t>
            </w:r>
          </w:p>
        </w:tc>
      </w:tr>
      <w:tr w:rsidR="001977F3" w14:paraId="49BE4C8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5C50228"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1F077B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12CC639" w14:textId="77777777" w:rsidR="001977F3" w:rsidRPr="007B1E78" w:rsidRDefault="001977F3" w:rsidP="00E57498">
            <w:pPr>
              <w:pStyle w:val="TAC"/>
            </w:pPr>
            <w:r>
              <w:rPr>
                <w:rFonts w:ascii="Calibri" w:hAnsi="Calibri" w:cs="Calibri"/>
                <w:color w:val="000000"/>
              </w:rPr>
              <w:t>21.23</w:t>
            </w:r>
            <w:r>
              <w:rPr>
                <w:lang w:eastAsia="ja-JP"/>
              </w:rPr>
              <w:t xml:space="preserve"> dB</w:t>
            </w:r>
            <w:r>
              <w:br/>
            </w:r>
            <w:r>
              <w:rPr>
                <w:lang w:eastAsia="ja-JP"/>
              </w:rPr>
              <w:t>27.81 Mbps</w:t>
            </w:r>
          </w:p>
        </w:tc>
        <w:tc>
          <w:tcPr>
            <w:tcW w:w="0" w:type="auto"/>
            <w:tcBorders>
              <w:top w:val="outset" w:sz="6" w:space="0" w:color="auto"/>
              <w:left w:val="outset" w:sz="6" w:space="0" w:color="auto"/>
              <w:bottom w:val="outset" w:sz="6" w:space="0" w:color="auto"/>
              <w:right w:val="outset" w:sz="6" w:space="0" w:color="auto"/>
            </w:tcBorders>
            <w:vAlign w:val="center"/>
          </w:tcPr>
          <w:p w14:paraId="0DBD5B64"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467C746" w14:textId="77777777" w:rsidR="001977F3" w:rsidRPr="007B1E78" w:rsidRDefault="001977F3" w:rsidP="00E57498">
            <w:pPr>
              <w:pStyle w:val="TAC"/>
            </w:pPr>
            <w:r>
              <w:rPr>
                <w:rFonts w:ascii="Calibri" w:hAnsi="Calibri" w:cs="Calibri"/>
                <w:color w:val="000000"/>
              </w:rPr>
              <w:t>21.83</w:t>
            </w:r>
            <w:r>
              <w:rPr>
                <w:lang w:eastAsia="ja-JP"/>
              </w:rPr>
              <w:t xml:space="preserve"> dB</w:t>
            </w:r>
            <w:r>
              <w:br/>
            </w:r>
            <w:r>
              <w:rPr>
                <w:lang w:eastAsia="ja-JP"/>
              </w:rPr>
              <w:t>30.60 Mbps</w:t>
            </w:r>
          </w:p>
        </w:tc>
        <w:tc>
          <w:tcPr>
            <w:tcW w:w="0" w:type="auto"/>
            <w:tcBorders>
              <w:top w:val="outset" w:sz="6" w:space="0" w:color="auto"/>
              <w:left w:val="outset" w:sz="6" w:space="0" w:color="auto"/>
              <w:bottom w:val="outset" w:sz="6" w:space="0" w:color="auto"/>
              <w:right w:val="outset" w:sz="6" w:space="0" w:color="auto"/>
            </w:tcBorders>
            <w:vAlign w:val="center"/>
          </w:tcPr>
          <w:p w14:paraId="0C5487E6" w14:textId="77777777" w:rsidR="001977F3" w:rsidRPr="007B1E78" w:rsidRDefault="001977F3" w:rsidP="00E57498">
            <w:pPr>
              <w:pStyle w:val="TAC"/>
            </w:pPr>
            <w:r>
              <w:rPr>
                <w:rFonts w:ascii="Calibri" w:hAnsi="Calibri" w:cs="Calibri"/>
                <w:color w:val="000000"/>
              </w:rPr>
              <w:t>20.54</w:t>
            </w:r>
            <w:r>
              <w:rPr>
                <w:lang w:eastAsia="ja-JP"/>
              </w:rPr>
              <w:t xml:space="preserve"> dB</w:t>
            </w:r>
            <w:r>
              <w:br/>
            </w:r>
            <w:r>
              <w:rPr>
                <w:lang w:eastAsia="ja-JP"/>
              </w:rPr>
              <w:t>28.45 Mbps</w:t>
            </w:r>
          </w:p>
        </w:tc>
        <w:tc>
          <w:tcPr>
            <w:tcW w:w="0" w:type="auto"/>
            <w:tcBorders>
              <w:top w:val="outset" w:sz="6" w:space="0" w:color="auto"/>
              <w:left w:val="outset" w:sz="6" w:space="0" w:color="auto"/>
              <w:bottom w:val="outset" w:sz="6" w:space="0" w:color="auto"/>
              <w:right w:val="outset" w:sz="6" w:space="0" w:color="auto"/>
            </w:tcBorders>
            <w:vAlign w:val="center"/>
          </w:tcPr>
          <w:p w14:paraId="21EE3043" w14:textId="77777777" w:rsidR="001977F3" w:rsidRPr="007B1E78" w:rsidRDefault="001977F3" w:rsidP="00E57498">
            <w:pPr>
              <w:pStyle w:val="TAC"/>
            </w:pPr>
            <w:r>
              <w:rPr>
                <w:rFonts w:ascii="Calibri" w:hAnsi="Calibri" w:cs="Calibri"/>
                <w:color w:val="000000"/>
              </w:rPr>
              <w:t>20.2</w:t>
            </w:r>
            <w:r>
              <w:rPr>
                <w:rFonts w:ascii="Calibri" w:hAnsi="Calibri" w:cs="Calibri"/>
                <w:color w:val="000000"/>
                <w:lang w:eastAsia="ja-JP"/>
              </w:rPr>
              <w:t>4</w:t>
            </w:r>
            <w:r>
              <w:rPr>
                <w:lang w:eastAsia="ja-JP"/>
              </w:rPr>
              <w:t xml:space="preserve"> dB</w:t>
            </w:r>
            <w:r>
              <w:br/>
            </w:r>
            <w:r>
              <w:rPr>
                <w:lang w:eastAsia="ja-JP"/>
              </w:rPr>
              <w:t>28.84 Mbps</w:t>
            </w:r>
          </w:p>
        </w:tc>
      </w:tr>
      <w:tr w:rsidR="001977F3" w14:paraId="04AE6A26"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48B0793" w14:textId="77777777" w:rsidR="001977F3" w:rsidRDefault="001977F3" w:rsidP="00E57498">
            <w:pPr>
              <w:pStyle w:val="TAC"/>
            </w:pPr>
            <w:r>
              <w:t xml:space="preserve">R1-163399 / Source 13 </w:t>
            </w:r>
            <w:r>
              <w:br/>
              <w:t xml:space="preserve">50 PRB, 10 MHz system bandwidth. Channel estimation based on </w:t>
            </w:r>
            <w:r w:rsidRPr="00CB7891">
              <w:t xml:space="preserve">CRS </w:t>
            </w:r>
            <w:r>
              <w:t xml:space="preserve">Scheme </w:t>
            </w:r>
            <w:r>
              <w:br/>
              <w:t>i</w:t>
            </w:r>
            <w:r w:rsidRPr="00CB7891">
              <w:t xml:space="preserve">f CRS is present within the scheduled TTI, only the CRS is used for </w:t>
            </w:r>
            <w:r>
              <w:br/>
            </w:r>
            <w:r w:rsidRPr="00CB7891">
              <w:t>channel estimation. Otherwise, CRS within one TTI before the scheduled TTI.</w:t>
            </w:r>
          </w:p>
        </w:tc>
      </w:tr>
      <w:tr w:rsidR="001977F3" w14:paraId="6E85110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22ADBD1" w14:textId="77777777" w:rsidR="001977F3" w:rsidRDefault="001977F3" w:rsidP="00E57498">
            <w:pPr>
              <w:pStyle w:val="TAC"/>
            </w:pPr>
            <w:r>
              <w:lastRenderedPageBreak/>
              <w:t>SNR at 10%</w:t>
            </w:r>
          </w:p>
          <w:p w14:paraId="313FBA9E" w14:textId="77777777" w:rsidR="001977F3" w:rsidRDefault="001977F3" w:rsidP="00E57498">
            <w:pPr>
              <w:pStyle w:val="TAC"/>
              <w:rPr>
                <w:rFonts w:ascii="Calibri" w:hAnsi="Calibri"/>
                <w:sz w:val="22"/>
                <w:szCs w:val="22"/>
              </w:rPr>
            </w:pPr>
            <w:r>
              <w:t>BLER</w:t>
            </w:r>
          </w:p>
          <w:p w14:paraId="74E70321"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010F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86119"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6C1D5DA"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5B089"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25549" w14:textId="77777777" w:rsidR="001977F3" w:rsidRDefault="001977F3" w:rsidP="00E57498">
            <w:pPr>
              <w:pStyle w:val="TAC"/>
              <w:rPr>
                <w:rFonts w:ascii="CG Times (WN)" w:hAnsi="CG Times (WN)"/>
                <w:color w:val="FFFFFF"/>
                <w:lang w:eastAsia="sv-SE"/>
              </w:rPr>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E7902" w14:textId="77777777" w:rsidR="001977F3" w:rsidRDefault="001977F3" w:rsidP="00E57498">
            <w:pPr>
              <w:pStyle w:val="TAC"/>
            </w:pPr>
            <w:r>
              <w:t xml:space="preserve">TTI length=14 </w:t>
            </w:r>
          </w:p>
        </w:tc>
      </w:tr>
      <w:tr w:rsidR="001977F3" w:rsidRPr="007B1E78" w14:paraId="0ED61EB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1EA0D96" w14:textId="77777777" w:rsidR="001977F3" w:rsidRDefault="001977F3" w:rsidP="00E57498">
            <w:pPr>
              <w:pStyle w:val="TAC"/>
              <w:rPr>
                <w:rFonts w:asciiTheme="minorHAnsi" w:hAnsiTheme="minorHAnsi" w:cstheme="minorBidi"/>
                <w:b/>
                <w:noProof/>
                <w:sz w:val="22"/>
                <w:szCs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0B17EC3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CDC0B7" w14:textId="77777777" w:rsidR="001977F3" w:rsidRDefault="001977F3" w:rsidP="00E57498">
            <w:pPr>
              <w:pStyle w:val="TAC"/>
            </w:pPr>
            <w:r>
              <w:t>0 dB</w:t>
            </w:r>
          </w:p>
          <w:p w14:paraId="036708F0" w14:textId="77777777" w:rsidR="001977F3" w:rsidRPr="007B1E78"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14:paraId="22CE88F6"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869162D"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284A583" w14:textId="77777777" w:rsidR="001977F3" w:rsidRDefault="001977F3" w:rsidP="00E57498">
            <w:pPr>
              <w:pStyle w:val="TAC"/>
            </w:pPr>
            <w:r>
              <w:t>-0.2 dB</w:t>
            </w:r>
          </w:p>
          <w:p w14:paraId="55CE56A0" w14:textId="77777777" w:rsidR="001977F3" w:rsidRPr="007B1E78" w:rsidRDefault="001977F3" w:rsidP="00E57498">
            <w:pPr>
              <w:pStyle w:val="TAC"/>
            </w:pPr>
            <w:r>
              <w:t>3.96 Mbps</w:t>
            </w:r>
          </w:p>
        </w:tc>
        <w:tc>
          <w:tcPr>
            <w:tcW w:w="0" w:type="auto"/>
            <w:tcBorders>
              <w:top w:val="outset" w:sz="6" w:space="0" w:color="auto"/>
              <w:left w:val="outset" w:sz="6" w:space="0" w:color="auto"/>
              <w:bottom w:val="outset" w:sz="6" w:space="0" w:color="auto"/>
              <w:right w:val="outset" w:sz="6" w:space="0" w:color="auto"/>
            </w:tcBorders>
            <w:vAlign w:val="center"/>
          </w:tcPr>
          <w:p w14:paraId="67DE0F44" w14:textId="77777777" w:rsidR="001977F3" w:rsidRDefault="001977F3" w:rsidP="00E57498">
            <w:pPr>
              <w:pStyle w:val="TAC"/>
            </w:pPr>
            <w:r>
              <w:t>-0.4 dB</w:t>
            </w:r>
          </w:p>
          <w:p w14:paraId="4CFC870F" w14:textId="77777777" w:rsidR="001977F3" w:rsidRPr="007B1E78" w:rsidRDefault="001977F3" w:rsidP="00E57498">
            <w:pPr>
              <w:pStyle w:val="TAC"/>
            </w:pPr>
            <w:r>
              <w:t>3.96 Mbps</w:t>
            </w:r>
          </w:p>
        </w:tc>
      </w:tr>
      <w:tr w:rsidR="001977F3" w:rsidRPr="007B1E78" w14:paraId="748C386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766462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399D111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9A4920A" w14:textId="77777777" w:rsidR="001977F3" w:rsidRDefault="001977F3" w:rsidP="00E57498">
            <w:pPr>
              <w:pStyle w:val="TAC"/>
            </w:pPr>
            <w:r>
              <w:t>14.5 dB</w:t>
            </w:r>
          </w:p>
          <w:p w14:paraId="198373CF" w14:textId="77777777" w:rsidR="001977F3" w:rsidRPr="007B1E78" w:rsidRDefault="001977F3" w:rsidP="00E57498">
            <w:pPr>
              <w:pStyle w:val="TAC"/>
            </w:pPr>
            <w:r>
              <w:t>17.74 Mbps</w:t>
            </w:r>
          </w:p>
        </w:tc>
        <w:tc>
          <w:tcPr>
            <w:tcW w:w="0" w:type="auto"/>
            <w:tcBorders>
              <w:top w:val="outset" w:sz="6" w:space="0" w:color="auto"/>
              <w:left w:val="outset" w:sz="6" w:space="0" w:color="auto"/>
              <w:bottom w:val="outset" w:sz="6" w:space="0" w:color="auto"/>
              <w:right w:val="outset" w:sz="6" w:space="0" w:color="auto"/>
            </w:tcBorders>
            <w:vAlign w:val="center"/>
          </w:tcPr>
          <w:p w14:paraId="62FE8E6F"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AAB280A"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2C012A" w14:textId="77777777" w:rsidR="001977F3" w:rsidRDefault="001977F3" w:rsidP="00E57498">
            <w:pPr>
              <w:pStyle w:val="TAC"/>
            </w:pPr>
            <w:r>
              <w:t>13.5 dB</w:t>
            </w:r>
          </w:p>
          <w:p w14:paraId="7A3599EC" w14:textId="77777777" w:rsidR="001977F3" w:rsidRPr="007B1E78" w:rsidRDefault="001977F3" w:rsidP="00E57498">
            <w:pPr>
              <w:pStyle w:val="TAC"/>
            </w:pPr>
            <w:r>
              <w:t>17.85 Mbps</w:t>
            </w:r>
          </w:p>
        </w:tc>
        <w:tc>
          <w:tcPr>
            <w:tcW w:w="0" w:type="auto"/>
            <w:tcBorders>
              <w:top w:val="outset" w:sz="6" w:space="0" w:color="auto"/>
              <w:left w:val="outset" w:sz="6" w:space="0" w:color="auto"/>
              <w:bottom w:val="outset" w:sz="6" w:space="0" w:color="auto"/>
              <w:right w:val="outset" w:sz="6" w:space="0" w:color="auto"/>
            </w:tcBorders>
            <w:vAlign w:val="center"/>
          </w:tcPr>
          <w:p w14:paraId="755EE1B3" w14:textId="77777777" w:rsidR="001977F3" w:rsidRDefault="001977F3" w:rsidP="00E57498">
            <w:pPr>
              <w:pStyle w:val="TAC"/>
            </w:pPr>
            <w:r>
              <w:t>13.3 dB</w:t>
            </w:r>
          </w:p>
          <w:p w14:paraId="540590AE" w14:textId="77777777" w:rsidR="001977F3" w:rsidRPr="007B1E78" w:rsidRDefault="001977F3" w:rsidP="00E57498">
            <w:pPr>
              <w:pStyle w:val="TAC"/>
            </w:pPr>
            <w:r>
              <w:t>17.82 Mbps</w:t>
            </w:r>
          </w:p>
        </w:tc>
      </w:tr>
      <w:tr w:rsidR="001977F3" w:rsidRPr="007B1E78" w14:paraId="1640494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25CB56A"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9A86FD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D82848"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88E3895"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31D9196" w14:textId="77777777" w:rsidR="001977F3" w:rsidRPr="007B1E78"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066D8DF" w14:textId="77777777" w:rsidR="001977F3" w:rsidRDefault="001977F3" w:rsidP="00E57498">
            <w:pPr>
              <w:pStyle w:val="TAC"/>
            </w:pPr>
            <w:r>
              <w:t>21.8 dB</w:t>
            </w:r>
          </w:p>
          <w:p w14:paraId="249AB164" w14:textId="77777777" w:rsidR="001977F3" w:rsidRPr="007B1E78" w:rsidRDefault="001977F3" w:rsidP="00E57498">
            <w:pPr>
              <w:pStyle w:val="TAC"/>
            </w:pPr>
            <w:r>
              <w:t>29.73 Mbps</w:t>
            </w:r>
          </w:p>
        </w:tc>
        <w:tc>
          <w:tcPr>
            <w:tcW w:w="0" w:type="auto"/>
            <w:tcBorders>
              <w:top w:val="outset" w:sz="6" w:space="0" w:color="auto"/>
              <w:left w:val="outset" w:sz="6" w:space="0" w:color="auto"/>
              <w:bottom w:val="outset" w:sz="6" w:space="0" w:color="auto"/>
              <w:right w:val="outset" w:sz="6" w:space="0" w:color="auto"/>
            </w:tcBorders>
            <w:vAlign w:val="center"/>
          </w:tcPr>
          <w:p w14:paraId="5D9413A8" w14:textId="77777777" w:rsidR="001977F3" w:rsidRDefault="001977F3" w:rsidP="00E57498">
            <w:pPr>
              <w:pStyle w:val="TAC"/>
            </w:pPr>
            <w:r>
              <w:t>21.5 dB</w:t>
            </w:r>
          </w:p>
          <w:p w14:paraId="14C2F511" w14:textId="77777777" w:rsidR="001977F3" w:rsidRPr="007B1E78" w:rsidRDefault="001977F3" w:rsidP="00E57498">
            <w:pPr>
              <w:pStyle w:val="TAC"/>
            </w:pPr>
            <w:r>
              <w:t>29.7 Mbps</w:t>
            </w:r>
          </w:p>
        </w:tc>
      </w:tr>
      <w:tr w:rsidR="001977F3" w14:paraId="473D2C6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B47A978" w14:textId="77777777" w:rsidR="001977F3" w:rsidRDefault="001977F3" w:rsidP="00E57498">
            <w:pPr>
              <w:pStyle w:val="TAC"/>
            </w:pPr>
            <w:r>
              <w:t xml:space="preserve">R1-163264 / Source 11 </w:t>
            </w:r>
            <w:r>
              <w:br/>
              <w:t>50 PRB, 10 MHz system bandwidth</w:t>
            </w:r>
          </w:p>
        </w:tc>
      </w:tr>
      <w:tr w:rsidR="008F6475" w:rsidRPr="00603C7A" w14:paraId="6B9D6468"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10DDFE2F" w14:textId="77777777" w:rsidR="00FC0044" w:rsidRPr="00772087" w:rsidRDefault="00DA0BC2" w:rsidP="00772087">
            <w:pPr>
              <w:spacing w:after="0"/>
              <w:jc w:val="center"/>
              <w:rPr>
                <w:rFonts w:ascii="Arial" w:hAnsi="Arial"/>
                <w:sz w:val="18"/>
              </w:rPr>
            </w:pPr>
            <w:r w:rsidRPr="00772087">
              <w:rPr>
                <w:rFonts w:ascii="Arial" w:hAnsi="Arial"/>
                <w:sz w:val="18"/>
              </w:rPr>
              <w:t>SNR at 10% BLER</w:t>
            </w:r>
          </w:p>
          <w:p w14:paraId="2F6D0779" w14:textId="77777777" w:rsidR="00FC0044" w:rsidRPr="00772087" w:rsidRDefault="00DA0BC2" w:rsidP="00772087">
            <w:pPr>
              <w:spacing w:after="0"/>
              <w:jc w:val="center"/>
              <w:rPr>
                <w:rFonts w:ascii="Arial" w:hAnsi="Arial"/>
                <w:sz w:val="18"/>
              </w:rPr>
            </w:pPr>
            <w:r w:rsidRPr="00772087">
              <w:rPr>
                <w:rFonts w:ascii="Arial" w:hAnsi="Arial"/>
                <w:sz w:val="18"/>
              </w:rP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481DB" w14:textId="77777777" w:rsidR="00FC0044" w:rsidRPr="00772087" w:rsidRDefault="00DA0BC2" w:rsidP="00772087">
            <w:pPr>
              <w:spacing w:after="0"/>
              <w:jc w:val="center"/>
              <w:rPr>
                <w:rFonts w:ascii="Arial" w:hAnsi="Arial"/>
                <w:sz w:val="18"/>
              </w:rPr>
            </w:pPr>
            <w:r w:rsidRPr="00772087">
              <w:rPr>
                <w:rFonts w:ascii="Arial" w:hAnsi="Arial"/>
                <w:sz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65A52" w14:textId="77777777" w:rsidR="00FC0044" w:rsidRPr="00772087" w:rsidRDefault="00DA0BC2" w:rsidP="00772087">
            <w:pPr>
              <w:spacing w:after="0"/>
              <w:jc w:val="center"/>
              <w:rPr>
                <w:rFonts w:ascii="Arial" w:hAnsi="Arial"/>
                <w:sz w:val="18"/>
              </w:rPr>
            </w:pPr>
            <w:r w:rsidRPr="00772087">
              <w:rPr>
                <w:rFonts w:ascii="Arial" w:hAnsi="Arial"/>
                <w:sz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4BB3B243" w14:textId="77777777" w:rsidR="008F6475" w:rsidRPr="00772087"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rPr>
            </w:pPr>
            <w:r w:rsidRPr="00772087">
              <w:rPr>
                <w:rFonts w:ascii="Arial" w:hAnsi="Arial"/>
                <w:sz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A9034" w14:textId="77777777" w:rsidR="00FC0044" w:rsidRPr="00772087" w:rsidRDefault="00DA0BC2" w:rsidP="00772087">
            <w:pPr>
              <w:spacing w:after="0"/>
              <w:jc w:val="center"/>
              <w:rPr>
                <w:rFonts w:ascii="Arial" w:hAnsi="Arial"/>
                <w:sz w:val="18"/>
              </w:rPr>
            </w:pPr>
            <w:r w:rsidRPr="00772087">
              <w:rPr>
                <w:rFonts w:ascii="Arial" w:hAnsi="Arial"/>
                <w:sz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AFFE5" w14:textId="77777777" w:rsidR="00FC0044" w:rsidRPr="00772087" w:rsidRDefault="00DA0BC2" w:rsidP="00772087">
            <w:pPr>
              <w:spacing w:after="0"/>
              <w:jc w:val="center"/>
              <w:rPr>
                <w:rFonts w:ascii="Arial" w:hAnsi="Arial"/>
                <w:sz w:val="18"/>
              </w:rPr>
            </w:pPr>
            <w:r w:rsidRPr="00772087">
              <w:rPr>
                <w:rFonts w:ascii="Arial" w:hAnsi="Arial"/>
                <w:sz w:val="18"/>
              </w:rPr>
              <w:t>TTI length=7</w:t>
            </w:r>
          </w:p>
        </w:tc>
        <w:tc>
          <w:tcPr>
            <w:tcW w:w="1669" w:type="dxa"/>
            <w:tcBorders>
              <w:top w:val="outset" w:sz="6" w:space="0" w:color="auto"/>
              <w:left w:val="outset" w:sz="6" w:space="0" w:color="auto"/>
              <w:bottom w:val="outset" w:sz="6" w:space="0" w:color="auto"/>
              <w:right w:val="outset" w:sz="6" w:space="0" w:color="auto"/>
            </w:tcBorders>
            <w:vAlign w:val="center"/>
            <w:hideMark/>
          </w:tcPr>
          <w:p w14:paraId="5E07C856" w14:textId="77777777" w:rsidR="00FC0044" w:rsidRPr="00772087" w:rsidRDefault="00DA0BC2" w:rsidP="00772087">
            <w:pPr>
              <w:spacing w:after="0"/>
              <w:jc w:val="center"/>
              <w:rPr>
                <w:rFonts w:ascii="Arial" w:hAnsi="Arial"/>
                <w:sz w:val="18"/>
              </w:rPr>
            </w:pPr>
            <w:r w:rsidRPr="00772087">
              <w:rPr>
                <w:rFonts w:ascii="Arial" w:hAnsi="Arial"/>
                <w:sz w:val="18"/>
              </w:rPr>
              <w:t>TTI length=14</w:t>
            </w:r>
          </w:p>
        </w:tc>
      </w:tr>
      <w:tr w:rsidR="008F6475" w:rsidRPr="00603C7A" w14:paraId="7F6EC454"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1021C978" w14:textId="77777777" w:rsidR="00FC0044" w:rsidRPr="00772087" w:rsidRDefault="00DA0BC2" w:rsidP="00772087">
            <w:pPr>
              <w:spacing w:after="0"/>
              <w:jc w:val="center"/>
              <w:rPr>
                <w:rFonts w:ascii="Arial" w:hAnsi="Arial"/>
                <w:sz w:val="18"/>
              </w:rPr>
            </w:pPr>
            <w:r w:rsidRPr="00772087">
              <w:rPr>
                <w:rFonts w:ascii="Arial" w:hAnsi="Arial"/>
                <w:sz w:val="18"/>
              </w:rPr>
              <w:t>QPSK r1/3</w:t>
            </w:r>
          </w:p>
        </w:tc>
        <w:tc>
          <w:tcPr>
            <w:tcW w:w="0" w:type="auto"/>
            <w:tcBorders>
              <w:top w:val="outset" w:sz="6" w:space="0" w:color="auto"/>
              <w:left w:val="outset" w:sz="6" w:space="0" w:color="auto"/>
              <w:bottom w:val="outset" w:sz="6" w:space="0" w:color="auto"/>
              <w:right w:val="outset" w:sz="6" w:space="0" w:color="auto"/>
            </w:tcBorders>
            <w:vAlign w:val="center"/>
          </w:tcPr>
          <w:p w14:paraId="7B3AB26B" w14:textId="77777777" w:rsidR="00FC0044" w:rsidRPr="00772087" w:rsidRDefault="00FC0044" w:rsidP="00772087">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5DBAB0F" w14:textId="77777777" w:rsidR="00FC0044" w:rsidRPr="00772087" w:rsidRDefault="00DA0BC2" w:rsidP="00772087">
            <w:pPr>
              <w:spacing w:after="0"/>
              <w:jc w:val="center"/>
              <w:rPr>
                <w:rFonts w:ascii="Arial" w:hAnsi="Arial"/>
                <w:sz w:val="18"/>
              </w:rPr>
            </w:pPr>
            <w:r w:rsidRPr="00772087">
              <w:rPr>
                <w:rFonts w:ascii="Arial" w:hAnsi="Arial"/>
                <w:sz w:val="18"/>
              </w:rPr>
              <w:t>-0.57 dB</w:t>
            </w:r>
          </w:p>
          <w:p w14:paraId="273E1F6A" w14:textId="77777777" w:rsidR="00FC0044" w:rsidRPr="00772087" w:rsidRDefault="00DA0BC2" w:rsidP="00772087">
            <w:pPr>
              <w:spacing w:after="0"/>
              <w:jc w:val="center"/>
              <w:rPr>
                <w:rFonts w:ascii="Arial" w:hAnsi="Arial"/>
                <w:sz w:val="18"/>
              </w:rPr>
            </w:pPr>
            <w:r w:rsidRPr="00772087">
              <w:rPr>
                <w:rFonts w:ascii="Arial" w:hAnsi="Arial"/>
                <w:sz w:val="18"/>
              </w:rPr>
              <w:t>3.69 Mbps</w:t>
            </w:r>
          </w:p>
        </w:tc>
        <w:tc>
          <w:tcPr>
            <w:tcW w:w="0" w:type="auto"/>
            <w:tcBorders>
              <w:top w:val="outset" w:sz="6" w:space="0" w:color="auto"/>
              <w:left w:val="outset" w:sz="6" w:space="0" w:color="auto"/>
              <w:bottom w:val="outset" w:sz="6" w:space="0" w:color="auto"/>
              <w:right w:val="outset" w:sz="6" w:space="0" w:color="auto"/>
            </w:tcBorders>
            <w:vAlign w:val="center"/>
          </w:tcPr>
          <w:p w14:paraId="1547EB7E" w14:textId="77777777" w:rsidR="00FC0044" w:rsidRPr="00772087" w:rsidRDefault="00DA0BC2" w:rsidP="00772087">
            <w:pPr>
              <w:spacing w:after="0"/>
              <w:jc w:val="center"/>
              <w:rPr>
                <w:rFonts w:ascii="Arial" w:hAnsi="Arial"/>
                <w:sz w:val="18"/>
              </w:rPr>
            </w:pPr>
            <w:r w:rsidRPr="00772087">
              <w:rPr>
                <w:rFonts w:ascii="Arial" w:hAnsi="Arial"/>
                <w:sz w:val="18"/>
              </w:rPr>
              <w:t>-0.73dB</w:t>
            </w:r>
          </w:p>
          <w:p w14:paraId="03220D47" w14:textId="77777777" w:rsidR="00FC0044" w:rsidRPr="00772087" w:rsidRDefault="00DA0BC2" w:rsidP="00772087">
            <w:pPr>
              <w:spacing w:after="0"/>
              <w:jc w:val="center"/>
              <w:rPr>
                <w:rFonts w:ascii="Arial" w:hAnsi="Arial"/>
                <w:sz w:val="18"/>
              </w:rPr>
            </w:pPr>
            <w:r w:rsidRPr="00772087">
              <w:rPr>
                <w:rFonts w:ascii="Arial" w:hAnsi="Arial"/>
                <w:sz w:val="18"/>
              </w:rPr>
              <w:t>3.68 Mbps</w:t>
            </w:r>
          </w:p>
        </w:tc>
        <w:tc>
          <w:tcPr>
            <w:tcW w:w="0" w:type="auto"/>
            <w:tcBorders>
              <w:top w:val="outset" w:sz="6" w:space="0" w:color="auto"/>
              <w:left w:val="outset" w:sz="6" w:space="0" w:color="auto"/>
              <w:bottom w:val="outset" w:sz="6" w:space="0" w:color="auto"/>
              <w:right w:val="outset" w:sz="6" w:space="0" w:color="auto"/>
            </w:tcBorders>
            <w:vAlign w:val="center"/>
          </w:tcPr>
          <w:p w14:paraId="4C6421BA" w14:textId="77777777" w:rsidR="00FC0044" w:rsidRPr="00772087" w:rsidRDefault="00FC0044" w:rsidP="00772087">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6EBA9C" w14:textId="77777777" w:rsidR="00FC0044" w:rsidRPr="00772087" w:rsidRDefault="00DA0BC2" w:rsidP="00772087">
            <w:pPr>
              <w:spacing w:after="0"/>
              <w:jc w:val="center"/>
              <w:rPr>
                <w:rFonts w:ascii="Arial" w:hAnsi="Arial"/>
                <w:sz w:val="18"/>
              </w:rPr>
            </w:pPr>
            <w:r w:rsidRPr="00772087">
              <w:rPr>
                <w:rFonts w:ascii="Arial" w:hAnsi="Arial"/>
                <w:sz w:val="18"/>
              </w:rPr>
              <w:t>-0.72 dB</w:t>
            </w:r>
          </w:p>
          <w:p w14:paraId="0AF9BB95" w14:textId="77777777" w:rsidR="00FC0044" w:rsidRPr="00772087" w:rsidRDefault="00DA0BC2" w:rsidP="00772087">
            <w:pPr>
              <w:spacing w:after="0"/>
              <w:jc w:val="center"/>
              <w:rPr>
                <w:rFonts w:ascii="Arial" w:hAnsi="Arial"/>
                <w:sz w:val="18"/>
              </w:rPr>
            </w:pPr>
            <w:r w:rsidRPr="00772087">
              <w:rPr>
                <w:rFonts w:ascii="Arial" w:hAnsi="Arial"/>
                <w:sz w:val="18"/>
              </w:rPr>
              <w:t>3.78Mbps</w:t>
            </w:r>
          </w:p>
        </w:tc>
        <w:tc>
          <w:tcPr>
            <w:tcW w:w="1669" w:type="dxa"/>
            <w:tcBorders>
              <w:top w:val="outset" w:sz="6" w:space="0" w:color="auto"/>
              <w:left w:val="outset" w:sz="6" w:space="0" w:color="auto"/>
              <w:bottom w:val="outset" w:sz="6" w:space="0" w:color="auto"/>
              <w:right w:val="outset" w:sz="6" w:space="0" w:color="auto"/>
            </w:tcBorders>
            <w:vAlign w:val="center"/>
            <w:hideMark/>
          </w:tcPr>
          <w:p w14:paraId="299DEC7E" w14:textId="77777777" w:rsidR="00FC0044" w:rsidRPr="00772087" w:rsidRDefault="00DA0BC2" w:rsidP="00772087">
            <w:pPr>
              <w:spacing w:after="0"/>
              <w:jc w:val="center"/>
              <w:rPr>
                <w:rFonts w:ascii="Arial" w:hAnsi="Arial"/>
                <w:sz w:val="18"/>
              </w:rPr>
            </w:pPr>
            <w:r w:rsidRPr="00772087">
              <w:rPr>
                <w:rFonts w:ascii="Arial" w:hAnsi="Arial"/>
                <w:sz w:val="18"/>
              </w:rPr>
              <w:t>-1.34 dB</w:t>
            </w:r>
          </w:p>
          <w:p w14:paraId="2A865B71" w14:textId="77777777" w:rsidR="00FC0044" w:rsidRPr="00772087" w:rsidRDefault="00DA0BC2" w:rsidP="00772087">
            <w:pPr>
              <w:spacing w:after="0"/>
              <w:jc w:val="center"/>
              <w:rPr>
                <w:rFonts w:ascii="Arial" w:hAnsi="Arial"/>
                <w:sz w:val="18"/>
              </w:rPr>
            </w:pPr>
            <w:r w:rsidRPr="00772087">
              <w:rPr>
                <w:rFonts w:ascii="Arial" w:hAnsi="Arial"/>
                <w:sz w:val="18"/>
              </w:rPr>
              <w:t>3.72 Mbps</w:t>
            </w:r>
          </w:p>
        </w:tc>
      </w:tr>
      <w:tr w:rsidR="008F6475" w:rsidRPr="00603C7A" w14:paraId="39E9C080"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576ED941" w14:textId="77777777" w:rsidR="00FC0044" w:rsidRPr="00772087" w:rsidRDefault="00DA0BC2" w:rsidP="00772087">
            <w:pPr>
              <w:spacing w:after="0"/>
              <w:jc w:val="center"/>
              <w:rPr>
                <w:rFonts w:ascii="Arial" w:hAnsi="Arial"/>
                <w:sz w:val="18"/>
              </w:rPr>
            </w:pPr>
            <w:r w:rsidRPr="00772087">
              <w:rPr>
                <w:rFonts w:ascii="Arial" w:hAnsi="Arial"/>
                <w:sz w:val="18"/>
              </w:rPr>
              <w:t>16QAM r3/4</w:t>
            </w:r>
          </w:p>
        </w:tc>
        <w:tc>
          <w:tcPr>
            <w:tcW w:w="0" w:type="auto"/>
            <w:tcBorders>
              <w:top w:val="outset" w:sz="6" w:space="0" w:color="auto"/>
              <w:left w:val="outset" w:sz="6" w:space="0" w:color="auto"/>
              <w:bottom w:val="outset" w:sz="6" w:space="0" w:color="auto"/>
              <w:right w:val="outset" w:sz="6" w:space="0" w:color="auto"/>
            </w:tcBorders>
            <w:vAlign w:val="center"/>
          </w:tcPr>
          <w:p w14:paraId="52916D80" w14:textId="77777777" w:rsidR="00FC0044" w:rsidRPr="00772087" w:rsidRDefault="00FC0044" w:rsidP="00772087">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022AE01" w14:textId="77777777" w:rsidR="00FC0044" w:rsidRPr="00772087" w:rsidRDefault="00DA0BC2" w:rsidP="00772087">
            <w:pPr>
              <w:spacing w:after="0"/>
              <w:jc w:val="center"/>
              <w:rPr>
                <w:rFonts w:ascii="Arial" w:hAnsi="Arial"/>
                <w:sz w:val="18"/>
              </w:rPr>
            </w:pPr>
            <w:r w:rsidRPr="00772087">
              <w:rPr>
                <w:rFonts w:ascii="Arial" w:hAnsi="Arial"/>
                <w:sz w:val="18"/>
              </w:rPr>
              <w:t>12.35 dB</w:t>
            </w:r>
          </w:p>
          <w:p w14:paraId="3D7A226C" w14:textId="77777777" w:rsidR="00FC0044" w:rsidRPr="00772087" w:rsidRDefault="00DA0BC2" w:rsidP="00772087">
            <w:pPr>
              <w:spacing w:after="0"/>
              <w:jc w:val="center"/>
              <w:rPr>
                <w:rFonts w:ascii="Arial" w:hAnsi="Arial"/>
                <w:sz w:val="18"/>
              </w:rPr>
            </w:pPr>
            <w:r w:rsidRPr="00772087">
              <w:rPr>
                <w:rFonts w:ascii="Arial" w:hAnsi="Arial"/>
                <w:sz w:val="18"/>
              </w:rPr>
              <w:t>17.31 Mbps</w:t>
            </w:r>
          </w:p>
        </w:tc>
        <w:tc>
          <w:tcPr>
            <w:tcW w:w="0" w:type="auto"/>
            <w:tcBorders>
              <w:top w:val="outset" w:sz="6" w:space="0" w:color="auto"/>
              <w:left w:val="outset" w:sz="6" w:space="0" w:color="auto"/>
              <w:bottom w:val="outset" w:sz="6" w:space="0" w:color="auto"/>
              <w:right w:val="outset" w:sz="6" w:space="0" w:color="auto"/>
            </w:tcBorders>
            <w:vAlign w:val="center"/>
          </w:tcPr>
          <w:p w14:paraId="11875CB5" w14:textId="77777777" w:rsidR="00FC0044" w:rsidRPr="00772087" w:rsidRDefault="00DA0BC2" w:rsidP="00772087">
            <w:pPr>
              <w:spacing w:after="0"/>
              <w:jc w:val="center"/>
              <w:rPr>
                <w:rFonts w:ascii="Arial" w:hAnsi="Arial"/>
                <w:sz w:val="18"/>
              </w:rPr>
            </w:pPr>
            <w:r w:rsidRPr="00772087">
              <w:rPr>
                <w:rFonts w:ascii="Arial" w:hAnsi="Arial"/>
                <w:sz w:val="18"/>
              </w:rPr>
              <w:t>12.24 dB</w:t>
            </w:r>
          </w:p>
          <w:p w14:paraId="10FC4C92" w14:textId="77777777" w:rsidR="00FC0044" w:rsidRPr="00772087" w:rsidRDefault="00DA0BC2" w:rsidP="00772087">
            <w:pPr>
              <w:spacing w:after="0"/>
              <w:jc w:val="center"/>
              <w:rPr>
                <w:rFonts w:ascii="Arial" w:hAnsi="Arial"/>
                <w:sz w:val="18"/>
              </w:rPr>
            </w:pPr>
            <w:r w:rsidRPr="00772087">
              <w:rPr>
                <w:rFonts w:ascii="Arial" w:hAnsi="Arial"/>
                <w:sz w:val="18"/>
              </w:rPr>
              <w:t>17.51Mbps</w:t>
            </w:r>
          </w:p>
        </w:tc>
        <w:tc>
          <w:tcPr>
            <w:tcW w:w="0" w:type="auto"/>
            <w:tcBorders>
              <w:top w:val="outset" w:sz="6" w:space="0" w:color="auto"/>
              <w:left w:val="outset" w:sz="6" w:space="0" w:color="auto"/>
              <w:bottom w:val="outset" w:sz="6" w:space="0" w:color="auto"/>
              <w:right w:val="outset" w:sz="6" w:space="0" w:color="auto"/>
            </w:tcBorders>
            <w:vAlign w:val="center"/>
          </w:tcPr>
          <w:p w14:paraId="3A123516" w14:textId="77777777" w:rsidR="00FC0044" w:rsidRPr="00772087" w:rsidRDefault="00FC0044" w:rsidP="00772087">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8B61BC" w14:textId="77777777" w:rsidR="00FC0044" w:rsidRPr="00772087" w:rsidRDefault="00DA0BC2" w:rsidP="00772087">
            <w:pPr>
              <w:spacing w:after="0"/>
              <w:jc w:val="center"/>
              <w:rPr>
                <w:rFonts w:ascii="Arial" w:hAnsi="Arial"/>
                <w:sz w:val="18"/>
              </w:rPr>
            </w:pPr>
            <w:r w:rsidRPr="00772087">
              <w:rPr>
                <w:rFonts w:ascii="Arial" w:hAnsi="Arial"/>
                <w:sz w:val="18"/>
              </w:rPr>
              <w:t>12.52 dB</w:t>
            </w:r>
          </w:p>
          <w:p w14:paraId="693153D8" w14:textId="77777777" w:rsidR="00FC0044" w:rsidRPr="00772087" w:rsidRDefault="00DA0BC2" w:rsidP="00772087">
            <w:pPr>
              <w:spacing w:after="0"/>
              <w:jc w:val="center"/>
              <w:rPr>
                <w:rFonts w:ascii="Arial" w:hAnsi="Arial"/>
                <w:sz w:val="18"/>
              </w:rPr>
            </w:pPr>
            <w:r w:rsidRPr="00772087">
              <w:rPr>
                <w:rFonts w:ascii="Arial" w:hAnsi="Arial"/>
                <w:sz w:val="18"/>
              </w:rPr>
              <w:t>17.30 Mbps</w:t>
            </w:r>
          </w:p>
        </w:tc>
        <w:tc>
          <w:tcPr>
            <w:tcW w:w="1669" w:type="dxa"/>
            <w:tcBorders>
              <w:top w:val="outset" w:sz="6" w:space="0" w:color="auto"/>
              <w:left w:val="outset" w:sz="6" w:space="0" w:color="auto"/>
              <w:bottom w:val="outset" w:sz="6" w:space="0" w:color="auto"/>
              <w:right w:val="outset" w:sz="6" w:space="0" w:color="auto"/>
            </w:tcBorders>
            <w:vAlign w:val="center"/>
            <w:hideMark/>
          </w:tcPr>
          <w:p w14:paraId="246A6A8D" w14:textId="77777777" w:rsidR="00FC0044" w:rsidRPr="00772087" w:rsidRDefault="00DA0BC2" w:rsidP="00772087">
            <w:pPr>
              <w:spacing w:after="0"/>
              <w:jc w:val="center"/>
              <w:rPr>
                <w:rFonts w:ascii="Arial" w:hAnsi="Arial"/>
                <w:sz w:val="18"/>
              </w:rPr>
            </w:pPr>
            <w:r w:rsidRPr="00772087">
              <w:rPr>
                <w:rFonts w:ascii="Arial" w:hAnsi="Arial"/>
                <w:sz w:val="18"/>
              </w:rPr>
              <w:t>11.72 dB</w:t>
            </w:r>
          </w:p>
          <w:p w14:paraId="218657F9" w14:textId="77777777" w:rsidR="00FC0044" w:rsidRPr="00772087" w:rsidRDefault="00DA0BC2" w:rsidP="00772087">
            <w:pPr>
              <w:spacing w:after="0"/>
              <w:jc w:val="center"/>
              <w:rPr>
                <w:rFonts w:ascii="Arial" w:hAnsi="Arial"/>
                <w:sz w:val="18"/>
              </w:rPr>
            </w:pPr>
            <w:r w:rsidRPr="00772087">
              <w:rPr>
                <w:rFonts w:ascii="Arial" w:hAnsi="Arial"/>
                <w:sz w:val="18"/>
              </w:rPr>
              <w:t>17.48 Mbps</w:t>
            </w:r>
          </w:p>
        </w:tc>
      </w:tr>
      <w:tr w:rsidR="008F6475" w:rsidRPr="00603C7A" w14:paraId="5D0349A7"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578ACE8F" w14:textId="77777777" w:rsidR="00FC0044" w:rsidRPr="00772087" w:rsidRDefault="00DA0BC2" w:rsidP="00772087">
            <w:pPr>
              <w:spacing w:after="0"/>
              <w:jc w:val="center"/>
              <w:rPr>
                <w:rFonts w:ascii="Arial" w:hAnsi="Arial"/>
                <w:sz w:val="18"/>
              </w:rPr>
            </w:pPr>
            <w:r w:rsidRPr="00772087">
              <w:rPr>
                <w:rFonts w:ascii="Arial" w:hAnsi="Arial"/>
                <w:sz w:val="18"/>
              </w:rPr>
              <w:t>64QAM r5/6</w:t>
            </w:r>
          </w:p>
        </w:tc>
        <w:tc>
          <w:tcPr>
            <w:tcW w:w="0" w:type="auto"/>
            <w:tcBorders>
              <w:top w:val="outset" w:sz="6" w:space="0" w:color="auto"/>
              <w:left w:val="outset" w:sz="6" w:space="0" w:color="auto"/>
              <w:bottom w:val="outset" w:sz="6" w:space="0" w:color="auto"/>
              <w:right w:val="outset" w:sz="6" w:space="0" w:color="auto"/>
            </w:tcBorders>
            <w:vAlign w:val="center"/>
          </w:tcPr>
          <w:p w14:paraId="0323188C" w14:textId="77777777" w:rsidR="00FC0044" w:rsidRPr="00772087" w:rsidRDefault="00FC0044" w:rsidP="00772087">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471691B" w14:textId="77777777" w:rsidR="00FC0044" w:rsidRPr="00772087" w:rsidRDefault="00DA0BC2" w:rsidP="00772087">
            <w:pPr>
              <w:spacing w:after="0"/>
              <w:jc w:val="center"/>
              <w:rPr>
                <w:rFonts w:ascii="Arial" w:hAnsi="Arial"/>
                <w:sz w:val="18"/>
              </w:rPr>
            </w:pPr>
            <w:r w:rsidRPr="00772087">
              <w:rPr>
                <w:rFonts w:ascii="Arial" w:hAnsi="Arial"/>
                <w:sz w:val="18"/>
              </w:rPr>
              <w:t>23.77 dB</w:t>
            </w:r>
          </w:p>
          <w:p w14:paraId="3DDA1E22" w14:textId="77777777" w:rsidR="00FC0044" w:rsidRPr="00772087" w:rsidRDefault="00DA0BC2" w:rsidP="00772087">
            <w:pPr>
              <w:spacing w:after="0"/>
              <w:jc w:val="center"/>
              <w:rPr>
                <w:rFonts w:ascii="Arial" w:hAnsi="Arial"/>
                <w:sz w:val="18"/>
              </w:rPr>
            </w:pPr>
            <w:r w:rsidRPr="00772087">
              <w:rPr>
                <w:rFonts w:ascii="Arial" w:hAnsi="Arial"/>
                <w:sz w:val="18"/>
              </w:rPr>
              <w:t>29.63 Mbps</w:t>
            </w:r>
          </w:p>
        </w:tc>
        <w:tc>
          <w:tcPr>
            <w:tcW w:w="0" w:type="auto"/>
            <w:tcBorders>
              <w:top w:val="outset" w:sz="6" w:space="0" w:color="auto"/>
              <w:left w:val="outset" w:sz="6" w:space="0" w:color="auto"/>
              <w:bottom w:val="outset" w:sz="6" w:space="0" w:color="auto"/>
              <w:right w:val="outset" w:sz="6" w:space="0" w:color="auto"/>
            </w:tcBorders>
            <w:vAlign w:val="center"/>
          </w:tcPr>
          <w:p w14:paraId="73C2C95A" w14:textId="77777777" w:rsidR="00FC0044" w:rsidRPr="00772087" w:rsidRDefault="00DA0BC2" w:rsidP="00772087">
            <w:pPr>
              <w:spacing w:after="0"/>
              <w:jc w:val="center"/>
              <w:rPr>
                <w:rFonts w:ascii="Arial" w:hAnsi="Arial"/>
                <w:sz w:val="18"/>
              </w:rPr>
            </w:pPr>
            <w:r w:rsidRPr="00772087">
              <w:rPr>
                <w:rFonts w:ascii="Arial" w:hAnsi="Arial"/>
                <w:sz w:val="18"/>
              </w:rPr>
              <w:t>23.74 dB</w:t>
            </w:r>
          </w:p>
          <w:p w14:paraId="12B37B15" w14:textId="77777777" w:rsidR="00FC0044" w:rsidRPr="00772087" w:rsidRDefault="00DA0BC2" w:rsidP="00772087">
            <w:pPr>
              <w:spacing w:after="0"/>
              <w:jc w:val="center"/>
              <w:rPr>
                <w:rFonts w:ascii="Arial" w:hAnsi="Arial"/>
                <w:sz w:val="18"/>
              </w:rPr>
            </w:pPr>
            <w:r w:rsidRPr="00772087">
              <w:rPr>
                <w:rFonts w:ascii="Arial" w:hAnsi="Arial"/>
                <w:sz w:val="18"/>
              </w:rPr>
              <w:t>29.44 Mbps</w:t>
            </w:r>
          </w:p>
        </w:tc>
        <w:tc>
          <w:tcPr>
            <w:tcW w:w="0" w:type="auto"/>
            <w:tcBorders>
              <w:top w:val="outset" w:sz="6" w:space="0" w:color="auto"/>
              <w:left w:val="outset" w:sz="6" w:space="0" w:color="auto"/>
              <w:bottom w:val="outset" w:sz="6" w:space="0" w:color="auto"/>
              <w:right w:val="outset" w:sz="6" w:space="0" w:color="auto"/>
            </w:tcBorders>
            <w:vAlign w:val="center"/>
          </w:tcPr>
          <w:p w14:paraId="0A859200" w14:textId="77777777" w:rsidR="00FC0044" w:rsidRPr="00772087" w:rsidRDefault="00FC0044" w:rsidP="00772087">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413EB469" w14:textId="77777777" w:rsidR="00FC0044" w:rsidRPr="00772087" w:rsidRDefault="00DA0BC2" w:rsidP="00772087">
            <w:pPr>
              <w:spacing w:after="0"/>
              <w:jc w:val="center"/>
              <w:rPr>
                <w:rFonts w:ascii="Arial" w:hAnsi="Arial"/>
                <w:sz w:val="18"/>
              </w:rPr>
            </w:pPr>
            <w:r w:rsidRPr="00772087">
              <w:rPr>
                <w:rFonts w:ascii="Arial" w:hAnsi="Arial"/>
                <w:sz w:val="18"/>
              </w:rPr>
              <w:t>22.90 dB</w:t>
            </w:r>
          </w:p>
          <w:p w14:paraId="1D9BF2A5" w14:textId="77777777" w:rsidR="00FC0044" w:rsidRPr="00772087" w:rsidRDefault="00DA0BC2" w:rsidP="00772087">
            <w:pPr>
              <w:spacing w:after="0"/>
              <w:jc w:val="center"/>
              <w:rPr>
                <w:rFonts w:ascii="Arial" w:hAnsi="Arial"/>
                <w:sz w:val="18"/>
              </w:rPr>
            </w:pPr>
            <w:r w:rsidRPr="00772087">
              <w:rPr>
                <w:rFonts w:ascii="Arial" w:hAnsi="Arial"/>
                <w:sz w:val="18"/>
              </w:rPr>
              <w:t>28.44 Mbps</w:t>
            </w:r>
          </w:p>
        </w:tc>
        <w:tc>
          <w:tcPr>
            <w:tcW w:w="1669" w:type="dxa"/>
            <w:tcBorders>
              <w:top w:val="outset" w:sz="6" w:space="0" w:color="auto"/>
              <w:left w:val="outset" w:sz="6" w:space="0" w:color="auto"/>
              <w:bottom w:val="outset" w:sz="6" w:space="0" w:color="auto"/>
              <w:right w:val="outset" w:sz="6" w:space="0" w:color="auto"/>
            </w:tcBorders>
            <w:vAlign w:val="center"/>
            <w:hideMark/>
          </w:tcPr>
          <w:p w14:paraId="02B856E6" w14:textId="77777777" w:rsidR="00FC0044" w:rsidRPr="00772087" w:rsidRDefault="00DA0BC2" w:rsidP="00772087">
            <w:pPr>
              <w:spacing w:after="0"/>
              <w:jc w:val="center"/>
              <w:rPr>
                <w:rFonts w:ascii="Arial" w:hAnsi="Arial"/>
                <w:sz w:val="18"/>
              </w:rPr>
            </w:pPr>
            <w:r w:rsidRPr="00772087">
              <w:rPr>
                <w:rFonts w:ascii="Arial" w:hAnsi="Arial"/>
                <w:sz w:val="18"/>
              </w:rPr>
              <w:t>20.50 dB</w:t>
            </w:r>
          </w:p>
          <w:p w14:paraId="74EA5672" w14:textId="77777777" w:rsidR="00FC0044" w:rsidRPr="00772087" w:rsidRDefault="00DA0BC2" w:rsidP="00772087">
            <w:pPr>
              <w:spacing w:after="0"/>
              <w:jc w:val="center"/>
              <w:rPr>
                <w:rFonts w:ascii="Arial" w:hAnsi="Arial"/>
                <w:sz w:val="18"/>
              </w:rPr>
            </w:pPr>
            <w:r w:rsidRPr="00772087">
              <w:rPr>
                <w:rFonts w:ascii="Arial" w:hAnsi="Arial"/>
                <w:sz w:val="18"/>
              </w:rPr>
              <w:t>28.98 Mbps</w:t>
            </w:r>
          </w:p>
        </w:tc>
      </w:tr>
      <w:tr w:rsidR="008F6475" w14:paraId="03EF2EA4" w14:textId="77777777" w:rsidTr="00772087">
        <w:tc>
          <w:tcPr>
            <w:tcW w:w="8440" w:type="dxa"/>
            <w:gridSpan w:val="7"/>
            <w:tcBorders>
              <w:top w:val="outset" w:sz="6" w:space="0" w:color="auto"/>
              <w:left w:val="outset" w:sz="6" w:space="0" w:color="auto"/>
              <w:bottom w:val="outset" w:sz="6" w:space="0" w:color="auto"/>
              <w:right w:val="outset" w:sz="6" w:space="0" w:color="auto"/>
            </w:tcBorders>
          </w:tcPr>
          <w:p w14:paraId="622D6E59" w14:textId="77777777" w:rsidR="00FC0044" w:rsidRPr="00772087" w:rsidRDefault="00DA0BC2" w:rsidP="00772087">
            <w:pPr>
              <w:spacing w:after="0"/>
              <w:jc w:val="center"/>
              <w:rPr>
                <w:rFonts w:ascii="Arial" w:hAnsi="Arial"/>
                <w:sz w:val="18"/>
              </w:rPr>
            </w:pPr>
            <w:r w:rsidRPr="00772087">
              <w:rPr>
                <w:rFonts w:ascii="Arial" w:hAnsi="Arial"/>
                <w:sz w:val="18"/>
              </w:rPr>
              <w:t xml:space="preserve">R1—164164 / </w:t>
            </w:r>
            <w:r w:rsidR="00E32A2A">
              <w:rPr>
                <w:rFonts w:ascii="Arial" w:hAnsi="Arial"/>
                <w:sz w:val="18"/>
              </w:rPr>
              <w:t>Source 7</w:t>
            </w:r>
            <w:r w:rsidRPr="00772087">
              <w:rPr>
                <w:rFonts w:ascii="Arial" w:hAnsi="Arial"/>
                <w:sz w:val="18"/>
              </w:rPr>
              <w:br/>
              <w:t>50 PRB, 10 MHz system bandwidth</w:t>
            </w:r>
          </w:p>
        </w:tc>
      </w:tr>
      <w:tr w:rsidR="000C1EE9" w14:paraId="45DD9CCA" w14:textId="77777777" w:rsidTr="00521495">
        <w:tc>
          <w:tcPr>
            <w:tcW w:w="0" w:type="auto"/>
            <w:tcBorders>
              <w:top w:val="outset" w:sz="6" w:space="0" w:color="auto"/>
              <w:left w:val="outset" w:sz="6" w:space="0" w:color="auto"/>
              <w:bottom w:val="outset" w:sz="6" w:space="0" w:color="auto"/>
              <w:right w:val="outset" w:sz="6" w:space="0" w:color="auto"/>
            </w:tcBorders>
            <w:vAlign w:val="center"/>
            <w:hideMark/>
          </w:tcPr>
          <w:p w14:paraId="09DD090C" w14:textId="77777777" w:rsidR="000C1EE9" w:rsidRDefault="000C1EE9" w:rsidP="00521495">
            <w:pPr>
              <w:spacing w:after="0"/>
              <w:jc w:val="center"/>
              <w:rPr>
                <w:rFonts w:ascii="Arial" w:hAnsi="Arial"/>
                <w:sz w:val="18"/>
              </w:rPr>
            </w:pPr>
            <w:r w:rsidRPr="00564D25">
              <w:rPr>
                <w:rFonts w:ascii="Arial" w:hAnsi="Arial"/>
                <w:sz w:val="18"/>
              </w:rPr>
              <w:t>SNR at 10% BLER</w:t>
            </w:r>
          </w:p>
          <w:p w14:paraId="7FB0BF10" w14:textId="77777777" w:rsidR="000C1EE9" w:rsidRDefault="000C1EE9" w:rsidP="00521495">
            <w:pPr>
              <w:spacing w:after="0"/>
              <w:jc w:val="center"/>
              <w:rPr>
                <w:rFonts w:ascii="Arial" w:hAnsi="Arial"/>
                <w:sz w:val="18"/>
              </w:rPr>
            </w:pPr>
            <w:r w:rsidRPr="00564D25">
              <w:rPr>
                <w:rFonts w:ascii="Arial" w:hAnsi="Arial"/>
                <w:sz w:val="18"/>
              </w:rP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EC15F" w14:textId="77777777" w:rsidR="000C1EE9" w:rsidRDefault="000C1EE9" w:rsidP="00521495">
            <w:pPr>
              <w:spacing w:after="0"/>
              <w:jc w:val="center"/>
              <w:rPr>
                <w:rFonts w:ascii="Arial" w:hAnsi="Arial"/>
                <w:sz w:val="18"/>
              </w:rPr>
            </w:pPr>
            <w:r w:rsidRPr="00564D25">
              <w:rPr>
                <w:rFonts w:ascii="Arial" w:hAnsi="Arial"/>
                <w:sz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D3D63" w14:textId="77777777" w:rsidR="000C1EE9" w:rsidRDefault="000C1EE9" w:rsidP="00521495">
            <w:pPr>
              <w:spacing w:after="0"/>
              <w:jc w:val="center"/>
              <w:rPr>
                <w:rFonts w:ascii="Arial" w:hAnsi="Arial"/>
                <w:sz w:val="18"/>
              </w:rPr>
            </w:pPr>
            <w:r w:rsidRPr="00564D25">
              <w:rPr>
                <w:rFonts w:ascii="Arial" w:hAnsi="Arial"/>
                <w:sz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34D9040A" w14:textId="77777777" w:rsidR="000C1EE9" w:rsidRPr="008F6475" w:rsidRDefault="000C1EE9" w:rsidP="00521495">
            <w:pPr>
              <w:spacing w:after="0"/>
              <w:jc w:val="center"/>
              <w:rPr>
                <w:rFonts w:ascii="Arial" w:hAnsi="Arial"/>
                <w:sz w:val="18"/>
              </w:rPr>
            </w:pPr>
            <w:r w:rsidRPr="00564D25">
              <w:rPr>
                <w:rFonts w:ascii="Arial" w:hAnsi="Arial"/>
                <w:sz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CBDE4" w14:textId="77777777" w:rsidR="000C1EE9" w:rsidRDefault="000C1EE9" w:rsidP="00521495">
            <w:pPr>
              <w:spacing w:after="0"/>
              <w:jc w:val="center"/>
              <w:rPr>
                <w:rFonts w:ascii="Arial" w:hAnsi="Arial"/>
                <w:sz w:val="18"/>
              </w:rPr>
            </w:pPr>
            <w:r w:rsidRPr="00564D25">
              <w:rPr>
                <w:rFonts w:ascii="Arial" w:hAnsi="Arial"/>
                <w:sz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D8787" w14:textId="77777777" w:rsidR="000C1EE9" w:rsidRDefault="000C1EE9" w:rsidP="00521495">
            <w:pPr>
              <w:spacing w:after="0"/>
              <w:jc w:val="center"/>
              <w:rPr>
                <w:rFonts w:ascii="Arial" w:hAnsi="Arial"/>
                <w:sz w:val="18"/>
              </w:rPr>
            </w:pPr>
            <w:r w:rsidRPr="00564D25">
              <w:rPr>
                <w:rFonts w:ascii="Arial" w:hAnsi="Arial"/>
                <w:sz w:val="18"/>
              </w:rPr>
              <w:t>TTI length=7</w:t>
            </w:r>
          </w:p>
        </w:tc>
        <w:tc>
          <w:tcPr>
            <w:tcW w:w="1669" w:type="dxa"/>
            <w:tcBorders>
              <w:top w:val="outset" w:sz="6" w:space="0" w:color="auto"/>
              <w:left w:val="outset" w:sz="6" w:space="0" w:color="auto"/>
              <w:bottom w:val="outset" w:sz="6" w:space="0" w:color="auto"/>
              <w:right w:val="outset" w:sz="6" w:space="0" w:color="auto"/>
            </w:tcBorders>
            <w:vAlign w:val="center"/>
            <w:hideMark/>
          </w:tcPr>
          <w:p w14:paraId="10952C9F" w14:textId="77777777" w:rsidR="000C1EE9" w:rsidRDefault="000C1EE9" w:rsidP="00521495">
            <w:pPr>
              <w:spacing w:after="0"/>
              <w:jc w:val="center"/>
              <w:rPr>
                <w:rFonts w:ascii="Arial" w:hAnsi="Arial"/>
                <w:sz w:val="18"/>
              </w:rPr>
            </w:pPr>
            <w:r w:rsidRPr="00564D25">
              <w:rPr>
                <w:rFonts w:ascii="Arial" w:hAnsi="Arial"/>
                <w:sz w:val="18"/>
              </w:rPr>
              <w:t>TTI length=14</w:t>
            </w:r>
          </w:p>
        </w:tc>
      </w:tr>
      <w:tr w:rsidR="000C1EE9" w14:paraId="3C08DED9" w14:textId="77777777" w:rsidTr="00521495">
        <w:tc>
          <w:tcPr>
            <w:tcW w:w="0" w:type="auto"/>
            <w:tcBorders>
              <w:top w:val="outset" w:sz="6" w:space="0" w:color="auto"/>
              <w:left w:val="outset" w:sz="6" w:space="0" w:color="auto"/>
              <w:bottom w:val="outset" w:sz="6" w:space="0" w:color="auto"/>
              <w:right w:val="outset" w:sz="6" w:space="0" w:color="auto"/>
            </w:tcBorders>
            <w:vAlign w:val="center"/>
            <w:hideMark/>
          </w:tcPr>
          <w:p w14:paraId="61D4C0BB" w14:textId="77777777" w:rsidR="000C1EE9" w:rsidRDefault="000C1EE9" w:rsidP="00521495">
            <w:pPr>
              <w:spacing w:after="0"/>
              <w:jc w:val="center"/>
              <w:rPr>
                <w:rFonts w:ascii="Arial" w:hAnsi="Arial"/>
                <w:sz w:val="18"/>
              </w:rPr>
            </w:pPr>
            <w:r w:rsidRPr="00564D25">
              <w:rPr>
                <w:rFonts w:ascii="Arial" w:hAnsi="Arial"/>
                <w:sz w:val="18"/>
              </w:rPr>
              <w:t>QPSK r1/3</w:t>
            </w:r>
          </w:p>
        </w:tc>
        <w:tc>
          <w:tcPr>
            <w:tcW w:w="0" w:type="auto"/>
            <w:tcBorders>
              <w:top w:val="outset" w:sz="6" w:space="0" w:color="auto"/>
              <w:left w:val="outset" w:sz="6" w:space="0" w:color="auto"/>
              <w:bottom w:val="outset" w:sz="6" w:space="0" w:color="auto"/>
              <w:right w:val="outset" w:sz="6" w:space="0" w:color="auto"/>
            </w:tcBorders>
            <w:vAlign w:val="center"/>
          </w:tcPr>
          <w:p w14:paraId="39F2AD7C"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DF648F0"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5C58DF53"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587C5F93"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66B5DE0" w14:textId="77777777" w:rsidR="000C1EE9" w:rsidRDefault="000C1EE9" w:rsidP="00521495">
            <w:pPr>
              <w:spacing w:after="0"/>
              <w:jc w:val="center"/>
              <w:rPr>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14:paraId="4FFD1B30" w14:textId="77777777" w:rsidR="000C1EE9" w:rsidRDefault="000C1EE9" w:rsidP="00521495">
            <w:pPr>
              <w:spacing w:after="0"/>
              <w:jc w:val="center"/>
              <w:rPr>
                <w:rFonts w:ascii="Arial" w:hAnsi="Arial"/>
                <w:sz w:val="18"/>
              </w:rPr>
            </w:pPr>
          </w:p>
        </w:tc>
      </w:tr>
      <w:tr w:rsidR="000C1EE9" w14:paraId="7199B4BE" w14:textId="77777777" w:rsidTr="00521495">
        <w:tc>
          <w:tcPr>
            <w:tcW w:w="0" w:type="auto"/>
            <w:tcBorders>
              <w:top w:val="outset" w:sz="6" w:space="0" w:color="auto"/>
              <w:left w:val="outset" w:sz="6" w:space="0" w:color="auto"/>
              <w:bottom w:val="outset" w:sz="6" w:space="0" w:color="auto"/>
              <w:right w:val="outset" w:sz="6" w:space="0" w:color="auto"/>
            </w:tcBorders>
            <w:vAlign w:val="center"/>
            <w:hideMark/>
          </w:tcPr>
          <w:p w14:paraId="3B59FF94" w14:textId="77777777" w:rsidR="000C1EE9" w:rsidRDefault="000C1EE9" w:rsidP="00521495">
            <w:pPr>
              <w:spacing w:after="0"/>
              <w:jc w:val="center"/>
              <w:rPr>
                <w:rFonts w:ascii="Arial" w:hAnsi="Arial"/>
                <w:sz w:val="18"/>
              </w:rPr>
            </w:pPr>
            <w:r w:rsidRPr="00564D25">
              <w:rPr>
                <w:rFonts w:ascii="Arial" w:hAnsi="Arial"/>
                <w:sz w:val="18"/>
              </w:rPr>
              <w:t>16QAM r3/4</w:t>
            </w:r>
          </w:p>
        </w:tc>
        <w:tc>
          <w:tcPr>
            <w:tcW w:w="0" w:type="auto"/>
            <w:tcBorders>
              <w:top w:val="outset" w:sz="6" w:space="0" w:color="auto"/>
              <w:left w:val="outset" w:sz="6" w:space="0" w:color="auto"/>
              <w:bottom w:val="outset" w:sz="6" w:space="0" w:color="auto"/>
              <w:right w:val="outset" w:sz="6" w:space="0" w:color="auto"/>
            </w:tcBorders>
            <w:vAlign w:val="center"/>
          </w:tcPr>
          <w:p w14:paraId="06AE94F4"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295135A"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5C14652C"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157A1E08"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8DED29B" w14:textId="77777777" w:rsidR="000C1EE9" w:rsidRDefault="000C1EE9" w:rsidP="00521495">
            <w:pPr>
              <w:spacing w:after="0"/>
              <w:jc w:val="center"/>
              <w:rPr>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14:paraId="6742328A" w14:textId="77777777" w:rsidR="000C1EE9" w:rsidRDefault="000C1EE9" w:rsidP="00521495">
            <w:pPr>
              <w:spacing w:after="0"/>
              <w:jc w:val="center"/>
              <w:rPr>
                <w:rFonts w:ascii="Arial" w:hAnsi="Arial"/>
                <w:sz w:val="18"/>
              </w:rPr>
            </w:pPr>
          </w:p>
        </w:tc>
      </w:tr>
      <w:tr w:rsidR="000C1EE9" w14:paraId="0EA3AAE6" w14:textId="77777777" w:rsidTr="00521495">
        <w:tc>
          <w:tcPr>
            <w:tcW w:w="0" w:type="auto"/>
            <w:tcBorders>
              <w:top w:val="outset" w:sz="6" w:space="0" w:color="auto"/>
              <w:left w:val="outset" w:sz="6" w:space="0" w:color="auto"/>
              <w:bottom w:val="outset" w:sz="6" w:space="0" w:color="auto"/>
              <w:right w:val="outset" w:sz="6" w:space="0" w:color="auto"/>
            </w:tcBorders>
            <w:vAlign w:val="center"/>
            <w:hideMark/>
          </w:tcPr>
          <w:p w14:paraId="30B7CA58" w14:textId="77777777" w:rsidR="000C1EE9" w:rsidRDefault="000C1EE9" w:rsidP="00521495">
            <w:pPr>
              <w:spacing w:after="0"/>
              <w:jc w:val="center"/>
              <w:rPr>
                <w:rFonts w:ascii="Arial" w:hAnsi="Arial"/>
                <w:sz w:val="18"/>
              </w:rPr>
            </w:pPr>
            <w:r w:rsidRPr="00564D25">
              <w:rPr>
                <w:rFonts w:ascii="Arial" w:hAnsi="Arial"/>
                <w:sz w:val="18"/>
              </w:rPr>
              <w:t>64QAM r5/6</w:t>
            </w:r>
          </w:p>
        </w:tc>
        <w:tc>
          <w:tcPr>
            <w:tcW w:w="0" w:type="auto"/>
            <w:tcBorders>
              <w:top w:val="outset" w:sz="6" w:space="0" w:color="auto"/>
              <w:left w:val="outset" w:sz="6" w:space="0" w:color="auto"/>
              <w:bottom w:val="outset" w:sz="6" w:space="0" w:color="auto"/>
              <w:right w:val="outset" w:sz="6" w:space="0" w:color="auto"/>
            </w:tcBorders>
            <w:vAlign w:val="center"/>
          </w:tcPr>
          <w:p w14:paraId="15DA6C69"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77DB4D5" w14:textId="77777777" w:rsidR="000C1EE9" w:rsidRDefault="000C1EE9" w:rsidP="00521495">
            <w:pPr>
              <w:spacing w:after="0"/>
              <w:jc w:val="center"/>
              <w:rPr>
                <w:rFonts w:ascii="Arial" w:hAnsi="Arial"/>
                <w:sz w:val="18"/>
              </w:rPr>
            </w:pPr>
            <w:r>
              <w:rPr>
                <w:rFonts w:ascii="Arial" w:hAnsi="Arial" w:hint="eastAsia"/>
                <w:sz w:val="18"/>
                <w:lang w:eastAsia="zh-CN"/>
              </w:rPr>
              <w:t>22.3</w:t>
            </w:r>
            <w:r w:rsidRPr="00564D25">
              <w:rPr>
                <w:rFonts w:ascii="Arial" w:hAnsi="Arial"/>
                <w:sz w:val="18"/>
              </w:rPr>
              <w:t xml:space="preserve"> dB</w:t>
            </w:r>
          </w:p>
          <w:p w14:paraId="2C8F5487" w14:textId="77777777" w:rsidR="000C1EE9" w:rsidRDefault="00654219" w:rsidP="00521495">
            <w:pPr>
              <w:spacing w:after="0"/>
              <w:jc w:val="center"/>
              <w:rPr>
                <w:rFonts w:ascii="Arial" w:hAnsi="Arial"/>
                <w:sz w:val="18"/>
              </w:rPr>
            </w:pPr>
            <w:r>
              <w:rPr>
                <w:rFonts w:ascii="Arial" w:hAnsi="Arial" w:hint="eastAsia"/>
                <w:sz w:val="18"/>
                <w:lang w:eastAsia="zh-CN"/>
              </w:rPr>
              <w:t>34.65</w:t>
            </w:r>
            <w:r w:rsidR="000C1EE9" w:rsidRPr="00564D25">
              <w:rPr>
                <w:rFonts w:ascii="Arial" w:hAnsi="Arial"/>
                <w:sz w:val="18"/>
              </w:rPr>
              <w:t xml:space="preserve"> Mbps</w:t>
            </w:r>
          </w:p>
        </w:tc>
        <w:tc>
          <w:tcPr>
            <w:tcW w:w="0" w:type="auto"/>
            <w:tcBorders>
              <w:top w:val="outset" w:sz="6" w:space="0" w:color="auto"/>
              <w:left w:val="outset" w:sz="6" w:space="0" w:color="auto"/>
              <w:bottom w:val="outset" w:sz="6" w:space="0" w:color="auto"/>
              <w:right w:val="outset" w:sz="6" w:space="0" w:color="auto"/>
            </w:tcBorders>
            <w:vAlign w:val="center"/>
          </w:tcPr>
          <w:p w14:paraId="11AA9058"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57703684" w14:textId="77777777" w:rsidR="000C1EE9" w:rsidRDefault="000C1EE9" w:rsidP="00521495">
            <w:pPr>
              <w:spacing w:after="0"/>
              <w:jc w:val="center"/>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06E848CA" w14:textId="77777777" w:rsidR="000C1EE9" w:rsidRDefault="000C1EE9" w:rsidP="00521495">
            <w:pPr>
              <w:spacing w:after="0"/>
              <w:jc w:val="center"/>
              <w:rPr>
                <w:rFonts w:ascii="Arial" w:hAnsi="Arial"/>
                <w:sz w:val="18"/>
              </w:rPr>
            </w:pPr>
          </w:p>
        </w:tc>
        <w:tc>
          <w:tcPr>
            <w:tcW w:w="1669" w:type="dxa"/>
            <w:tcBorders>
              <w:top w:val="outset" w:sz="6" w:space="0" w:color="auto"/>
              <w:left w:val="outset" w:sz="6" w:space="0" w:color="auto"/>
              <w:bottom w:val="outset" w:sz="6" w:space="0" w:color="auto"/>
              <w:right w:val="outset" w:sz="6" w:space="0" w:color="auto"/>
            </w:tcBorders>
            <w:vAlign w:val="center"/>
            <w:hideMark/>
          </w:tcPr>
          <w:p w14:paraId="183D10E7" w14:textId="77777777" w:rsidR="000C1EE9" w:rsidRDefault="000C1EE9" w:rsidP="00521495">
            <w:pPr>
              <w:spacing w:after="0"/>
              <w:jc w:val="center"/>
              <w:rPr>
                <w:rFonts w:ascii="Arial" w:hAnsi="Arial"/>
                <w:sz w:val="18"/>
              </w:rPr>
            </w:pPr>
            <w:r>
              <w:rPr>
                <w:rFonts w:ascii="Arial" w:hAnsi="Arial" w:hint="eastAsia"/>
                <w:sz w:val="18"/>
                <w:lang w:eastAsia="zh-CN"/>
              </w:rPr>
              <w:t>21.2</w:t>
            </w:r>
            <w:r w:rsidRPr="00564D25">
              <w:rPr>
                <w:rFonts w:ascii="Arial" w:hAnsi="Arial"/>
                <w:sz w:val="18"/>
              </w:rPr>
              <w:t xml:space="preserve"> dB</w:t>
            </w:r>
          </w:p>
          <w:p w14:paraId="79BE2523" w14:textId="77777777" w:rsidR="000C1EE9" w:rsidRDefault="00654219" w:rsidP="00521495">
            <w:pPr>
              <w:spacing w:after="0"/>
              <w:jc w:val="center"/>
              <w:rPr>
                <w:rFonts w:ascii="Arial" w:hAnsi="Arial"/>
                <w:sz w:val="18"/>
              </w:rPr>
            </w:pPr>
            <w:r>
              <w:rPr>
                <w:rFonts w:ascii="Arial" w:hAnsi="Arial" w:hint="eastAsia"/>
                <w:sz w:val="18"/>
                <w:lang w:eastAsia="zh-CN"/>
              </w:rPr>
              <w:t>35.45</w:t>
            </w:r>
            <w:r w:rsidR="000C1EE9" w:rsidRPr="00564D25">
              <w:rPr>
                <w:rFonts w:ascii="Arial" w:hAnsi="Arial"/>
                <w:sz w:val="18"/>
              </w:rPr>
              <w:t xml:space="preserve"> Mbps</w:t>
            </w:r>
          </w:p>
        </w:tc>
      </w:tr>
      <w:tr w:rsidR="000C1EE9" w14:paraId="2E861CD5" w14:textId="77777777" w:rsidTr="000C1EE9">
        <w:tc>
          <w:tcPr>
            <w:tcW w:w="8440" w:type="dxa"/>
            <w:gridSpan w:val="7"/>
            <w:tcBorders>
              <w:top w:val="outset" w:sz="6" w:space="0" w:color="auto"/>
              <w:left w:val="outset" w:sz="6" w:space="0" w:color="auto"/>
              <w:bottom w:val="outset" w:sz="6" w:space="0" w:color="auto"/>
              <w:right w:val="outset" w:sz="6" w:space="0" w:color="auto"/>
            </w:tcBorders>
          </w:tcPr>
          <w:p w14:paraId="37E004B5" w14:textId="77777777" w:rsidR="000C1EE9" w:rsidRPr="000C1EE9" w:rsidRDefault="000C1EE9" w:rsidP="000C1EE9">
            <w:pPr>
              <w:spacing w:after="0"/>
              <w:jc w:val="center"/>
              <w:rPr>
                <w:rFonts w:ascii="Arial" w:hAnsi="Arial"/>
                <w:sz w:val="18"/>
              </w:rPr>
            </w:pPr>
            <w:r w:rsidRPr="00564D25">
              <w:rPr>
                <w:rFonts w:ascii="Arial" w:hAnsi="Arial"/>
                <w:sz w:val="18"/>
              </w:rPr>
              <w:t>R1</w:t>
            </w:r>
            <w:r>
              <w:rPr>
                <w:rFonts w:ascii="Arial" w:hAnsi="Arial" w:hint="eastAsia"/>
                <w:sz w:val="18"/>
                <w:lang w:eastAsia="zh-CN"/>
              </w:rPr>
              <w:t>-163714</w:t>
            </w:r>
            <w:r w:rsidRPr="00564D25">
              <w:rPr>
                <w:rFonts w:ascii="Arial" w:hAnsi="Arial"/>
                <w:sz w:val="18"/>
              </w:rPr>
              <w:t xml:space="preserve"> / </w:t>
            </w:r>
            <w:r w:rsidR="00E32A2A">
              <w:rPr>
                <w:rFonts w:ascii="Arial" w:hAnsi="Arial" w:hint="eastAsia"/>
                <w:sz w:val="18"/>
                <w:lang w:eastAsia="zh-CN"/>
              </w:rPr>
              <w:t>Source 5</w:t>
            </w:r>
            <w:r w:rsidRPr="00564D25">
              <w:rPr>
                <w:rFonts w:ascii="Arial" w:hAnsi="Arial"/>
                <w:sz w:val="18"/>
              </w:rPr>
              <w:br/>
              <w:t>50 PRB, 10 MHz system bandwidth</w:t>
            </w:r>
            <w:r>
              <w:rPr>
                <w:rFonts w:ascii="Arial" w:hAnsi="Arial" w:hint="eastAsia"/>
                <w:sz w:val="18"/>
                <w:lang w:eastAsia="zh-CN"/>
              </w:rPr>
              <w:t>.</w:t>
            </w:r>
            <w:r>
              <w:t xml:space="preserve"> </w:t>
            </w:r>
            <w:r w:rsidRPr="000C1EE9">
              <w:rPr>
                <w:rFonts w:ascii="Arial" w:hAnsi="Arial"/>
                <w:sz w:val="18"/>
              </w:rPr>
              <w:t xml:space="preserve">Channel estimation based on CRS Scheme </w:t>
            </w:r>
          </w:p>
          <w:p w14:paraId="282174B7" w14:textId="77777777" w:rsidR="000C1EE9" w:rsidRPr="000C1EE9" w:rsidRDefault="000C1EE9" w:rsidP="000C1EE9">
            <w:pPr>
              <w:spacing w:after="0"/>
              <w:jc w:val="center"/>
              <w:rPr>
                <w:rFonts w:ascii="Arial" w:hAnsi="Arial"/>
                <w:sz w:val="18"/>
              </w:rPr>
            </w:pPr>
            <w:r w:rsidRPr="000C1EE9">
              <w:rPr>
                <w:rFonts w:ascii="Arial" w:hAnsi="Arial"/>
                <w:sz w:val="18"/>
              </w:rPr>
              <w:t xml:space="preserve">for sTTI, the most recent four CRS symbols are used for channel estimation </w:t>
            </w:r>
          </w:p>
          <w:p w14:paraId="2687459B" w14:textId="77777777" w:rsidR="000C1EE9" w:rsidRDefault="000C1EE9" w:rsidP="000C1EE9">
            <w:pPr>
              <w:spacing w:after="0"/>
              <w:jc w:val="center"/>
              <w:rPr>
                <w:rFonts w:ascii="Arial" w:hAnsi="Arial"/>
                <w:sz w:val="18"/>
              </w:rPr>
            </w:pPr>
            <w:r w:rsidRPr="000C1EE9">
              <w:rPr>
                <w:rFonts w:ascii="Arial" w:hAnsi="Arial"/>
                <w:sz w:val="18"/>
              </w:rPr>
              <w:t>for 1ms TTI, CRS symbols in current subframe are used for channel estimation</w:t>
            </w:r>
          </w:p>
        </w:tc>
      </w:tr>
    </w:tbl>
    <w:p w14:paraId="6A0CE2D4" w14:textId="77777777" w:rsidR="000C1EE9" w:rsidRPr="000C1EE9" w:rsidRDefault="000C1EE9" w:rsidP="00E57498">
      <w:pPr>
        <w:pStyle w:val="TH"/>
        <w:rPr>
          <w:lang w:eastAsia="zh-CN"/>
        </w:rPr>
      </w:pPr>
    </w:p>
    <w:p w14:paraId="0B66DBDA" w14:textId="77777777" w:rsidR="001977F3" w:rsidRDefault="001977F3" w:rsidP="00E57498">
      <w:pPr>
        <w:pStyle w:val="TH"/>
      </w:pPr>
      <w:r>
        <w:br/>
        <w:t>Table C1.1-15 ETU,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51FB0C1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40CDED7" w14:textId="77777777" w:rsidR="001977F3" w:rsidRDefault="001977F3" w:rsidP="00E57498">
            <w:pPr>
              <w:pStyle w:val="TAC"/>
            </w:pPr>
            <w:r>
              <w:t xml:space="preserve">SNR at 10% BLER </w:t>
            </w:r>
          </w:p>
          <w:p w14:paraId="7CCD8AC2"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13E91"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A37E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D9ED901"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D79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6F96C"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B9333" w14:textId="77777777" w:rsidR="001977F3" w:rsidRDefault="001977F3" w:rsidP="00E57498">
            <w:pPr>
              <w:pStyle w:val="TAC"/>
            </w:pPr>
            <w:r>
              <w:t xml:space="preserve">TTI length=14 </w:t>
            </w:r>
          </w:p>
        </w:tc>
      </w:tr>
      <w:tr w:rsidR="001977F3" w14:paraId="48FD4C9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70C35F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EE327" w14:textId="77777777" w:rsidR="001977F3" w:rsidRDefault="001977F3" w:rsidP="00E57498">
            <w:pPr>
              <w:pStyle w:val="TAC"/>
            </w:pPr>
            <w:r>
              <w:t>4.62 dB</w:t>
            </w:r>
          </w:p>
          <w:p w14:paraId="10DD1F45" w14:textId="77777777" w:rsidR="001977F3" w:rsidRDefault="001977F3" w:rsidP="00E57498">
            <w:pPr>
              <w:pStyle w:val="TAC"/>
            </w:pPr>
            <w:r>
              <w:t>5.09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55437" w14:textId="77777777" w:rsidR="001977F3" w:rsidRDefault="001977F3" w:rsidP="00E57498">
            <w:pPr>
              <w:pStyle w:val="TAC"/>
            </w:pPr>
            <w:r>
              <w:t>4.25 dB</w:t>
            </w:r>
          </w:p>
          <w:p w14:paraId="7D7C73A8" w14:textId="77777777" w:rsidR="001977F3" w:rsidRDefault="001977F3" w:rsidP="00E57498">
            <w:pPr>
              <w:pStyle w:val="TAC"/>
            </w:pPr>
            <w:r>
              <w:t>5.72 Mbps</w:t>
            </w:r>
          </w:p>
        </w:tc>
        <w:tc>
          <w:tcPr>
            <w:tcW w:w="0" w:type="auto"/>
            <w:tcBorders>
              <w:top w:val="outset" w:sz="6" w:space="0" w:color="auto"/>
              <w:left w:val="outset" w:sz="6" w:space="0" w:color="auto"/>
              <w:bottom w:val="outset" w:sz="6" w:space="0" w:color="auto"/>
              <w:right w:val="outset" w:sz="6" w:space="0" w:color="auto"/>
            </w:tcBorders>
          </w:tcPr>
          <w:p w14:paraId="2A6DDE4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3F53983" w14:textId="77777777" w:rsidR="001977F3" w:rsidRDefault="001977F3" w:rsidP="00E57498">
            <w:pPr>
              <w:pStyle w:val="TAC"/>
            </w:pPr>
            <w:r>
              <w:t>4.13 dB</w:t>
            </w:r>
          </w:p>
          <w:p w14:paraId="01AC29C4" w14:textId="77777777" w:rsidR="001977F3" w:rsidRDefault="001977F3" w:rsidP="00E57498">
            <w:pPr>
              <w:pStyle w:val="TAC"/>
            </w:pPr>
            <w:r>
              <w:t>6.03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AE925" w14:textId="77777777" w:rsidR="001977F3" w:rsidRDefault="001977F3" w:rsidP="00E57498">
            <w:pPr>
              <w:pStyle w:val="TAC"/>
            </w:pPr>
            <w:r>
              <w:t>4.00 dB</w:t>
            </w:r>
          </w:p>
          <w:p w14:paraId="375EF8FA" w14:textId="77777777" w:rsidR="001977F3" w:rsidRDefault="001977F3" w:rsidP="00E57498">
            <w:pPr>
              <w:pStyle w:val="TAC"/>
            </w:pPr>
            <w:r>
              <w:t>6.13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252B4" w14:textId="77777777" w:rsidR="001977F3" w:rsidRDefault="001977F3" w:rsidP="00E57498">
            <w:pPr>
              <w:pStyle w:val="TAC"/>
            </w:pPr>
            <w:r>
              <w:t>3.72 dB</w:t>
            </w:r>
          </w:p>
          <w:p w14:paraId="0FABB2F6" w14:textId="77777777" w:rsidR="001977F3" w:rsidRDefault="001977F3" w:rsidP="00E57498">
            <w:pPr>
              <w:pStyle w:val="TAC"/>
            </w:pPr>
            <w:r>
              <w:t>6.30 Mbps</w:t>
            </w:r>
          </w:p>
        </w:tc>
      </w:tr>
      <w:tr w:rsidR="001977F3" w14:paraId="6167CD9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870837E"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1408E" w14:textId="77777777" w:rsidR="001977F3" w:rsidRDefault="001977F3" w:rsidP="00E57498">
            <w:pPr>
              <w:pStyle w:val="TAC"/>
            </w:pPr>
            <w:r>
              <w:t>22.71 dB</w:t>
            </w:r>
          </w:p>
          <w:p w14:paraId="46C661E0" w14:textId="77777777" w:rsidR="001977F3" w:rsidRDefault="001977F3" w:rsidP="00E57498">
            <w:pPr>
              <w:pStyle w:val="TAC"/>
            </w:pPr>
            <w:r>
              <w:t>24.36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5A37E" w14:textId="77777777" w:rsidR="001977F3" w:rsidRDefault="001977F3" w:rsidP="00E57498">
            <w:pPr>
              <w:pStyle w:val="TAC"/>
            </w:pPr>
            <w:r>
              <w:t>21.92 dB</w:t>
            </w:r>
          </w:p>
          <w:p w14:paraId="447DFFCD" w14:textId="77777777" w:rsidR="001977F3" w:rsidRDefault="001977F3" w:rsidP="00E57498">
            <w:pPr>
              <w:pStyle w:val="TAC"/>
            </w:pPr>
            <w:r>
              <w:t>26.44 Mbps</w:t>
            </w:r>
          </w:p>
        </w:tc>
        <w:tc>
          <w:tcPr>
            <w:tcW w:w="0" w:type="auto"/>
            <w:tcBorders>
              <w:top w:val="outset" w:sz="6" w:space="0" w:color="auto"/>
              <w:left w:val="outset" w:sz="6" w:space="0" w:color="auto"/>
              <w:bottom w:val="outset" w:sz="6" w:space="0" w:color="auto"/>
              <w:right w:val="outset" w:sz="6" w:space="0" w:color="auto"/>
            </w:tcBorders>
          </w:tcPr>
          <w:p w14:paraId="30CB2BF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D61BFE6" w14:textId="77777777" w:rsidR="001977F3" w:rsidRDefault="001977F3" w:rsidP="00E57498">
            <w:pPr>
              <w:pStyle w:val="TAC"/>
            </w:pPr>
            <w:r>
              <w:t>22.02 dB</w:t>
            </w:r>
          </w:p>
          <w:p w14:paraId="2A0BC45B" w14:textId="77777777" w:rsidR="001977F3" w:rsidRDefault="001977F3" w:rsidP="00E57498">
            <w:pPr>
              <w:pStyle w:val="TAC"/>
            </w:pPr>
            <w:r>
              <w:t>27.48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89CD2" w14:textId="77777777" w:rsidR="001977F3" w:rsidRDefault="001977F3" w:rsidP="00E57498">
            <w:pPr>
              <w:pStyle w:val="TAC"/>
            </w:pPr>
            <w:r>
              <w:t>21.55 dB</w:t>
            </w:r>
          </w:p>
          <w:p w14:paraId="4E24DBE3" w14:textId="77777777" w:rsidR="001977F3" w:rsidRDefault="001977F3" w:rsidP="00E57498">
            <w:pPr>
              <w:pStyle w:val="TAC"/>
            </w:pPr>
            <w:r>
              <w:t>27.82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464C2" w14:textId="77777777" w:rsidR="001977F3" w:rsidRDefault="001977F3" w:rsidP="00E57498">
            <w:pPr>
              <w:pStyle w:val="TAC"/>
            </w:pPr>
            <w:r>
              <w:t>21.37 dB</w:t>
            </w:r>
          </w:p>
          <w:p w14:paraId="646A69C0" w14:textId="77777777" w:rsidR="001977F3" w:rsidRDefault="001977F3" w:rsidP="00E57498">
            <w:pPr>
              <w:pStyle w:val="TAC"/>
            </w:pPr>
            <w:r>
              <w:t>28.48 Mbps</w:t>
            </w:r>
          </w:p>
        </w:tc>
      </w:tr>
      <w:tr w:rsidR="001977F3" w14:paraId="4E83D75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646970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C0550"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4A2E1"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07E9834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245D35A6"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FDD66"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D5F74" w14:textId="77777777" w:rsidR="001977F3" w:rsidRDefault="001977F3" w:rsidP="00E57498">
            <w:pPr>
              <w:pStyle w:val="TAC"/>
            </w:pPr>
            <w:r>
              <w:t xml:space="preserve">&gt;36 </w:t>
            </w:r>
          </w:p>
        </w:tc>
      </w:tr>
      <w:tr w:rsidR="001977F3" w14:paraId="22EE3D6A" w14:textId="77777777" w:rsidTr="0013522F">
        <w:tc>
          <w:tcPr>
            <w:tcW w:w="6232" w:type="dxa"/>
            <w:gridSpan w:val="7"/>
            <w:tcBorders>
              <w:top w:val="outset" w:sz="6" w:space="0" w:color="auto"/>
              <w:left w:val="outset" w:sz="6" w:space="0" w:color="auto"/>
              <w:bottom w:val="outset" w:sz="6" w:space="0" w:color="auto"/>
              <w:right w:val="outset" w:sz="6" w:space="0" w:color="auto"/>
            </w:tcBorders>
          </w:tcPr>
          <w:p w14:paraId="32E8AAD3" w14:textId="77777777" w:rsidR="001977F3" w:rsidRDefault="001977F3" w:rsidP="00E57498">
            <w:pPr>
              <w:pStyle w:val="TAC"/>
            </w:pPr>
            <w:r>
              <w:t xml:space="preserve">R1-163313 / Source 8 </w:t>
            </w:r>
            <w:r>
              <w:br/>
              <w:t xml:space="preserve">50 PRB, 10 MHz system bandwidth, </w:t>
            </w:r>
            <w:r w:rsidRPr="00F276D2">
              <w:t>RX imperfections and 6% TX EVM,</w:t>
            </w:r>
            <w:r>
              <w:br/>
            </w:r>
            <w:r w:rsidRPr="00F276D2">
              <w:t>2CCE (72RE) reserved for short PDCCH transmission each short TTI</w:t>
            </w:r>
          </w:p>
        </w:tc>
      </w:tr>
      <w:tr w:rsidR="001977F3" w14:paraId="352CDFC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8B6E067"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BA18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107F8"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Pr>
          <w:p w14:paraId="5F9B90F4"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4D50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C6493" w14:textId="77777777" w:rsidR="001977F3" w:rsidRDefault="001977F3" w:rsidP="00E57498">
            <w:pPr>
              <w:pStyle w:val="TAC"/>
            </w:pPr>
            <w:r>
              <w:t xml:space="preserve">TTI length=7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B33BF" w14:textId="77777777" w:rsidR="001977F3" w:rsidRDefault="001977F3" w:rsidP="00E57498">
            <w:pPr>
              <w:pStyle w:val="TAC"/>
            </w:pPr>
            <w:r>
              <w:t xml:space="preserve">TTI length=14 </w:t>
            </w:r>
          </w:p>
        </w:tc>
      </w:tr>
      <w:tr w:rsidR="001977F3" w14:paraId="20DB68C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591DABE"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178171C2" w14:textId="77777777" w:rsidR="001977F3" w:rsidRDefault="001977F3" w:rsidP="00E57498">
            <w:pPr>
              <w:pStyle w:val="TAC"/>
            </w:pPr>
            <w:r>
              <w:t xml:space="preserve">4.8dB </w:t>
            </w:r>
          </w:p>
          <w:p w14:paraId="5BF5E4EF" w14:textId="77777777" w:rsidR="001977F3" w:rsidRDefault="001977F3" w:rsidP="00E57498">
            <w:pPr>
              <w:pStyle w:val="TAC"/>
            </w:pPr>
            <w:r>
              <w:t>2.7518Mbps</w:t>
            </w:r>
          </w:p>
        </w:tc>
        <w:tc>
          <w:tcPr>
            <w:tcW w:w="0" w:type="auto"/>
            <w:tcBorders>
              <w:top w:val="outset" w:sz="6" w:space="0" w:color="auto"/>
              <w:left w:val="outset" w:sz="6" w:space="0" w:color="auto"/>
              <w:bottom w:val="outset" w:sz="6" w:space="0" w:color="auto"/>
              <w:right w:val="outset" w:sz="6" w:space="0" w:color="auto"/>
            </w:tcBorders>
          </w:tcPr>
          <w:p w14:paraId="035C8D47" w14:textId="77777777" w:rsidR="001977F3" w:rsidRDefault="001977F3" w:rsidP="00E57498">
            <w:pPr>
              <w:pStyle w:val="TAC"/>
            </w:pPr>
            <w:r>
              <w:t xml:space="preserve">4.8dB </w:t>
            </w:r>
          </w:p>
          <w:p w14:paraId="10A49837" w14:textId="77777777" w:rsidR="001977F3" w:rsidRDefault="001977F3" w:rsidP="00E57498">
            <w:pPr>
              <w:pStyle w:val="TAC"/>
            </w:pPr>
            <w:r>
              <w:t>3.9004Mbps</w:t>
            </w:r>
          </w:p>
        </w:tc>
        <w:tc>
          <w:tcPr>
            <w:tcW w:w="0" w:type="auto"/>
            <w:tcBorders>
              <w:top w:val="outset" w:sz="6" w:space="0" w:color="auto"/>
              <w:left w:val="outset" w:sz="6" w:space="0" w:color="auto"/>
              <w:bottom w:val="outset" w:sz="6" w:space="0" w:color="auto"/>
              <w:right w:val="outset" w:sz="6" w:space="0" w:color="auto"/>
            </w:tcBorders>
          </w:tcPr>
          <w:p w14:paraId="15702B08" w14:textId="77777777" w:rsidR="001977F3" w:rsidRDefault="001977F3" w:rsidP="00E57498">
            <w:pPr>
              <w:pStyle w:val="TAC"/>
              <w:rPr>
                <w:rFonts w:asciiTheme="minorHAnsi" w:hAnsiTheme="minorHAnsi" w:cstheme="minorBidi"/>
                <w:sz w:val="22"/>
                <w:szCs w:val="22"/>
              </w:rPr>
            </w:pPr>
            <w:r>
              <w:t>--</w:t>
            </w:r>
          </w:p>
          <w:p w14:paraId="0B2F9C77"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3C922A71" w14:textId="77777777" w:rsidR="001977F3" w:rsidRDefault="001977F3" w:rsidP="00E57498">
            <w:pPr>
              <w:pStyle w:val="TAC"/>
            </w:pPr>
            <w:r>
              <w:t>--</w:t>
            </w:r>
          </w:p>
          <w:p w14:paraId="4E730725"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2DE5E4F8" w14:textId="77777777" w:rsidR="001977F3" w:rsidRDefault="001977F3" w:rsidP="00E57498">
            <w:pPr>
              <w:pStyle w:val="TAC"/>
            </w:pPr>
            <w:r>
              <w:t>4.7dB</w:t>
            </w:r>
          </w:p>
          <w:p w14:paraId="678DBF5B" w14:textId="77777777" w:rsidR="001977F3" w:rsidRDefault="001977F3" w:rsidP="00E57498">
            <w:pPr>
              <w:pStyle w:val="TAC"/>
            </w:pPr>
            <w:r>
              <w:t xml:space="preserve">4.4793Mbps  </w:t>
            </w:r>
          </w:p>
        </w:tc>
        <w:tc>
          <w:tcPr>
            <w:tcW w:w="0" w:type="auto"/>
            <w:tcBorders>
              <w:top w:val="outset" w:sz="6" w:space="0" w:color="auto"/>
              <w:left w:val="outset" w:sz="6" w:space="0" w:color="auto"/>
              <w:bottom w:val="outset" w:sz="6" w:space="0" w:color="auto"/>
              <w:right w:val="outset" w:sz="6" w:space="0" w:color="auto"/>
            </w:tcBorders>
          </w:tcPr>
          <w:p w14:paraId="43F2E7EA" w14:textId="77777777" w:rsidR="001977F3" w:rsidRDefault="001977F3" w:rsidP="00E57498">
            <w:pPr>
              <w:pStyle w:val="TAC"/>
            </w:pPr>
            <w:r>
              <w:t>3.9dB</w:t>
            </w:r>
          </w:p>
          <w:p w14:paraId="58B7DE63" w14:textId="77777777" w:rsidR="001977F3" w:rsidRDefault="001977F3" w:rsidP="00E57498">
            <w:pPr>
              <w:pStyle w:val="TAC"/>
            </w:pPr>
            <w:r>
              <w:t>3.9168Mbps</w:t>
            </w:r>
          </w:p>
        </w:tc>
      </w:tr>
      <w:tr w:rsidR="001977F3" w14:paraId="21501ED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C4ED0CA"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16ACA7F5" w14:textId="77777777" w:rsidR="001977F3" w:rsidRDefault="001977F3" w:rsidP="00E57498">
            <w:pPr>
              <w:pStyle w:val="TAC"/>
            </w:pPr>
            <w:r>
              <w:t>&gt;25dB</w:t>
            </w:r>
          </w:p>
          <w:p w14:paraId="78B41BEC"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30A0163C" w14:textId="77777777" w:rsidR="001977F3" w:rsidRDefault="001977F3" w:rsidP="00E57498">
            <w:pPr>
              <w:pStyle w:val="TAC"/>
            </w:pPr>
            <w:r>
              <w:t>&gt;25dB</w:t>
            </w:r>
          </w:p>
          <w:p w14:paraId="0881CC0C"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767DB070" w14:textId="77777777" w:rsidR="001977F3" w:rsidRDefault="001977F3" w:rsidP="00E57498">
            <w:pPr>
              <w:pStyle w:val="TAC"/>
            </w:pPr>
            <w:r>
              <w:t>--</w:t>
            </w:r>
          </w:p>
          <w:p w14:paraId="4EE6AED9"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02CEA5E9" w14:textId="77777777" w:rsidR="001977F3" w:rsidRDefault="001977F3" w:rsidP="00E57498">
            <w:pPr>
              <w:pStyle w:val="TAC"/>
            </w:pPr>
            <w:r>
              <w:t>--</w:t>
            </w:r>
          </w:p>
          <w:p w14:paraId="4CBF7E69"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696166C6" w14:textId="77777777" w:rsidR="001977F3" w:rsidRDefault="001977F3" w:rsidP="00E57498">
            <w:pPr>
              <w:pStyle w:val="TAC"/>
            </w:pPr>
            <w:r>
              <w:t>&gt;25dB</w:t>
            </w:r>
          </w:p>
          <w:p w14:paraId="58B0A899"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Pr>
          <w:p w14:paraId="0C40DA4A" w14:textId="77777777" w:rsidR="001977F3" w:rsidRDefault="001977F3" w:rsidP="00E57498">
            <w:pPr>
              <w:pStyle w:val="TAC"/>
            </w:pPr>
            <w:r>
              <w:t>&gt;25dB</w:t>
            </w:r>
          </w:p>
          <w:p w14:paraId="2F030128" w14:textId="77777777" w:rsidR="001977F3" w:rsidRDefault="001977F3" w:rsidP="00E57498">
            <w:pPr>
              <w:pStyle w:val="TAC"/>
            </w:pPr>
            <w:r>
              <w:t>--</w:t>
            </w:r>
          </w:p>
        </w:tc>
      </w:tr>
      <w:tr w:rsidR="001977F3" w14:paraId="78514C0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9BB161D"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Pr>
          <w:p w14:paraId="394C1660"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3703316C"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108BE031"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6124771D"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4EFA8008" w14:textId="77777777" w:rsidR="001977F3" w:rsidRDefault="001977F3" w:rsidP="00E57498">
            <w:pPr>
              <w:pStyle w:val="TAC"/>
            </w:pPr>
            <w:r w:rsidRPr="000D4531">
              <w:t>--</w:t>
            </w:r>
          </w:p>
        </w:tc>
        <w:tc>
          <w:tcPr>
            <w:tcW w:w="0" w:type="auto"/>
            <w:tcBorders>
              <w:top w:val="outset" w:sz="6" w:space="0" w:color="auto"/>
              <w:left w:val="outset" w:sz="6" w:space="0" w:color="auto"/>
              <w:bottom w:val="outset" w:sz="6" w:space="0" w:color="auto"/>
              <w:right w:val="outset" w:sz="6" w:space="0" w:color="auto"/>
            </w:tcBorders>
          </w:tcPr>
          <w:p w14:paraId="7B0E8D57" w14:textId="77777777" w:rsidR="001977F3" w:rsidRDefault="001977F3" w:rsidP="00E57498">
            <w:pPr>
              <w:pStyle w:val="TAC"/>
            </w:pPr>
            <w:r w:rsidRPr="000D4531">
              <w:t>--</w:t>
            </w:r>
          </w:p>
        </w:tc>
      </w:tr>
      <w:tr w:rsidR="001977F3" w14:paraId="2B4074C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1DE611D" w14:textId="77777777" w:rsidR="001977F3" w:rsidRDefault="001977F3" w:rsidP="00E57498">
            <w:pPr>
              <w:pStyle w:val="TAC"/>
            </w:pPr>
            <w:r>
              <w:t xml:space="preserve">R1-163511 / Source 10 </w:t>
            </w:r>
            <w:r>
              <w:br/>
              <w:t xml:space="preserve">25 PRB, 10 MHz system bandwidth, </w:t>
            </w:r>
          </w:p>
        </w:tc>
      </w:tr>
    </w:tbl>
    <w:p w14:paraId="62CC7E3C" w14:textId="77777777" w:rsidR="001977F3" w:rsidRPr="000D4531" w:rsidRDefault="001977F3" w:rsidP="001977F3"/>
    <w:p w14:paraId="5A13A760" w14:textId="77777777" w:rsidR="001977F3" w:rsidRDefault="001977F3" w:rsidP="00E57498">
      <w:pPr>
        <w:pStyle w:val="Heading2"/>
      </w:pPr>
      <w:bookmarkStart w:id="5" w:name="_Toc323198844"/>
      <w:r>
        <w:lastRenderedPageBreak/>
        <w:t>C1.2</w:t>
      </w:r>
      <w:r>
        <w:tab/>
      </w:r>
      <w:r w:rsidRPr="00E57498">
        <w:rPr>
          <w:rStyle w:val="Emphasis"/>
          <w:i w:val="0"/>
        </w:rPr>
        <w:t>DMRS</w:t>
      </w:r>
      <w:r>
        <w:t xml:space="preserve"> based demodulation</w:t>
      </w:r>
      <w:bookmarkEnd w:id="5"/>
    </w:p>
    <w:p w14:paraId="3F08F713" w14:textId="77777777" w:rsidR="001977F3" w:rsidRDefault="001977F3" w:rsidP="00E57498">
      <w:pPr>
        <w:pStyle w:val="TH"/>
      </w:pPr>
      <w:r>
        <w:t>Table C1.2-1 EPA,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01"/>
        <w:gridCol w:w="1244"/>
        <w:gridCol w:w="1525"/>
        <w:gridCol w:w="1244"/>
        <w:gridCol w:w="1244"/>
        <w:gridCol w:w="1244"/>
        <w:gridCol w:w="1669"/>
      </w:tblGrid>
      <w:tr w:rsidR="001977F3" w14:paraId="76782EB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5FB6EA4" w14:textId="77777777" w:rsidR="001977F3" w:rsidRDefault="001977F3" w:rsidP="00E57498">
            <w:pPr>
              <w:pStyle w:val="TAC"/>
            </w:pPr>
            <w:r>
              <w:t xml:space="preserve">SNR at 10% BLER </w:t>
            </w:r>
          </w:p>
          <w:p w14:paraId="29D06225"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F3BE"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092BE"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20A713E"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738DB"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D0187"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054F6" w14:textId="77777777" w:rsidR="001977F3" w:rsidRDefault="001977F3" w:rsidP="00E57498">
            <w:pPr>
              <w:pStyle w:val="TAC"/>
            </w:pPr>
            <w:r>
              <w:t xml:space="preserve">TTI length=14 </w:t>
            </w:r>
          </w:p>
        </w:tc>
      </w:tr>
      <w:tr w:rsidR="001977F3" w14:paraId="7B5749B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BA42785"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38D16D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6B159B8" w14:textId="77777777" w:rsidR="001977F3" w:rsidRDefault="001977F3" w:rsidP="00E57498">
            <w:pPr>
              <w:pStyle w:val="TAC"/>
            </w:pPr>
            <w:r>
              <w:t>2.04 dB</w:t>
            </w:r>
          </w:p>
          <w:p w14:paraId="4CCBC31B"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14:paraId="4008C5C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98AE33" w14:textId="77777777" w:rsidR="001977F3" w:rsidRDefault="001977F3" w:rsidP="00E57498">
            <w:pPr>
              <w:pStyle w:val="TAC"/>
            </w:pPr>
            <w:r>
              <w:t>1.99 dB</w:t>
            </w:r>
          </w:p>
          <w:p w14:paraId="1B5FAFE0"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14:paraId="40EAD395" w14:textId="77777777" w:rsidR="001977F3" w:rsidRDefault="001977F3" w:rsidP="00E57498">
            <w:pPr>
              <w:pStyle w:val="TAC"/>
            </w:pPr>
            <w:r>
              <w:t>1.91 dB</w:t>
            </w:r>
          </w:p>
          <w:p w14:paraId="0BC3BF3E"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14:paraId="6F8C6544" w14:textId="77777777" w:rsidR="001977F3" w:rsidRDefault="001977F3" w:rsidP="00E57498">
            <w:pPr>
              <w:pStyle w:val="TAC"/>
            </w:pPr>
            <w:r>
              <w:t>1.30 dB</w:t>
            </w:r>
          </w:p>
          <w:p w14:paraId="7815E74C" w14:textId="77777777" w:rsidR="001977F3" w:rsidRDefault="001977F3" w:rsidP="00E57498">
            <w:pPr>
              <w:pStyle w:val="TAC"/>
            </w:pPr>
            <w:r>
              <w:t>2.86 Mbps</w:t>
            </w:r>
          </w:p>
        </w:tc>
      </w:tr>
      <w:tr w:rsidR="001977F3" w14:paraId="4F7DAB4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EB3DC1A"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350FBD9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E841A3" w14:textId="77777777" w:rsidR="001977F3" w:rsidRDefault="001977F3" w:rsidP="00E57498">
            <w:pPr>
              <w:pStyle w:val="TAC"/>
            </w:pPr>
            <w:r>
              <w:t>13.95 dB</w:t>
            </w:r>
          </w:p>
          <w:p w14:paraId="642ADB83"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14:paraId="5B340D8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6F6CA54" w14:textId="77777777" w:rsidR="001977F3" w:rsidRDefault="001977F3" w:rsidP="00E57498">
            <w:pPr>
              <w:pStyle w:val="TAC"/>
            </w:pPr>
            <w:r>
              <w:t>13.88 dB</w:t>
            </w:r>
          </w:p>
          <w:p w14:paraId="74BCE8C1"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14:paraId="0E3A3837" w14:textId="77777777" w:rsidR="001977F3" w:rsidRDefault="001977F3" w:rsidP="00E57498">
            <w:pPr>
              <w:pStyle w:val="TAC"/>
            </w:pPr>
            <w:r>
              <w:t>14.21 dB</w:t>
            </w:r>
          </w:p>
          <w:p w14:paraId="6A8B5272"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14:paraId="7DE6CFA7" w14:textId="77777777" w:rsidR="001977F3" w:rsidRDefault="001977F3" w:rsidP="00E57498">
            <w:pPr>
              <w:pStyle w:val="TAC"/>
            </w:pPr>
            <w:r>
              <w:t>13.95 dB</w:t>
            </w:r>
          </w:p>
          <w:p w14:paraId="1AB93D9F" w14:textId="77777777" w:rsidR="001977F3" w:rsidRDefault="001977F3" w:rsidP="00E57498">
            <w:pPr>
              <w:pStyle w:val="TAC"/>
            </w:pPr>
            <w:r>
              <w:t>12.94 Mbps</w:t>
            </w:r>
          </w:p>
        </w:tc>
      </w:tr>
      <w:tr w:rsidR="001977F3" w14:paraId="06521D9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3212E5F"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AFCA8F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9EBA768" w14:textId="77777777" w:rsidR="001977F3" w:rsidRDefault="001977F3" w:rsidP="00E57498">
            <w:pPr>
              <w:pStyle w:val="TAC"/>
            </w:pPr>
            <w:r>
              <w:t>23.18 dB</w:t>
            </w:r>
          </w:p>
          <w:p w14:paraId="40823525"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14:paraId="5E3DA9A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EA24401" w14:textId="77777777" w:rsidR="001977F3" w:rsidRDefault="001977F3" w:rsidP="00E57498">
            <w:pPr>
              <w:pStyle w:val="TAC"/>
            </w:pPr>
            <w:r>
              <w:t>23.06 dB</w:t>
            </w:r>
          </w:p>
          <w:p w14:paraId="3217E07C" w14:textId="77777777"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14:paraId="590BD448" w14:textId="77777777" w:rsidR="001977F3" w:rsidRDefault="001977F3" w:rsidP="00E57498">
            <w:pPr>
              <w:pStyle w:val="TAC"/>
            </w:pPr>
            <w:r>
              <w:t>22.98 dB</w:t>
            </w:r>
          </w:p>
          <w:p w14:paraId="35DBA2D3" w14:textId="77777777"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14:paraId="46025C3B" w14:textId="77777777" w:rsidR="001977F3" w:rsidRDefault="001977F3" w:rsidP="00E57498">
            <w:pPr>
              <w:pStyle w:val="TAC"/>
            </w:pPr>
            <w:r>
              <w:t>22.83 dB</w:t>
            </w:r>
          </w:p>
          <w:p w14:paraId="63992CA2" w14:textId="77777777" w:rsidR="001977F3" w:rsidRDefault="001977F3" w:rsidP="00E57498">
            <w:pPr>
              <w:pStyle w:val="TAC"/>
            </w:pPr>
            <w:r>
              <w:t>21.58 Mbps</w:t>
            </w:r>
          </w:p>
        </w:tc>
      </w:tr>
      <w:tr w:rsidR="001977F3" w14:paraId="73D7B788"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746026C"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216A45A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5A8D57E" w14:textId="77777777" w:rsidR="001977F3" w:rsidRDefault="001977F3" w:rsidP="00E57498">
            <w:pPr>
              <w:pStyle w:val="TAC"/>
            </w:pPr>
            <w:r>
              <w:t xml:space="preserve">SNR at 10% BLER </w:t>
            </w:r>
          </w:p>
          <w:p w14:paraId="29130AA2"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BA3BE"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15A76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BC34200"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7ED51"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804E1"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01E61" w14:textId="77777777" w:rsidR="001977F3" w:rsidRDefault="001977F3" w:rsidP="00E57498">
            <w:pPr>
              <w:pStyle w:val="TAC"/>
            </w:pPr>
            <w:r>
              <w:t xml:space="preserve">TTI length=14 </w:t>
            </w:r>
          </w:p>
        </w:tc>
      </w:tr>
      <w:tr w:rsidR="001977F3" w14:paraId="12CE4F4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4FE1BE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2380AA9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A1DDFAB" w14:textId="77777777" w:rsidR="001977F3" w:rsidRPr="005E6EEC" w:rsidRDefault="001977F3" w:rsidP="00E57498">
            <w:pPr>
              <w:pStyle w:val="TAC"/>
            </w:pPr>
            <w:r>
              <w:rPr>
                <w:rFonts w:ascii="Calibri" w:hAnsi="Calibri" w:cs="Calibri"/>
                <w:color w:val="000000"/>
              </w:rPr>
              <w:t>2.43</w:t>
            </w:r>
            <w:r>
              <w:rPr>
                <w:lang w:eastAsia="ja-JP"/>
              </w:rPr>
              <w:t xml:space="preserve"> dB</w:t>
            </w:r>
            <w:r>
              <w:br/>
            </w:r>
            <w:r>
              <w:rPr>
                <w:lang w:eastAsia="ja-JP"/>
              </w:rPr>
              <w:t>3.05 Mbps</w:t>
            </w:r>
          </w:p>
        </w:tc>
        <w:tc>
          <w:tcPr>
            <w:tcW w:w="0" w:type="auto"/>
            <w:tcBorders>
              <w:top w:val="outset" w:sz="6" w:space="0" w:color="auto"/>
              <w:left w:val="outset" w:sz="6" w:space="0" w:color="auto"/>
              <w:bottom w:val="outset" w:sz="6" w:space="0" w:color="auto"/>
              <w:right w:val="outset" w:sz="6" w:space="0" w:color="auto"/>
            </w:tcBorders>
            <w:vAlign w:val="center"/>
          </w:tcPr>
          <w:p w14:paraId="071A510E"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7A446D4" w14:textId="77777777" w:rsidR="001977F3" w:rsidRPr="005E6EEC" w:rsidRDefault="001977F3" w:rsidP="00E57498">
            <w:pPr>
              <w:pStyle w:val="TAC"/>
            </w:pPr>
            <w:r>
              <w:rPr>
                <w:rFonts w:ascii="Calibri" w:hAnsi="Calibri" w:cs="Calibri"/>
                <w:color w:val="000000"/>
              </w:rPr>
              <w:t>2.53</w:t>
            </w:r>
            <w:r>
              <w:rPr>
                <w:lang w:eastAsia="ja-JP"/>
              </w:rPr>
              <w:t xml:space="preserve"> dB</w:t>
            </w:r>
            <w:r>
              <w:br/>
            </w:r>
            <w:r>
              <w:rPr>
                <w:lang w:eastAsia="ja-JP"/>
              </w:rPr>
              <w:t>3.28 Mbps</w:t>
            </w:r>
          </w:p>
        </w:tc>
        <w:tc>
          <w:tcPr>
            <w:tcW w:w="0" w:type="auto"/>
            <w:tcBorders>
              <w:top w:val="outset" w:sz="6" w:space="0" w:color="auto"/>
              <w:left w:val="outset" w:sz="6" w:space="0" w:color="auto"/>
              <w:bottom w:val="outset" w:sz="6" w:space="0" w:color="auto"/>
              <w:right w:val="outset" w:sz="6" w:space="0" w:color="auto"/>
            </w:tcBorders>
            <w:vAlign w:val="center"/>
          </w:tcPr>
          <w:p w14:paraId="143DE419" w14:textId="77777777" w:rsidR="001977F3" w:rsidRPr="005E6EEC" w:rsidRDefault="001977F3" w:rsidP="00E57498">
            <w:pPr>
              <w:pStyle w:val="TAC"/>
            </w:pPr>
            <w:r>
              <w:rPr>
                <w:rFonts w:ascii="Calibri" w:hAnsi="Calibri" w:cs="Calibri"/>
                <w:color w:val="000000"/>
              </w:rPr>
              <w:t>2.58</w:t>
            </w:r>
            <w:r>
              <w:rPr>
                <w:lang w:eastAsia="ja-JP"/>
              </w:rPr>
              <w:t xml:space="preserve"> dB</w:t>
            </w:r>
            <w:r>
              <w:br/>
            </w:r>
            <w:r>
              <w:rPr>
                <w:lang w:eastAsia="ja-JP"/>
              </w:rPr>
              <w:t>3.44 Mbps</w:t>
            </w:r>
          </w:p>
        </w:tc>
        <w:tc>
          <w:tcPr>
            <w:tcW w:w="0" w:type="auto"/>
            <w:tcBorders>
              <w:top w:val="outset" w:sz="6" w:space="0" w:color="auto"/>
              <w:left w:val="outset" w:sz="6" w:space="0" w:color="auto"/>
              <w:bottom w:val="outset" w:sz="6" w:space="0" w:color="auto"/>
              <w:right w:val="outset" w:sz="6" w:space="0" w:color="auto"/>
            </w:tcBorders>
            <w:vAlign w:val="center"/>
          </w:tcPr>
          <w:p w14:paraId="25644596" w14:textId="77777777" w:rsidR="001977F3" w:rsidRPr="005E6EEC" w:rsidRDefault="001977F3" w:rsidP="00E57498">
            <w:pPr>
              <w:pStyle w:val="TAC"/>
            </w:pPr>
            <w:r>
              <w:rPr>
                <w:rFonts w:ascii="Calibri" w:hAnsi="Calibri" w:cs="Calibri"/>
                <w:color w:val="000000"/>
              </w:rPr>
              <w:t>2.68</w:t>
            </w:r>
            <w:r>
              <w:rPr>
                <w:lang w:eastAsia="ja-JP"/>
              </w:rPr>
              <w:t xml:space="preserve"> dB</w:t>
            </w:r>
            <w:r>
              <w:br/>
            </w:r>
            <w:r>
              <w:rPr>
                <w:lang w:eastAsia="ja-JP"/>
              </w:rPr>
              <w:t>3.41 Mbps</w:t>
            </w:r>
          </w:p>
        </w:tc>
      </w:tr>
      <w:tr w:rsidR="001977F3" w14:paraId="72354E5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FC52593"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193F41C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ACA82A6" w14:textId="77777777" w:rsidR="001977F3" w:rsidRPr="005E6EEC" w:rsidRDefault="001977F3" w:rsidP="00E57498">
            <w:pPr>
              <w:pStyle w:val="TAC"/>
            </w:pPr>
            <w:r>
              <w:rPr>
                <w:rFonts w:ascii="Calibri" w:hAnsi="Calibri" w:cs="Calibri"/>
                <w:color w:val="000000"/>
              </w:rPr>
              <w:t>13.81</w:t>
            </w:r>
            <w:r>
              <w:rPr>
                <w:lang w:eastAsia="ja-JP"/>
              </w:rPr>
              <w:t xml:space="preserve"> dB</w:t>
            </w:r>
            <w:r>
              <w:br/>
            </w:r>
            <w:r>
              <w:rPr>
                <w:lang w:eastAsia="ja-JP"/>
              </w:rPr>
              <w:t>14.53 Mbps</w:t>
            </w:r>
          </w:p>
        </w:tc>
        <w:tc>
          <w:tcPr>
            <w:tcW w:w="0" w:type="auto"/>
            <w:tcBorders>
              <w:top w:val="outset" w:sz="6" w:space="0" w:color="auto"/>
              <w:left w:val="outset" w:sz="6" w:space="0" w:color="auto"/>
              <w:bottom w:val="outset" w:sz="6" w:space="0" w:color="auto"/>
              <w:right w:val="outset" w:sz="6" w:space="0" w:color="auto"/>
            </w:tcBorders>
            <w:vAlign w:val="center"/>
          </w:tcPr>
          <w:p w14:paraId="3602E59C"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2F5A34" w14:textId="77777777" w:rsidR="001977F3" w:rsidRPr="005E6EEC" w:rsidRDefault="001977F3" w:rsidP="00E57498">
            <w:pPr>
              <w:pStyle w:val="TAC"/>
              <w:rPr>
                <w:rFonts w:asciiTheme="minorHAnsi" w:hAnsiTheme="minorHAnsi" w:cstheme="minorBidi"/>
                <w:sz w:val="22"/>
                <w:szCs w:val="22"/>
              </w:rPr>
            </w:pPr>
            <w:r>
              <w:rPr>
                <w:rFonts w:ascii="Calibri" w:hAnsi="Calibri" w:cs="Calibri"/>
                <w:color w:val="000000"/>
              </w:rPr>
              <w:t>13.77</w:t>
            </w:r>
            <w:r>
              <w:rPr>
                <w:lang w:eastAsia="ja-JP"/>
              </w:rPr>
              <w:t xml:space="preserve"> dB</w:t>
            </w:r>
            <w:r>
              <w:br/>
            </w:r>
            <w:r>
              <w:rPr>
                <w:lang w:eastAsia="ja-JP"/>
              </w:rPr>
              <w:t>15.16 Mbps</w:t>
            </w:r>
          </w:p>
        </w:tc>
        <w:tc>
          <w:tcPr>
            <w:tcW w:w="0" w:type="auto"/>
            <w:tcBorders>
              <w:top w:val="outset" w:sz="6" w:space="0" w:color="auto"/>
              <w:left w:val="outset" w:sz="6" w:space="0" w:color="auto"/>
              <w:bottom w:val="outset" w:sz="6" w:space="0" w:color="auto"/>
              <w:right w:val="outset" w:sz="6" w:space="0" w:color="auto"/>
            </w:tcBorders>
            <w:vAlign w:val="center"/>
          </w:tcPr>
          <w:p w14:paraId="3BA45023" w14:textId="77777777" w:rsidR="001977F3" w:rsidRPr="005E6EEC" w:rsidRDefault="001977F3" w:rsidP="00E57498">
            <w:pPr>
              <w:pStyle w:val="TAC"/>
            </w:pPr>
            <w:r>
              <w:rPr>
                <w:rFonts w:ascii="Calibri" w:hAnsi="Calibri" w:cs="Calibri"/>
                <w:color w:val="000000"/>
              </w:rPr>
              <w:t>13.81</w:t>
            </w:r>
            <w:r>
              <w:rPr>
                <w:lang w:eastAsia="ja-JP"/>
              </w:rPr>
              <w:t xml:space="preserve"> dB</w:t>
            </w:r>
            <w:r>
              <w:br/>
            </w:r>
            <w:r>
              <w:rPr>
                <w:lang w:eastAsia="ja-JP"/>
              </w:rPr>
              <w:t>15.64 Mbps</w:t>
            </w:r>
          </w:p>
        </w:tc>
        <w:tc>
          <w:tcPr>
            <w:tcW w:w="0" w:type="auto"/>
            <w:tcBorders>
              <w:top w:val="outset" w:sz="6" w:space="0" w:color="auto"/>
              <w:left w:val="outset" w:sz="6" w:space="0" w:color="auto"/>
              <w:bottom w:val="outset" w:sz="6" w:space="0" w:color="auto"/>
              <w:right w:val="outset" w:sz="6" w:space="0" w:color="auto"/>
            </w:tcBorders>
            <w:vAlign w:val="center"/>
          </w:tcPr>
          <w:p w14:paraId="29A320FD" w14:textId="77777777" w:rsidR="001977F3" w:rsidRPr="005E6EEC" w:rsidRDefault="001977F3" w:rsidP="00E57498">
            <w:pPr>
              <w:pStyle w:val="TAC"/>
            </w:pPr>
            <w:r>
              <w:rPr>
                <w:rFonts w:ascii="Calibri" w:hAnsi="Calibri" w:cs="Calibri"/>
                <w:color w:val="000000"/>
              </w:rPr>
              <w:t>14.02</w:t>
            </w:r>
            <w:r>
              <w:rPr>
                <w:lang w:eastAsia="ja-JP"/>
              </w:rPr>
              <w:t xml:space="preserve"> dB</w:t>
            </w:r>
            <w:r>
              <w:br/>
            </w:r>
            <w:r>
              <w:rPr>
                <w:lang w:eastAsia="ja-JP"/>
              </w:rPr>
              <w:t>15.84 Mbps</w:t>
            </w:r>
          </w:p>
        </w:tc>
      </w:tr>
      <w:tr w:rsidR="001977F3" w14:paraId="76A7CC0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20A736A"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5FA51E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F24945C" w14:textId="77777777" w:rsidR="001977F3" w:rsidRPr="005E6EEC" w:rsidRDefault="001977F3" w:rsidP="00E57498">
            <w:pPr>
              <w:pStyle w:val="TAC"/>
            </w:pPr>
            <w:r>
              <w:rPr>
                <w:rFonts w:ascii="Calibri" w:hAnsi="Calibri" w:cs="Calibri"/>
                <w:color w:val="000000"/>
              </w:rPr>
              <w:t>21.2</w:t>
            </w:r>
            <w:r>
              <w:rPr>
                <w:lang w:eastAsia="ja-JP"/>
              </w:rPr>
              <w:t xml:space="preserve"> dB</w:t>
            </w:r>
            <w:r>
              <w:br/>
            </w:r>
            <w:r>
              <w:rPr>
                <w:lang w:eastAsia="ja-JP"/>
              </w:rPr>
              <w:t>24.11 Mbps</w:t>
            </w:r>
          </w:p>
        </w:tc>
        <w:tc>
          <w:tcPr>
            <w:tcW w:w="0" w:type="auto"/>
            <w:tcBorders>
              <w:top w:val="outset" w:sz="6" w:space="0" w:color="auto"/>
              <w:left w:val="outset" w:sz="6" w:space="0" w:color="auto"/>
              <w:bottom w:val="outset" w:sz="6" w:space="0" w:color="auto"/>
              <w:right w:val="outset" w:sz="6" w:space="0" w:color="auto"/>
            </w:tcBorders>
            <w:vAlign w:val="center"/>
          </w:tcPr>
          <w:p w14:paraId="495C79EB"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BBE06CE" w14:textId="77777777" w:rsidR="001977F3" w:rsidRPr="005E6EEC" w:rsidRDefault="001977F3" w:rsidP="00E57498">
            <w:pPr>
              <w:pStyle w:val="TAC"/>
            </w:pPr>
            <w:r>
              <w:rPr>
                <w:rFonts w:ascii="Calibri" w:hAnsi="Calibri" w:cs="Calibri"/>
                <w:color w:val="000000"/>
              </w:rPr>
              <w:t>20.77</w:t>
            </w:r>
            <w:r>
              <w:rPr>
                <w:lang w:eastAsia="ja-JP"/>
              </w:rPr>
              <w:t xml:space="preserve"> dB</w:t>
            </w:r>
            <w:r>
              <w:br/>
            </w:r>
            <w:r>
              <w:rPr>
                <w:lang w:eastAsia="ja-JP"/>
              </w:rPr>
              <w:t>24.97 Mbps</w:t>
            </w:r>
          </w:p>
        </w:tc>
        <w:tc>
          <w:tcPr>
            <w:tcW w:w="0" w:type="auto"/>
            <w:tcBorders>
              <w:top w:val="outset" w:sz="6" w:space="0" w:color="auto"/>
              <w:left w:val="outset" w:sz="6" w:space="0" w:color="auto"/>
              <w:bottom w:val="outset" w:sz="6" w:space="0" w:color="auto"/>
              <w:right w:val="outset" w:sz="6" w:space="0" w:color="auto"/>
            </w:tcBorders>
            <w:vAlign w:val="center"/>
          </w:tcPr>
          <w:p w14:paraId="44181641" w14:textId="77777777" w:rsidR="001977F3" w:rsidRPr="005E6EEC" w:rsidRDefault="001977F3" w:rsidP="00E57498">
            <w:pPr>
              <w:pStyle w:val="TAC"/>
            </w:pPr>
            <w:r>
              <w:rPr>
                <w:rFonts w:ascii="Calibri" w:hAnsi="Calibri" w:cs="Calibri"/>
                <w:color w:val="000000"/>
              </w:rPr>
              <w:t>20.85</w:t>
            </w:r>
            <w:r>
              <w:rPr>
                <w:lang w:eastAsia="ja-JP"/>
              </w:rPr>
              <w:t xml:space="preserve"> dB</w:t>
            </w:r>
            <w:r>
              <w:br/>
            </w:r>
            <w:r>
              <w:rPr>
                <w:lang w:eastAsia="ja-JP"/>
              </w:rPr>
              <w:t>26.10 Mbps</w:t>
            </w:r>
          </w:p>
        </w:tc>
        <w:tc>
          <w:tcPr>
            <w:tcW w:w="0" w:type="auto"/>
            <w:tcBorders>
              <w:top w:val="outset" w:sz="6" w:space="0" w:color="auto"/>
              <w:left w:val="outset" w:sz="6" w:space="0" w:color="auto"/>
              <w:bottom w:val="outset" w:sz="6" w:space="0" w:color="auto"/>
              <w:right w:val="outset" w:sz="6" w:space="0" w:color="auto"/>
            </w:tcBorders>
            <w:vAlign w:val="center"/>
          </w:tcPr>
          <w:p w14:paraId="6B1A9A8C" w14:textId="77777777" w:rsidR="001977F3" w:rsidRPr="005E6EEC" w:rsidRDefault="001977F3" w:rsidP="00E57498">
            <w:pPr>
              <w:pStyle w:val="TAC"/>
            </w:pPr>
            <w:r>
              <w:rPr>
                <w:rFonts w:ascii="Calibri" w:hAnsi="Calibri" w:cs="Calibri"/>
                <w:color w:val="000000"/>
              </w:rPr>
              <w:t>21.19</w:t>
            </w:r>
            <w:r>
              <w:rPr>
                <w:lang w:eastAsia="ja-JP"/>
              </w:rPr>
              <w:t xml:space="preserve"> dB</w:t>
            </w:r>
            <w:r>
              <w:br/>
            </w:r>
            <w:r>
              <w:rPr>
                <w:lang w:eastAsia="ja-JP"/>
              </w:rPr>
              <w:t>26.09 Mbps</w:t>
            </w:r>
          </w:p>
        </w:tc>
      </w:tr>
      <w:tr w:rsidR="001977F3" w14:paraId="315BD479"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E4AA9AB" w14:textId="77777777" w:rsidR="001977F3" w:rsidRDefault="001977F3" w:rsidP="00E57498">
            <w:pPr>
              <w:pStyle w:val="TAC"/>
            </w:pPr>
            <w:r>
              <w:t xml:space="preserve">R1-163400 / Source 13 </w:t>
            </w:r>
            <w:r>
              <w:br/>
              <w:t>50 PRB, 10 MHz system bandwidth</w:t>
            </w:r>
          </w:p>
        </w:tc>
      </w:tr>
      <w:tr w:rsidR="001977F3" w14:paraId="3980DA2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AF2E725" w14:textId="77777777" w:rsidR="001977F3" w:rsidRDefault="001977F3" w:rsidP="00E57498">
            <w:pPr>
              <w:pStyle w:val="TAC"/>
            </w:pPr>
            <w:r>
              <w:t xml:space="preserve">SNR at 10% BLER </w:t>
            </w:r>
          </w:p>
          <w:p w14:paraId="439A5154"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EEA05"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487E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06D6FD8"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898A5"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4D06E"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CC14F" w14:textId="77777777" w:rsidR="001977F3" w:rsidRDefault="001977F3" w:rsidP="00E57498">
            <w:pPr>
              <w:pStyle w:val="TAC"/>
            </w:pPr>
            <w:r>
              <w:t xml:space="preserve">TTI length=14 </w:t>
            </w:r>
          </w:p>
        </w:tc>
      </w:tr>
      <w:tr w:rsidR="001977F3" w14:paraId="49C263A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F3CE32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DE32DB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F5E1B41" w14:textId="77777777" w:rsidR="001977F3" w:rsidRDefault="001977F3" w:rsidP="00E57498">
            <w:pPr>
              <w:pStyle w:val="TAC"/>
            </w:pPr>
            <w:r>
              <w:t>2.01 dB</w:t>
            </w:r>
          </w:p>
          <w:p w14:paraId="284848A2"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7817354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D640178"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992B3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F1CAA69" w14:textId="77777777" w:rsidR="001977F3" w:rsidRDefault="001977F3" w:rsidP="00E57498">
            <w:pPr>
              <w:pStyle w:val="TAC"/>
              <w:rPr>
                <w:b/>
                <w:noProof/>
                <w:sz w:val="22"/>
              </w:rPr>
            </w:pPr>
          </w:p>
        </w:tc>
      </w:tr>
      <w:tr w:rsidR="001977F3" w14:paraId="57A65C4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1769C0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7E4D34AC" w14:textId="77777777"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2EAB327" w14:textId="77777777" w:rsidR="001977F3" w:rsidRDefault="001977F3" w:rsidP="00E57498">
            <w:pPr>
              <w:pStyle w:val="TAC"/>
            </w:pPr>
            <w:r>
              <w:t>14.00 dB</w:t>
            </w:r>
          </w:p>
          <w:p w14:paraId="30E7C4FF"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14:paraId="467D3EC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DE57D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5DBF2F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2051293" w14:textId="77777777" w:rsidR="001977F3" w:rsidRDefault="001977F3" w:rsidP="00E57498">
            <w:pPr>
              <w:pStyle w:val="TAC"/>
              <w:rPr>
                <w:b/>
                <w:noProof/>
                <w:sz w:val="22"/>
              </w:rPr>
            </w:pPr>
          </w:p>
        </w:tc>
      </w:tr>
      <w:tr w:rsidR="001977F3" w14:paraId="1E7FC2D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42E1510"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6EACC6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8B11B42" w14:textId="77777777" w:rsidR="001977F3" w:rsidRDefault="001977F3" w:rsidP="00E57498">
            <w:pPr>
              <w:pStyle w:val="TAC"/>
            </w:pPr>
            <w:r>
              <w:t>23.63 dB</w:t>
            </w:r>
          </w:p>
          <w:p w14:paraId="4D6F8C84" w14:textId="77777777"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14:paraId="4B6E801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935C26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E7002D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A2AFEDA" w14:textId="77777777" w:rsidR="001977F3" w:rsidRDefault="001977F3" w:rsidP="00E57498">
            <w:pPr>
              <w:pStyle w:val="TAC"/>
              <w:rPr>
                <w:b/>
                <w:noProof/>
                <w:sz w:val="22"/>
              </w:rPr>
            </w:pPr>
          </w:p>
        </w:tc>
      </w:tr>
      <w:tr w:rsidR="001977F3" w14:paraId="55CC85D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663980A"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14:paraId="1F3F671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23814AD" w14:textId="77777777" w:rsidR="001977F3" w:rsidRDefault="001977F3" w:rsidP="00E57498">
            <w:pPr>
              <w:pStyle w:val="TAC"/>
            </w:pPr>
            <w:r>
              <w:t xml:space="preserve">SNR at 10% BLER </w:t>
            </w:r>
          </w:p>
          <w:p w14:paraId="5C7DFCD3"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90B88"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B1C5B4A"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9E6FB87"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D4C351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F9EC040"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784236DB" w14:textId="77777777" w:rsidR="001977F3" w:rsidRDefault="001977F3" w:rsidP="00E57498">
            <w:pPr>
              <w:pStyle w:val="TAC"/>
            </w:pPr>
            <w:r>
              <w:t xml:space="preserve">TTI length=14 </w:t>
            </w:r>
          </w:p>
        </w:tc>
      </w:tr>
      <w:tr w:rsidR="001977F3" w14:paraId="4CB6DF7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E61EC9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DBE288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325D4C8" w14:textId="77777777" w:rsidR="001977F3" w:rsidRDefault="001977F3" w:rsidP="00E57498">
            <w:pPr>
              <w:pStyle w:val="TAC"/>
            </w:pPr>
            <w:r>
              <w:t>1.25 dB</w:t>
            </w:r>
          </w:p>
          <w:p w14:paraId="4D60BB5F"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30106A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967FD2C" w14:textId="77777777" w:rsidR="001977F3" w:rsidRDefault="001977F3" w:rsidP="00E57498">
            <w:pPr>
              <w:pStyle w:val="TAC"/>
            </w:pPr>
            <w:r>
              <w:t>1.16 dB</w:t>
            </w:r>
          </w:p>
          <w:p w14:paraId="15683AAF"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A9FF9CE" w14:textId="77777777" w:rsidR="001977F3" w:rsidRDefault="001977F3" w:rsidP="00E57498">
            <w:pPr>
              <w:pStyle w:val="TAC"/>
            </w:pPr>
            <w:r>
              <w:t>1.04 dB</w:t>
            </w:r>
          </w:p>
          <w:p w14:paraId="463F3072"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13272BD" w14:textId="77777777" w:rsidR="001977F3" w:rsidRDefault="001977F3" w:rsidP="00E57498">
            <w:pPr>
              <w:pStyle w:val="TAC"/>
            </w:pPr>
            <w:r>
              <w:t>0.66 dB</w:t>
            </w:r>
          </w:p>
          <w:p w14:paraId="076870AA" w14:textId="77777777" w:rsidR="001977F3" w:rsidRDefault="001977F3" w:rsidP="00E57498">
            <w:pPr>
              <w:pStyle w:val="TAC"/>
            </w:pPr>
            <w:r>
              <w:t>2.86 Mbps</w:t>
            </w:r>
          </w:p>
        </w:tc>
      </w:tr>
      <w:tr w:rsidR="001977F3" w14:paraId="1EA37AB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EA86018"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3C7B31D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D32E223" w14:textId="77777777" w:rsidR="001977F3" w:rsidRDefault="001977F3" w:rsidP="00E57498">
            <w:pPr>
              <w:pStyle w:val="TAC"/>
            </w:pPr>
            <w:r>
              <w:t>13.58 dB</w:t>
            </w:r>
          </w:p>
          <w:p w14:paraId="041A2FEF"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BADA7C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00A9A31" w14:textId="77777777" w:rsidR="001977F3" w:rsidRDefault="001977F3" w:rsidP="00E57498">
            <w:pPr>
              <w:pStyle w:val="TAC"/>
            </w:pPr>
            <w:r>
              <w:t>13.56 dB</w:t>
            </w:r>
          </w:p>
          <w:p w14:paraId="41CA316D"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4D70475" w14:textId="77777777" w:rsidR="001977F3" w:rsidRDefault="001977F3" w:rsidP="00E57498">
            <w:pPr>
              <w:pStyle w:val="TAC"/>
            </w:pPr>
            <w:r>
              <w:t>13.88 dB</w:t>
            </w:r>
          </w:p>
          <w:p w14:paraId="47D2B885"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9FDB31C" w14:textId="77777777" w:rsidR="001977F3" w:rsidRDefault="001977F3" w:rsidP="00E57498">
            <w:pPr>
              <w:pStyle w:val="TAC"/>
            </w:pPr>
            <w:r>
              <w:t>13.70 dB</w:t>
            </w:r>
          </w:p>
          <w:p w14:paraId="14CD2F7D" w14:textId="77777777" w:rsidR="001977F3" w:rsidRDefault="001977F3" w:rsidP="00E57498">
            <w:pPr>
              <w:pStyle w:val="TAC"/>
            </w:pPr>
            <w:r>
              <w:t>12.94 Mbps</w:t>
            </w:r>
          </w:p>
        </w:tc>
      </w:tr>
      <w:tr w:rsidR="001977F3" w14:paraId="7C104DF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0A6BF8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80F699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2530992" w14:textId="77777777" w:rsidR="001977F3" w:rsidRDefault="001977F3" w:rsidP="00E57498">
            <w:pPr>
              <w:pStyle w:val="TAC"/>
            </w:pPr>
            <w:r>
              <w:t>22.62  dB</w:t>
            </w:r>
          </w:p>
          <w:p w14:paraId="66A2F619"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4C80D4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9B296C4" w14:textId="77777777" w:rsidR="001977F3" w:rsidRDefault="001977F3" w:rsidP="00E57498">
            <w:pPr>
              <w:pStyle w:val="TAC"/>
            </w:pPr>
            <w:r>
              <w:t>22.55 dB</w:t>
            </w:r>
          </w:p>
          <w:p w14:paraId="334EB099" w14:textId="77777777"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CD9BDCA" w14:textId="77777777" w:rsidR="001977F3" w:rsidRDefault="001977F3" w:rsidP="00E57498">
            <w:pPr>
              <w:pStyle w:val="TAC"/>
            </w:pPr>
            <w:r>
              <w:t>22.45 dB</w:t>
            </w:r>
          </w:p>
          <w:p w14:paraId="7852D0E9" w14:textId="77777777"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C257574" w14:textId="77777777" w:rsidR="001977F3" w:rsidRDefault="001977F3" w:rsidP="00E57498">
            <w:pPr>
              <w:pStyle w:val="TAC"/>
            </w:pPr>
            <w:r>
              <w:t>22.41 dB</w:t>
            </w:r>
          </w:p>
          <w:p w14:paraId="6417B1E3" w14:textId="77777777" w:rsidR="001977F3" w:rsidRDefault="001977F3" w:rsidP="00E57498">
            <w:pPr>
              <w:pStyle w:val="TAC"/>
            </w:pPr>
            <w:r>
              <w:t>21.58 Mbps</w:t>
            </w:r>
          </w:p>
        </w:tc>
      </w:tr>
      <w:tr w:rsidR="001977F3" w14:paraId="750AA69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88D0522" w14:textId="77777777" w:rsidR="001977F3" w:rsidRDefault="001977F3" w:rsidP="00E57498">
            <w:pPr>
              <w:pStyle w:val="TAC"/>
            </w:pPr>
            <w:r w:rsidRPr="00D35BAE">
              <w:t>R1-163410</w:t>
            </w:r>
            <w:r>
              <w:t xml:space="preserve">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1977F3" w14:paraId="67249DF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4A4F1E0" w14:textId="77777777" w:rsidR="001977F3" w:rsidRDefault="001977F3" w:rsidP="00E57498">
            <w:pPr>
              <w:pStyle w:val="TAC"/>
            </w:pPr>
            <w:r>
              <w:t xml:space="preserve">SNR at 10% BLER </w:t>
            </w:r>
          </w:p>
          <w:p w14:paraId="36DFF91D"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64A61A"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54501BF"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360CF1C"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3F62D08"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62A46CD"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0EEAF779" w14:textId="77777777" w:rsidR="001977F3" w:rsidRDefault="001977F3" w:rsidP="00E57498">
            <w:pPr>
              <w:pStyle w:val="TAC"/>
            </w:pPr>
            <w:r>
              <w:t xml:space="preserve">TTI length=14 </w:t>
            </w:r>
          </w:p>
        </w:tc>
      </w:tr>
      <w:tr w:rsidR="001977F3" w14:paraId="336A689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2CE0C9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5C5C53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F2C7A78" w14:textId="77777777" w:rsidR="001977F3" w:rsidRDefault="001977F3" w:rsidP="00E57498">
            <w:pPr>
              <w:pStyle w:val="TAC"/>
            </w:pPr>
            <w:r>
              <w:t>1.20 dB</w:t>
            </w:r>
          </w:p>
          <w:p w14:paraId="68633F1C"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278F63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58A0B5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BE222B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D5B521F" w14:textId="77777777" w:rsidR="001977F3" w:rsidRDefault="001977F3" w:rsidP="00E57498">
            <w:pPr>
              <w:pStyle w:val="TAC"/>
              <w:rPr>
                <w:b/>
                <w:noProof/>
                <w:sz w:val="22"/>
              </w:rPr>
            </w:pPr>
          </w:p>
        </w:tc>
      </w:tr>
      <w:tr w:rsidR="001977F3" w14:paraId="1304B3B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43A85E1"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242EBE3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044F829" w14:textId="77777777" w:rsidR="001977F3" w:rsidRDefault="001977F3" w:rsidP="00E57498">
            <w:pPr>
              <w:pStyle w:val="TAC"/>
            </w:pPr>
            <w:r>
              <w:t>13.63 dB</w:t>
            </w:r>
          </w:p>
          <w:p w14:paraId="60F11A1B"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C83562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58CCF8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603A66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5135DDD" w14:textId="77777777" w:rsidR="001977F3" w:rsidRDefault="001977F3" w:rsidP="00E57498">
            <w:pPr>
              <w:pStyle w:val="TAC"/>
              <w:rPr>
                <w:b/>
                <w:noProof/>
                <w:sz w:val="22"/>
              </w:rPr>
            </w:pPr>
          </w:p>
        </w:tc>
      </w:tr>
      <w:tr w:rsidR="001977F3" w14:paraId="7BCBA83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66F317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2C8C49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B29ECEE" w14:textId="77777777" w:rsidR="001977F3" w:rsidRDefault="001977F3" w:rsidP="00E57498">
            <w:pPr>
              <w:pStyle w:val="TAC"/>
            </w:pPr>
            <w:r>
              <w:t>22.94 dB</w:t>
            </w:r>
          </w:p>
          <w:p w14:paraId="227342C6" w14:textId="77777777"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AD5776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A5188B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4F6FBC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2268BBC" w14:textId="77777777" w:rsidR="001977F3" w:rsidRDefault="001977F3" w:rsidP="00E57498">
            <w:pPr>
              <w:pStyle w:val="TAC"/>
              <w:rPr>
                <w:b/>
                <w:noProof/>
                <w:sz w:val="22"/>
              </w:rPr>
            </w:pPr>
          </w:p>
        </w:tc>
      </w:tr>
      <w:tr w:rsidR="001977F3" w14:paraId="66C1815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F00A4DD" w14:textId="77777777" w:rsidR="001977F3" w:rsidRDefault="001977F3" w:rsidP="00E57498">
            <w:pPr>
              <w:pStyle w:val="TAC"/>
            </w:pPr>
            <w:r w:rsidRPr="00D35BAE">
              <w:lastRenderedPageBreak/>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r w:rsidR="001977F3" w:rsidRPr="00D35BAE" w14:paraId="4028F2F3"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288B8BEC" w14:textId="77777777" w:rsidR="001977F3" w:rsidRDefault="001977F3" w:rsidP="00E57498">
            <w:pPr>
              <w:pStyle w:val="TAC"/>
            </w:pPr>
            <w:r>
              <w:t>SNR at 10%</w:t>
            </w:r>
          </w:p>
          <w:p w14:paraId="0C83A1BF" w14:textId="77777777" w:rsidR="001977F3" w:rsidRDefault="001977F3" w:rsidP="00E57498">
            <w:pPr>
              <w:pStyle w:val="TAC"/>
            </w:pPr>
            <w:r>
              <w:t>BLER</w:t>
            </w:r>
          </w:p>
          <w:p w14:paraId="30E0DB07" w14:textId="77777777" w:rsidR="001977F3" w:rsidRPr="00D35BAE"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3D3F6FB0" w14:textId="77777777"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45AC8C1A" w14:textId="77777777"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787A122" w14:textId="77777777"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793D471A" w14:textId="77777777"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3EDDA1AA" w14:textId="77777777"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578FBBEA" w14:textId="77777777" w:rsidR="001977F3" w:rsidRPr="00D35BAE" w:rsidRDefault="001977F3" w:rsidP="00E57498">
            <w:pPr>
              <w:pStyle w:val="TAC"/>
            </w:pPr>
            <w:r>
              <w:t xml:space="preserve">TTI length=14 </w:t>
            </w:r>
          </w:p>
        </w:tc>
      </w:tr>
      <w:tr w:rsidR="001977F3" w:rsidRPr="00D35BAE" w14:paraId="7FD2B0EB"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7DFD202D" w14:textId="77777777"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2C85E9F"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BE2F8C5" w14:textId="77777777" w:rsidR="001977F3" w:rsidRDefault="001977F3" w:rsidP="00E57498">
            <w:pPr>
              <w:pStyle w:val="TAC"/>
            </w:pPr>
            <w:r>
              <w:t>1.6 dB</w:t>
            </w:r>
          </w:p>
          <w:p w14:paraId="1D6E4C8D" w14:textId="77777777" w:rsidR="001977F3" w:rsidRPr="00D35BAE" w:rsidRDefault="001977F3" w:rsidP="00E57498">
            <w:pPr>
              <w:pStyle w:val="TAC"/>
            </w:pPr>
            <w:r>
              <w:t>2.9 Mbps</w:t>
            </w:r>
          </w:p>
        </w:tc>
        <w:tc>
          <w:tcPr>
            <w:tcW w:w="0" w:type="auto"/>
            <w:tcBorders>
              <w:top w:val="outset" w:sz="6" w:space="0" w:color="auto"/>
              <w:left w:val="outset" w:sz="6" w:space="0" w:color="auto"/>
              <w:bottom w:val="outset" w:sz="6" w:space="0" w:color="auto"/>
              <w:right w:val="outset" w:sz="6" w:space="0" w:color="auto"/>
            </w:tcBorders>
            <w:vAlign w:val="center"/>
          </w:tcPr>
          <w:p w14:paraId="2B7B6C6E"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FB7C12"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2D39CA7" w14:textId="77777777" w:rsidR="001977F3" w:rsidRDefault="001977F3" w:rsidP="00E57498">
            <w:pPr>
              <w:pStyle w:val="TAC"/>
            </w:pPr>
            <w:r>
              <w:t>1.5 dB</w:t>
            </w:r>
          </w:p>
          <w:p w14:paraId="2B2D6B8A" w14:textId="77777777" w:rsidR="001977F3" w:rsidRPr="00D35BAE"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vAlign w:val="center"/>
          </w:tcPr>
          <w:p w14:paraId="088361CE" w14:textId="77777777" w:rsidR="001977F3" w:rsidRDefault="001977F3" w:rsidP="00E57498">
            <w:pPr>
              <w:pStyle w:val="TAC"/>
            </w:pPr>
            <w:r>
              <w:t>0.7 dB</w:t>
            </w:r>
          </w:p>
          <w:p w14:paraId="334BD90E" w14:textId="77777777" w:rsidR="001977F3" w:rsidRPr="00D35BAE" w:rsidRDefault="001977F3" w:rsidP="00E57498">
            <w:pPr>
              <w:pStyle w:val="TAC"/>
            </w:pPr>
            <w:r>
              <w:t>3.6 Mbps</w:t>
            </w:r>
          </w:p>
        </w:tc>
      </w:tr>
      <w:tr w:rsidR="001977F3" w:rsidRPr="00D35BAE" w14:paraId="6DDC39F5"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50DA2879" w14:textId="77777777"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C4F8299"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151FCD9" w14:textId="77777777" w:rsidR="001977F3" w:rsidRDefault="001977F3" w:rsidP="00E57498">
            <w:pPr>
              <w:pStyle w:val="TAC"/>
            </w:pPr>
            <w:r>
              <w:t>13.4 dB</w:t>
            </w:r>
          </w:p>
          <w:p w14:paraId="715E05CB" w14:textId="77777777" w:rsidR="001977F3" w:rsidRPr="00D35BAE" w:rsidRDefault="001977F3" w:rsidP="00E57498">
            <w:pPr>
              <w:pStyle w:val="TAC"/>
            </w:pPr>
            <w:r>
              <w:t>13 Mbps</w:t>
            </w:r>
          </w:p>
        </w:tc>
        <w:tc>
          <w:tcPr>
            <w:tcW w:w="0" w:type="auto"/>
            <w:tcBorders>
              <w:top w:val="outset" w:sz="6" w:space="0" w:color="auto"/>
              <w:left w:val="outset" w:sz="6" w:space="0" w:color="auto"/>
              <w:bottom w:val="outset" w:sz="6" w:space="0" w:color="auto"/>
              <w:right w:val="outset" w:sz="6" w:space="0" w:color="auto"/>
            </w:tcBorders>
            <w:vAlign w:val="center"/>
          </w:tcPr>
          <w:p w14:paraId="3F112B6A"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BB664A"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4FE420" w14:textId="77777777" w:rsidR="001977F3" w:rsidRDefault="001977F3" w:rsidP="00E57498">
            <w:pPr>
              <w:pStyle w:val="TAC"/>
            </w:pPr>
            <w:r>
              <w:t>13.7 dB</w:t>
            </w:r>
          </w:p>
          <w:p w14:paraId="13EF5ECB" w14:textId="77777777" w:rsidR="001977F3" w:rsidRPr="00D35BAE"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vAlign w:val="center"/>
          </w:tcPr>
          <w:p w14:paraId="611449F1" w14:textId="77777777" w:rsidR="001977F3" w:rsidRDefault="001977F3" w:rsidP="00E57498">
            <w:pPr>
              <w:pStyle w:val="TAC"/>
            </w:pPr>
            <w:r>
              <w:t>13 dB</w:t>
            </w:r>
          </w:p>
          <w:p w14:paraId="62659399" w14:textId="77777777" w:rsidR="001977F3" w:rsidRPr="00D35BAE" w:rsidRDefault="001977F3" w:rsidP="00E57498">
            <w:pPr>
              <w:pStyle w:val="TAC"/>
            </w:pPr>
            <w:r>
              <w:t>16.2 Mbps</w:t>
            </w:r>
          </w:p>
        </w:tc>
      </w:tr>
      <w:tr w:rsidR="001977F3" w:rsidRPr="00D35BAE" w14:paraId="0F80A1B7"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34A862FE" w14:textId="77777777"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3AEA6ED5"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EAAC2EF" w14:textId="77777777" w:rsidR="001977F3" w:rsidRDefault="001977F3" w:rsidP="00E57498">
            <w:pPr>
              <w:pStyle w:val="TAC"/>
            </w:pPr>
            <w:r>
              <w:t>21.5 dB</w:t>
            </w:r>
          </w:p>
          <w:p w14:paraId="080537B3" w14:textId="77777777" w:rsidR="001977F3" w:rsidRPr="00D35BAE"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vAlign w:val="center"/>
          </w:tcPr>
          <w:p w14:paraId="4B367E95"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4A2E895"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8C1566C" w14:textId="77777777" w:rsidR="001977F3" w:rsidRDefault="001977F3" w:rsidP="00E57498">
            <w:pPr>
              <w:pStyle w:val="TAC"/>
            </w:pPr>
            <w:r>
              <w:t>23.8 dB</w:t>
            </w:r>
          </w:p>
          <w:p w14:paraId="2C1D5337" w14:textId="77777777" w:rsidR="001977F3" w:rsidRPr="00D35BAE" w:rsidRDefault="001977F3" w:rsidP="00E57498">
            <w:pPr>
              <w:pStyle w:val="TAC"/>
            </w:pPr>
            <w:r>
              <w:t>27 Mbps</w:t>
            </w:r>
          </w:p>
        </w:tc>
        <w:tc>
          <w:tcPr>
            <w:tcW w:w="0" w:type="auto"/>
            <w:tcBorders>
              <w:top w:val="outset" w:sz="6" w:space="0" w:color="auto"/>
              <w:left w:val="outset" w:sz="6" w:space="0" w:color="auto"/>
              <w:bottom w:val="outset" w:sz="6" w:space="0" w:color="auto"/>
              <w:right w:val="outset" w:sz="6" w:space="0" w:color="auto"/>
            </w:tcBorders>
            <w:vAlign w:val="center"/>
          </w:tcPr>
          <w:p w14:paraId="7C0E20B2" w14:textId="77777777" w:rsidR="001977F3" w:rsidRDefault="001977F3" w:rsidP="00E57498">
            <w:pPr>
              <w:pStyle w:val="TAC"/>
            </w:pPr>
            <w:r>
              <w:t>20.2 dB</w:t>
            </w:r>
          </w:p>
          <w:p w14:paraId="450943F3" w14:textId="77777777" w:rsidR="001977F3" w:rsidRPr="00D35BAE" w:rsidRDefault="001977F3" w:rsidP="00E57498">
            <w:pPr>
              <w:pStyle w:val="TAC"/>
            </w:pPr>
            <w:r>
              <w:t>27 Mbps</w:t>
            </w:r>
          </w:p>
        </w:tc>
      </w:tr>
      <w:tr w:rsidR="001977F3" w:rsidRPr="00D35BAE" w14:paraId="18E0978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54C89430" w14:textId="77777777" w:rsidR="001977F3" w:rsidRDefault="001977F3" w:rsidP="00E57498">
            <w:pPr>
              <w:pStyle w:val="TAC"/>
            </w:pPr>
            <w:r>
              <w:t xml:space="preserve">R1-163264 / Source 11 </w:t>
            </w:r>
            <w:r>
              <w:br/>
              <w:t>50 PRB, 10 MHz system bandwidth</w:t>
            </w:r>
          </w:p>
          <w:p w14:paraId="2DE9E3CF" w14:textId="77777777" w:rsidR="001977F3" w:rsidRDefault="001977F3" w:rsidP="00E57498">
            <w:pPr>
              <w:pStyle w:val="TAC"/>
            </w:pPr>
            <w:r>
              <w:t>DM-RS available in every TTI</w:t>
            </w:r>
          </w:p>
          <w:p w14:paraId="00D54509" w14:textId="77777777" w:rsidR="001977F3" w:rsidRDefault="001977F3" w:rsidP="00E57498">
            <w:pPr>
              <w:pStyle w:val="TAC"/>
            </w:pPr>
            <w:r>
              <w:t>DMRS density 6RE per PRB in sTTI/12RE per PRB in TTI</w:t>
            </w:r>
          </w:p>
          <w:p w14:paraId="10C60CAA" w14:textId="77777777" w:rsidR="001977F3" w:rsidRPr="00D35BAE" w:rsidRDefault="001977F3" w:rsidP="00E57498">
            <w:pPr>
              <w:pStyle w:val="TAC"/>
            </w:pPr>
            <w:r>
              <w:t>Channel estimation performed with 3PRB granularity</w:t>
            </w:r>
          </w:p>
        </w:tc>
      </w:tr>
      <w:tr w:rsidR="001977F3" w:rsidRPr="00D35BAE" w14:paraId="1AF16611"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7B22A744" w14:textId="77777777"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7B77D63F" w14:textId="77777777"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3F631EC1" w14:textId="77777777"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89FB34B" w14:textId="77777777"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01AE34A5" w14:textId="77777777"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13263CBD" w14:textId="77777777"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3CF4EB3D" w14:textId="77777777" w:rsidR="001977F3" w:rsidRPr="00D35BAE" w:rsidRDefault="001977F3" w:rsidP="00E57498">
            <w:pPr>
              <w:pStyle w:val="TAC"/>
            </w:pPr>
            <w:r>
              <w:t xml:space="preserve">TTI length=14 </w:t>
            </w:r>
          </w:p>
        </w:tc>
      </w:tr>
      <w:tr w:rsidR="001977F3" w:rsidRPr="00D35BAE" w14:paraId="48A71D4B"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39E56B06" w14:textId="77777777"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1479EA5"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39DF523" w14:textId="77777777" w:rsidR="001977F3" w:rsidRDefault="001977F3" w:rsidP="00E57498">
            <w:pPr>
              <w:pStyle w:val="TAC"/>
            </w:pPr>
            <w:r>
              <w:t>1.5 dB</w:t>
            </w:r>
          </w:p>
          <w:p w14:paraId="7DD20758" w14:textId="77777777" w:rsidR="001977F3" w:rsidRPr="00D35BAE" w:rsidRDefault="001977F3" w:rsidP="00E57498">
            <w:pPr>
              <w:pStyle w:val="TAC"/>
            </w:pPr>
            <w:r>
              <w:t>3.42 Mbps</w:t>
            </w:r>
          </w:p>
        </w:tc>
        <w:tc>
          <w:tcPr>
            <w:tcW w:w="0" w:type="auto"/>
            <w:tcBorders>
              <w:top w:val="outset" w:sz="6" w:space="0" w:color="auto"/>
              <w:left w:val="outset" w:sz="6" w:space="0" w:color="auto"/>
              <w:bottom w:val="outset" w:sz="6" w:space="0" w:color="auto"/>
              <w:right w:val="outset" w:sz="6" w:space="0" w:color="auto"/>
            </w:tcBorders>
          </w:tcPr>
          <w:p w14:paraId="7D70ADAE"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6C3F002"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5DB6A0D"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8028B9" w14:textId="77777777" w:rsidR="001977F3" w:rsidRPr="00D35BAE" w:rsidRDefault="001977F3" w:rsidP="00E57498">
            <w:pPr>
              <w:pStyle w:val="TAC"/>
              <w:rPr>
                <w:b/>
                <w:noProof/>
                <w:sz w:val="22"/>
              </w:rPr>
            </w:pPr>
          </w:p>
        </w:tc>
      </w:tr>
      <w:tr w:rsidR="001977F3" w:rsidRPr="00D35BAE" w14:paraId="320B9FCC"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4E1BA927" w14:textId="77777777"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16350E05"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C6788EC" w14:textId="77777777" w:rsidR="001977F3" w:rsidRDefault="001977F3" w:rsidP="00E57498">
            <w:pPr>
              <w:pStyle w:val="TAC"/>
            </w:pPr>
            <w:r>
              <w:t>13.4 dB</w:t>
            </w:r>
          </w:p>
          <w:p w14:paraId="7AFC7490" w14:textId="77777777" w:rsidR="001977F3" w:rsidRPr="00D35BAE" w:rsidRDefault="001977F3" w:rsidP="00E57498">
            <w:pPr>
              <w:pStyle w:val="TAC"/>
            </w:pPr>
            <w:r>
              <w:t>15.38 Mbps</w:t>
            </w:r>
          </w:p>
        </w:tc>
        <w:tc>
          <w:tcPr>
            <w:tcW w:w="0" w:type="auto"/>
            <w:tcBorders>
              <w:top w:val="outset" w:sz="6" w:space="0" w:color="auto"/>
              <w:left w:val="outset" w:sz="6" w:space="0" w:color="auto"/>
              <w:bottom w:val="outset" w:sz="6" w:space="0" w:color="auto"/>
              <w:right w:val="outset" w:sz="6" w:space="0" w:color="auto"/>
            </w:tcBorders>
          </w:tcPr>
          <w:p w14:paraId="4210A64F"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3C8F10E"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ED45D16"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403D4E8" w14:textId="77777777" w:rsidR="001977F3" w:rsidRPr="00D35BAE" w:rsidRDefault="001977F3" w:rsidP="00E57498">
            <w:pPr>
              <w:pStyle w:val="TAC"/>
              <w:rPr>
                <w:b/>
                <w:noProof/>
                <w:sz w:val="22"/>
              </w:rPr>
            </w:pPr>
          </w:p>
        </w:tc>
      </w:tr>
      <w:tr w:rsidR="001977F3" w:rsidRPr="00D35BAE" w14:paraId="76A85F6D"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02FE34F2" w14:textId="77777777"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D41E79A"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5EE7ED" w14:textId="77777777" w:rsidR="001977F3" w:rsidRDefault="001977F3" w:rsidP="00E57498">
            <w:pPr>
              <w:pStyle w:val="TAC"/>
            </w:pPr>
            <w:r>
              <w:t>21.5 dB</w:t>
            </w:r>
          </w:p>
          <w:p w14:paraId="17F42593" w14:textId="77777777" w:rsidR="001977F3" w:rsidRPr="00D35BAE" w:rsidRDefault="001977F3" w:rsidP="00E57498">
            <w:pPr>
              <w:pStyle w:val="TAC"/>
            </w:pPr>
            <w:r>
              <w:t>25.64 Mbps</w:t>
            </w:r>
          </w:p>
        </w:tc>
        <w:tc>
          <w:tcPr>
            <w:tcW w:w="0" w:type="auto"/>
            <w:tcBorders>
              <w:top w:val="outset" w:sz="6" w:space="0" w:color="auto"/>
              <w:left w:val="outset" w:sz="6" w:space="0" w:color="auto"/>
              <w:bottom w:val="outset" w:sz="6" w:space="0" w:color="auto"/>
              <w:right w:val="outset" w:sz="6" w:space="0" w:color="auto"/>
            </w:tcBorders>
          </w:tcPr>
          <w:p w14:paraId="0C522DE8"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7B7C4EB"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0A4894"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58F5478" w14:textId="77777777" w:rsidR="001977F3" w:rsidRPr="00D35BAE" w:rsidRDefault="001977F3" w:rsidP="00E57498">
            <w:pPr>
              <w:pStyle w:val="TAC"/>
              <w:rPr>
                <w:b/>
                <w:noProof/>
                <w:sz w:val="22"/>
              </w:rPr>
            </w:pPr>
          </w:p>
        </w:tc>
      </w:tr>
      <w:tr w:rsidR="001977F3" w:rsidRPr="00D35BAE" w14:paraId="77F11C9E"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3461BEA7" w14:textId="77777777" w:rsidR="001977F3" w:rsidRDefault="001977F3" w:rsidP="00E57498">
            <w:pPr>
              <w:pStyle w:val="TAC"/>
            </w:pPr>
            <w:r>
              <w:t xml:space="preserve">R1-163264 / Source 11 </w:t>
            </w:r>
            <w:r>
              <w:br/>
              <w:t>50 PRB, 10 MHz system bandwidth</w:t>
            </w:r>
          </w:p>
          <w:p w14:paraId="24DBCF6E" w14:textId="77777777" w:rsidR="001977F3" w:rsidRDefault="001977F3" w:rsidP="00E57498">
            <w:pPr>
              <w:pStyle w:val="TAC"/>
            </w:pPr>
            <w:r>
              <w:t>DMRS density 6RE per PRB in sTTI /12RE per PRB in TTI</w:t>
            </w:r>
            <w:r>
              <w:br/>
              <w:t>DMRS only available in every second TTI</w:t>
            </w:r>
          </w:p>
          <w:p w14:paraId="1FB182BC" w14:textId="77777777" w:rsidR="001977F3" w:rsidRPr="00D35BAE" w:rsidRDefault="001977F3" w:rsidP="00E57498">
            <w:pPr>
              <w:pStyle w:val="TAC"/>
            </w:pPr>
            <w:r>
              <w:t>Channel estimation performed with 3PRB granularity</w:t>
            </w:r>
          </w:p>
        </w:tc>
      </w:tr>
      <w:tr w:rsidR="001977F3" w:rsidRPr="00D35BAE" w14:paraId="2715206A"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77E3CDAF" w14:textId="77777777"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7956AF2D" w14:textId="77777777"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0D8B5440" w14:textId="77777777"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52BDB51" w14:textId="77777777"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6E897183" w14:textId="77777777"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29D4AC8C" w14:textId="77777777"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5EEC375F" w14:textId="77777777" w:rsidR="001977F3" w:rsidRPr="00D35BAE" w:rsidRDefault="001977F3" w:rsidP="00E57498">
            <w:pPr>
              <w:pStyle w:val="TAC"/>
            </w:pPr>
            <w:r>
              <w:t xml:space="preserve">TTI length=14 </w:t>
            </w:r>
          </w:p>
        </w:tc>
      </w:tr>
      <w:tr w:rsidR="001977F3" w:rsidRPr="00D35BAE" w14:paraId="331CA531"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7089415F" w14:textId="77777777"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C9DC28F"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3DDB44" w14:textId="77777777" w:rsidR="001977F3" w:rsidRDefault="001977F3" w:rsidP="00E57498">
            <w:pPr>
              <w:pStyle w:val="TAC"/>
            </w:pPr>
            <w:r>
              <w:t>1.8 dB</w:t>
            </w:r>
          </w:p>
          <w:p w14:paraId="7F118815" w14:textId="77777777" w:rsidR="001977F3" w:rsidRPr="00D35BAE"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14:paraId="5E9E794D"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A05991"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298B3F1"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3BFB18" w14:textId="77777777" w:rsidR="001977F3" w:rsidRPr="00D35BAE" w:rsidRDefault="001977F3" w:rsidP="00E57498">
            <w:pPr>
              <w:pStyle w:val="TAC"/>
              <w:rPr>
                <w:b/>
                <w:noProof/>
                <w:sz w:val="22"/>
              </w:rPr>
            </w:pPr>
          </w:p>
        </w:tc>
      </w:tr>
      <w:tr w:rsidR="001977F3" w:rsidRPr="00D35BAE" w14:paraId="1075B548"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6CFA264F" w14:textId="77777777"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39C98EA"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9A3185C" w14:textId="77777777" w:rsidR="001977F3" w:rsidRDefault="001977F3" w:rsidP="00E57498">
            <w:pPr>
              <w:pStyle w:val="TAC"/>
            </w:pPr>
            <w:r>
              <w:t>13.8 dB</w:t>
            </w:r>
          </w:p>
          <w:p w14:paraId="40EA429C" w14:textId="77777777" w:rsidR="001977F3" w:rsidRPr="00D35BAE" w:rsidRDefault="001977F3" w:rsidP="00E57498">
            <w:pPr>
              <w:pStyle w:val="TAC"/>
            </w:pPr>
            <w:r>
              <w:t>14.58 Mbps</w:t>
            </w:r>
          </w:p>
        </w:tc>
        <w:tc>
          <w:tcPr>
            <w:tcW w:w="0" w:type="auto"/>
            <w:tcBorders>
              <w:top w:val="outset" w:sz="6" w:space="0" w:color="auto"/>
              <w:left w:val="outset" w:sz="6" w:space="0" w:color="auto"/>
              <w:bottom w:val="outset" w:sz="6" w:space="0" w:color="auto"/>
              <w:right w:val="outset" w:sz="6" w:space="0" w:color="auto"/>
            </w:tcBorders>
          </w:tcPr>
          <w:p w14:paraId="760A358F"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B59575"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1334933"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8BFD00" w14:textId="77777777" w:rsidR="001977F3" w:rsidRPr="00D35BAE" w:rsidRDefault="001977F3" w:rsidP="00E57498">
            <w:pPr>
              <w:pStyle w:val="TAC"/>
              <w:rPr>
                <w:b/>
                <w:noProof/>
                <w:sz w:val="22"/>
              </w:rPr>
            </w:pPr>
          </w:p>
        </w:tc>
      </w:tr>
      <w:tr w:rsidR="001977F3" w:rsidRPr="00D35BAE" w14:paraId="35A81C37"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0EB83B30" w14:textId="77777777"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CC36479"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EF24D18" w14:textId="77777777" w:rsidR="001977F3" w:rsidRDefault="001977F3" w:rsidP="00E57498">
            <w:pPr>
              <w:pStyle w:val="TAC"/>
            </w:pPr>
            <w:r>
              <w:t>26.8 dB</w:t>
            </w:r>
          </w:p>
          <w:p w14:paraId="30849B70" w14:textId="77777777" w:rsidR="001977F3" w:rsidRPr="00D35BAE" w:rsidRDefault="001977F3" w:rsidP="00E57498">
            <w:pPr>
              <w:pStyle w:val="TAC"/>
            </w:pPr>
            <w:r>
              <w:t>24.29 Mbps</w:t>
            </w:r>
          </w:p>
        </w:tc>
        <w:tc>
          <w:tcPr>
            <w:tcW w:w="0" w:type="auto"/>
            <w:tcBorders>
              <w:top w:val="outset" w:sz="6" w:space="0" w:color="auto"/>
              <w:left w:val="outset" w:sz="6" w:space="0" w:color="auto"/>
              <w:bottom w:val="outset" w:sz="6" w:space="0" w:color="auto"/>
              <w:right w:val="outset" w:sz="6" w:space="0" w:color="auto"/>
            </w:tcBorders>
          </w:tcPr>
          <w:p w14:paraId="6A4BEC21"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AEA306"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B112BE"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28DCB7" w14:textId="77777777" w:rsidR="001977F3" w:rsidRPr="00D35BAE" w:rsidRDefault="001977F3" w:rsidP="00E57498">
            <w:pPr>
              <w:pStyle w:val="TAC"/>
              <w:rPr>
                <w:b/>
                <w:noProof/>
                <w:sz w:val="22"/>
              </w:rPr>
            </w:pPr>
          </w:p>
        </w:tc>
      </w:tr>
      <w:tr w:rsidR="001977F3" w:rsidRPr="00D35BAE" w14:paraId="26EBA985"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0D4F4B9E" w14:textId="77777777" w:rsidR="001977F3" w:rsidRDefault="001977F3" w:rsidP="00E57498">
            <w:pPr>
              <w:pStyle w:val="TAC"/>
            </w:pPr>
            <w:r>
              <w:t xml:space="preserve">R1-163264 / Source 11 </w:t>
            </w:r>
            <w:r>
              <w:br/>
              <w:t>50 PRB, 10 MHz system bandwidth</w:t>
            </w:r>
          </w:p>
          <w:p w14:paraId="36149383" w14:textId="77777777" w:rsidR="001977F3" w:rsidRDefault="001977F3" w:rsidP="00E57498">
            <w:pPr>
              <w:pStyle w:val="TAC"/>
            </w:pPr>
            <w:r>
              <w:t>Bundled pattern over 3 PRBs (total 12RE per 3PRB)</w:t>
            </w:r>
          </w:p>
          <w:p w14:paraId="4E6BDB63" w14:textId="77777777" w:rsidR="001977F3" w:rsidRDefault="001977F3" w:rsidP="00E57498">
            <w:pPr>
              <w:pStyle w:val="TAC"/>
            </w:pPr>
            <w:r>
              <w:t>DM-RS available in every TTI</w:t>
            </w:r>
          </w:p>
          <w:p w14:paraId="1ACC33CB" w14:textId="77777777" w:rsidR="001977F3" w:rsidRPr="00D35BAE" w:rsidRDefault="001977F3" w:rsidP="00E57498">
            <w:pPr>
              <w:pStyle w:val="TAC"/>
            </w:pPr>
            <w:r>
              <w:t>Channel estimation performed with 3PRB granularity</w:t>
            </w:r>
          </w:p>
        </w:tc>
      </w:tr>
      <w:tr w:rsidR="001977F3" w:rsidRPr="00D35BAE" w14:paraId="20933595"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39D324B0" w14:textId="77777777" w:rsidR="001977F3" w:rsidRPr="00D35BAE"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743357D0" w14:textId="77777777" w:rsidR="001977F3" w:rsidRPr="00D35BAE"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70BCCBA2" w14:textId="77777777" w:rsidR="001977F3" w:rsidRPr="00D35BAE"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5DCF679" w14:textId="77777777" w:rsidR="001977F3" w:rsidRPr="00D35BAE"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58E833BB" w14:textId="77777777" w:rsidR="001977F3" w:rsidRPr="00D35BAE"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5F157A7A" w14:textId="77777777" w:rsidR="001977F3" w:rsidRPr="00D35BAE"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56088996" w14:textId="77777777" w:rsidR="001977F3" w:rsidRPr="00D35BAE" w:rsidRDefault="001977F3" w:rsidP="00E57498">
            <w:pPr>
              <w:pStyle w:val="TAC"/>
            </w:pPr>
            <w:r>
              <w:t xml:space="preserve">TTI length=14 </w:t>
            </w:r>
          </w:p>
        </w:tc>
      </w:tr>
      <w:tr w:rsidR="001977F3" w:rsidRPr="00D35BAE" w14:paraId="75C2D713"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4A7B52CB" w14:textId="77777777" w:rsidR="001977F3" w:rsidRPr="00D35BAE"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8242264"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D483EB5" w14:textId="77777777" w:rsidR="001977F3" w:rsidRDefault="001977F3" w:rsidP="00E57498">
            <w:pPr>
              <w:pStyle w:val="TAC"/>
            </w:pPr>
            <w:r>
              <w:t>1.8 dB</w:t>
            </w:r>
          </w:p>
          <w:p w14:paraId="779A5A47" w14:textId="77777777" w:rsidR="001977F3" w:rsidRPr="00D35BAE"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tcPr>
          <w:p w14:paraId="77863C4B"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C3F5AA"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FB474AB"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8EC8BFB" w14:textId="77777777" w:rsidR="001977F3" w:rsidRPr="00D35BAE" w:rsidRDefault="001977F3" w:rsidP="00E57498">
            <w:pPr>
              <w:pStyle w:val="TAC"/>
              <w:rPr>
                <w:b/>
                <w:noProof/>
                <w:sz w:val="22"/>
              </w:rPr>
            </w:pPr>
          </w:p>
        </w:tc>
      </w:tr>
      <w:tr w:rsidR="001977F3" w:rsidRPr="00D35BAE" w14:paraId="0667CD61"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4EC1EB43" w14:textId="77777777" w:rsidR="001977F3" w:rsidRPr="00D35BAE"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06B50D2"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00835D9" w14:textId="77777777" w:rsidR="001977F3" w:rsidRDefault="001977F3" w:rsidP="00E57498">
            <w:pPr>
              <w:pStyle w:val="TAC"/>
            </w:pPr>
            <w:r>
              <w:t>13.8 dB</w:t>
            </w:r>
          </w:p>
          <w:p w14:paraId="46068A18" w14:textId="77777777" w:rsidR="001977F3" w:rsidRPr="00D35BAE"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tcPr>
          <w:p w14:paraId="03EC8BE8"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4C00286" w14:textId="77777777" w:rsidR="001977F3" w:rsidRPr="00D35BAE"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52D8DD7"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FA77607" w14:textId="77777777" w:rsidR="001977F3" w:rsidRPr="00D35BAE" w:rsidRDefault="001977F3" w:rsidP="00E57498">
            <w:pPr>
              <w:pStyle w:val="TAC"/>
              <w:rPr>
                <w:b/>
                <w:noProof/>
                <w:sz w:val="22"/>
              </w:rPr>
            </w:pPr>
          </w:p>
        </w:tc>
      </w:tr>
      <w:tr w:rsidR="001977F3" w:rsidRPr="00D35BAE" w14:paraId="5E7E275F"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573EA5D4" w14:textId="77777777" w:rsidR="001977F3" w:rsidRPr="00D35BAE"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96C9A92"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672A3BC" w14:textId="77777777" w:rsidR="001977F3" w:rsidRDefault="001977F3" w:rsidP="00E57498">
            <w:pPr>
              <w:pStyle w:val="TAC"/>
            </w:pPr>
            <w:r>
              <w:t>25.8 dB</w:t>
            </w:r>
          </w:p>
          <w:p w14:paraId="27005531" w14:textId="77777777" w:rsidR="001977F3" w:rsidRPr="00D35BAE" w:rsidRDefault="001977F3" w:rsidP="00E57498">
            <w:pPr>
              <w:pStyle w:val="TAC"/>
            </w:pPr>
            <w:r>
              <w:t>27.03 Mbps</w:t>
            </w:r>
          </w:p>
        </w:tc>
        <w:tc>
          <w:tcPr>
            <w:tcW w:w="0" w:type="auto"/>
            <w:tcBorders>
              <w:top w:val="outset" w:sz="6" w:space="0" w:color="auto"/>
              <w:left w:val="outset" w:sz="6" w:space="0" w:color="auto"/>
              <w:bottom w:val="outset" w:sz="6" w:space="0" w:color="auto"/>
              <w:right w:val="outset" w:sz="6" w:space="0" w:color="auto"/>
            </w:tcBorders>
          </w:tcPr>
          <w:p w14:paraId="52D0EFDF"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48F2B42"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7B565E" w14:textId="77777777" w:rsidR="001977F3" w:rsidRPr="00D35BAE"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DAD5AB8" w14:textId="77777777" w:rsidR="001977F3" w:rsidRPr="00D35BAE" w:rsidRDefault="001977F3" w:rsidP="00E57498">
            <w:pPr>
              <w:pStyle w:val="TAC"/>
              <w:rPr>
                <w:b/>
                <w:noProof/>
                <w:sz w:val="22"/>
              </w:rPr>
            </w:pPr>
          </w:p>
        </w:tc>
      </w:tr>
      <w:tr w:rsidR="001977F3" w:rsidRPr="00D35BAE" w14:paraId="0EEF322B"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28B9623F" w14:textId="77777777" w:rsidR="001977F3" w:rsidRDefault="001977F3" w:rsidP="00E57498">
            <w:pPr>
              <w:pStyle w:val="TAC"/>
            </w:pPr>
            <w:r>
              <w:t xml:space="preserve">R1-163264 / Source 11 </w:t>
            </w:r>
            <w:r>
              <w:br/>
              <w:t>50 PRB, 10 MHz system bandwidth</w:t>
            </w:r>
          </w:p>
          <w:p w14:paraId="6AFAD297" w14:textId="77777777" w:rsidR="001977F3" w:rsidRDefault="001977F3" w:rsidP="00E57498">
            <w:pPr>
              <w:pStyle w:val="TAC"/>
            </w:pPr>
            <w:r>
              <w:t>Bundled pattern over 3 PRBs (total 12RE per 3PRB)</w:t>
            </w:r>
          </w:p>
          <w:p w14:paraId="336DE48A" w14:textId="77777777" w:rsidR="001977F3" w:rsidRDefault="001977F3" w:rsidP="00E57498">
            <w:pPr>
              <w:pStyle w:val="TAC"/>
            </w:pPr>
            <w:r>
              <w:t>DM-RS only available in every second TTI</w:t>
            </w:r>
          </w:p>
          <w:p w14:paraId="19E55B60" w14:textId="77777777" w:rsidR="001977F3" w:rsidRPr="00D35BAE" w:rsidRDefault="001977F3" w:rsidP="00E57498">
            <w:pPr>
              <w:pStyle w:val="TAC"/>
            </w:pPr>
            <w:r>
              <w:t>Channel estimation performed with 3PRB granularity</w:t>
            </w:r>
          </w:p>
        </w:tc>
      </w:tr>
      <w:tr w:rsidR="009D1AC4" w:rsidRPr="002106F9" w14:paraId="134096EB"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09644942" w14:textId="77777777" w:rsidR="009D1AC4" w:rsidRPr="00772087"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rPr>
            </w:pPr>
            <w:r w:rsidRPr="00772087">
              <w:rPr>
                <w:rFonts w:ascii="Arial" w:hAnsi="Arial"/>
                <w:sz w:val="18"/>
              </w:rPr>
              <w:t xml:space="preserve">SNR at 10% BLER </w:t>
            </w:r>
          </w:p>
          <w:p w14:paraId="675B0DD7" w14:textId="77777777" w:rsidR="009D1AC4" w:rsidRPr="00772087" w:rsidRDefault="00DA0BC2" w:rsidP="008F6475">
            <w:pPr>
              <w:keepNext/>
              <w:keepLines/>
              <w:widowControl w:val="0"/>
              <w:tabs>
                <w:tab w:val="right" w:leader="dot" w:pos="9639"/>
              </w:tabs>
              <w:spacing w:before="120" w:after="0"/>
              <w:ind w:left="567" w:right="425" w:hanging="567"/>
              <w:outlineLvl w:val="6"/>
              <w:rPr>
                <w:rFonts w:ascii="Arial" w:hAnsi="Arial"/>
                <w:sz w:val="18"/>
              </w:rPr>
            </w:pPr>
            <w:r w:rsidRPr="00772087">
              <w:rPr>
                <w:rFonts w:ascii="Arial" w:hAnsi="Arial"/>
                <w:sz w:val="18"/>
              </w:rPr>
              <w:lastRenderedPageBreak/>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2B2ED908" w14:textId="77777777" w:rsidR="009D1AC4" w:rsidRPr="00772087"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szCs w:val="18"/>
              </w:rPr>
            </w:pPr>
            <w:r>
              <w:lastRenderedPageBreak/>
              <w:t>TTI le</w:t>
            </w:r>
            <w:r>
              <w:lastRenderedPageBreak/>
              <w:t xml:space="preserve">ngth=1 </w:t>
            </w:r>
          </w:p>
        </w:tc>
        <w:tc>
          <w:tcPr>
            <w:tcW w:w="0" w:type="auto"/>
            <w:tcBorders>
              <w:top w:val="outset" w:sz="6" w:space="0" w:color="auto"/>
              <w:left w:val="outset" w:sz="6" w:space="0" w:color="auto"/>
              <w:bottom w:val="outset" w:sz="6" w:space="0" w:color="auto"/>
              <w:right w:val="outset" w:sz="6" w:space="0" w:color="auto"/>
            </w:tcBorders>
            <w:vAlign w:val="center"/>
          </w:tcPr>
          <w:p w14:paraId="3F48DF46" w14:textId="77777777" w:rsidR="009D1AC4" w:rsidRPr="00772087"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szCs w:val="18"/>
              </w:rPr>
            </w:pPr>
            <w:r>
              <w:lastRenderedPageBreak/>
              <w:t>TTI length</w:t>
            </w:r>
            <w:r>
              <w:lastRenderedPageBreak/>
              <w:t xml:space="preserve">=2 </w:t>
            </w:r>
          </w:p>
        </w:tc>
        <w:tc>
          <w:tcPr>
            <w:tcW w:w="0" w:type="auto"/>
            <w:tcBorders>
              <w:top w:val="outset" w:sz="6" w:space="0" w:color="auto"/>
              <w:left w:val="outset" w:sz="6" w:space="0" w:color="auto"/>
              <w:bottom w:val="outset" w:sz="6" w:space="0" w:color="auto"/>
              <w:right w:val="outset" w:sz="6" w:space="0" w:color="auto"/>
            </w:tcBorders>
            <w:vAlign w:val="center"/>
          </w:tcPr>
          <w:p w14:paraId="69AA5253" w14:textId="77777777" w:rsidR="009D1AC4" w:rsidRPr="00772087"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szCs w:val="18"/>
              </w:rPr>
            </w:pPr>
            <w:r>
              <w:lastRenderedPageBreak/>
              <w:t>TTI le</w:t>
            </w:r>
            <w:r>
              <w:lastRenderedPageBreak/>
              <w:t>ngth=3</w:t>
            </w:r>
          </w:p>
        </w:tc>
        <w:tc>
          <w:tcPr>
            <w:tcW w:w="0" w:type="auto"/>
            <w:tcBorders>
              <w:top w:val="outset" w:sz="6" w:space="0" w:color="auto"/>
              <w:left w:val="outset" w:sz="6" w:space="0" w:color="auto"/>
              <w:bottom w:val="outset" w:sz="6" w:space="0" w:color="auto"/>
              <w:right w:val="outset" w:sz="6" w:space="0" w:color="auto"/>
            </w:tcBorders>
            <w:vAlign w:val="center"/>
          </w:tcPr>
          <w:p w14:paraId="46252872" w14:textId="77777777" w:rsidR="009D1AC4" w:rsidRPr="00772087"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szCs w:val="18"/>
              </w:rPr>
            </w:pPr>
            <w:r>
              <w:lastRenderedPageBreak/>
              <w:t>TTI le</w:t>
            </w:r>
            <w:r>
              <w:lastRenderedPageBreak/>
              <w:t xml:space="preserve">ngth=4 </w:t>
            </w:r>
          </w:p>
        </w:tc>
        <w:tc>
          <w:tcPr>
            <w:tcW w:w="0" w:type="auto"/>
            <w:tcBorders>
              <w:top w:val="outset" w:sz="6" w:space="0" w:color="auto"/>
              <w:left w:val="outset" w:sz="6" w:space="0" w:color="auto"/>
              <w:bottom w:val="outset" w:sz="6" w:space="0" w:color="auto"/>
              <w:right w:val="outset" w:sz="6" w:space="0" w:color="auto"/>
            </w:tcBorders>
            <w:vAlign w:val="center"/>
          </w:tcPr>
          <w:p w14:paraId="1A8D85A4" w14:textId="77777777" w:rsidR="009D1AC4" w:rsidRPr="00772087"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szCs w:val="18"/>
              </w:rPr>
            </w:pPr>
            <w:r>
              <w:lastRenderedPageBreak/>
              <w:t>TTI le</w:t>
            </w:r>
            <w:r>
              <w:lastRenderedPageBreak/>
              <w:t>ngth=7</w:t>
            </w:r>
          </w:p>
        </w:tc>
        <w:tc>
          <w:tcPr>
            <w:tcW w:w="1669" w:type="dxa"/>
            <w:tcBorders>
              <w:top w:val="outset" w:sz="6" w:space="0" w:color="auto"/>
              <w:left w:val="outset" w:sz="6" w:space="0" w:color="auto"/>
              <w:bottom w:val="outset" w:sz="6" w:space="0" w:color="auto"/>
              <w:right w:val="outset" w:sz="6" w:space="0" w:color="auto"/>
            </w:tcBorders>
            <w:vAlign w:val="center"/>
          </w:tcPr>
          <w:p w14:paraId="424CB174" w14:textId="77777777" w:rsidR="009D1AC4" w:rsidRPr="00772087" w:rsidRDefault="009D1AC4"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rPr>
            </w:pPr>
            <w:r>
              <w:lastRenderedPageBreak/>
              <w:t xml:space="preserve">TTI length=14 </w:t>
            </w:r>
          </w:p>
        </w:tc>
      </w:tr>
      <w:tr w:rsidR="009D1AC4" w:rsidRPr="002106F9" w14:paraId="5212B78B"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2FEA7ECD" w14:textId="77777777" w:rsidR="009D1AC4" w:rsidRPr="00772087" w:rsidRDefault="00DA0BC2" w:rsidP="008F6475">
            <w:pPr>
              <w:keepNext/>
              <w:keepLines/>
              <w:pBdr>
                <w:bottom w:val="single" w:sz="8" w:space="0" w:color="auto"/>
              </w:pBdr>
              <w:spacing w:before="100" w:beforeAutospacing="1" w:after="0" w:afterAutospacing="1"/>
              <w:ind w:left="1985" w:hanging="1985"/>
              <w:textAlignment w:val="center"/>
              <w:outlineLvl w:val="6"/>
              <w:rPr>
                <w:rFonts w:ascii="Arial" w:hAnsi="Arial"/>
                <w:sz w:val="18"/>
              </w:rPr>
            </w:pPr>
            <w:r w:rsidRPr="00772087">
              <w:rPr>
                <w:rFonts w:ascii="Arial" w:hAnsi="Arial"/>
                <w:sz w:val="18"/>
              </w:rPr>
              <w:lastRenderedPageBreak/>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20F589C" w14:textId="77777777" w:rsidR="009D1AC4" w:rsidRPr="00772087" w:rsidRDefault="009D1AC4" w:rsidP="008F6475">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31C74638"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-0.85 dB</w:t>
            </w:r>
          </w:p>
          <w:p w14:paraId="44DD9B40"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2.68 Mbps</w:t>
            </w:r>
          </w:p>
        </w:tc>
        <w:tc>
          <w:tcPr>
            <w:tcW w:w="0" w:type="auto"/>
            <w:tcBorders>
              <w:top w:val="outset" w:sz="6" w:space="0" w:color="auto"/>
              <w:left w:val="outset" w:sz="6" w:space="0" w:color="auto"/>
              <w:bottom w:val="outset" w:sz="6" w:space="0" w:color="auto"/>
              <w:right w:val="outset" w:sz="6" w:space="0" w:color="auto"/>
            </w:tcBorders>
            <w:vAlign w:val="center"/>
          </w:tcPr>
          <w:p w14:paraId="0499B5FA"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-1.15dB</w:t>
            </w:r>
          </w:p>
          <w:p w14:paraId="17E6F57D"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3.09 Mbps</w:t>
            </w:r>
          </w:p>
        </w:tc>
        <w:tc>
          <w:tcPr>
            <w:tcW w:w="0" w:type="auto"/>
            <w:tcBorders>
              <w:top w:val="outset" w:sz="6" w:space="0" w:color="auto"/>
              <w:left w:val="outset" w:sz="6" w:space="0" w:color="auto"/>
              <w:bottom w:val="outset" w:sz="6" w:space="0" w:color="auto"/>
              <w:right w:val="outset" w:sz="6" w:space="0" w:color="auto"/>
            </w:tcBorders>
            <w:vAlign w:val="center"/>
          </w:tcPr>
          <w:p w14:paraId="126482B2" w14:textId="77777777" w:rsidR="009D1AC4" w:rsidRPr="00772087" w:rsidRDefault="009D1AC4" w:rsidP="008F6475">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34F6A8AD"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-0.98 dB</w:t>
            </w:r>
          </w:p>
          <w:p w14:paraId="75B1CFA8"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3.42 Mbps</w:t>
            </w:r>
          </w:p>
        </w:tc>
        <w:tc>
          <w:tcPr>
            <w:tcW w:w="1669" w:type="dxa"/>
            <w:tcBorders>
              <w:top w:val="outset" w:sz="6" w:space="0" w:color="auto"/>
              <w:left w:val="outset" w:sz="6" w:space="0" w:color="auto"/>
              <w:bottom w:val="outset" w:sz="6" w:space="0" w:color="auto"/>
              <w:right w:val="outset" w:sz="6" w:space="0" w:color="auto"/>
            </w:tcBorders>
            <w:vAlign w:val="center"/>
          </w:tcPr>
          <w:p w14:paraId="417865EE"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-1.50 dB</w:t>
            </w:r>
          </w:p>
          <w:p w14:paraId="42EB25B7"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3.57 Mbps</w:t>
            </w:r>
          </w:p>
        </w:tc>
      </w:tr>
      <w:tr w:rsidR="009D1AC4" w:rsidRPr="002106F9" w14:paraId="1C814B67"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33183613" w14:textId="77777777" w:rsidR="009D1AC4" w:rsidRPr="00772087" w:rsidRDefault="00DA0BC2" w:rsidP="008F6475">
            <w:pPr>
              <w:keepNext/>
              <w:keepLines/>
              <w:pBdr>
                <w:bottom w:val="single" w:sz="8" w:space="0" w:color="auto"/>
              </w:pBdr>
              <w:spacing w:before="100" w:beforeAutospacing="1" w:after="0" w:afterAutospacing="1"/>
              <w:ind w:left="1985" w:hanging="1985"/>
              <w:textAlignment w:val="center"/>
              <w:outlineLvl w:val="6"/>
              <w:rPr>
                <w:rFonts w:ascii="Arial" w:hAnsi="Arial"/>
                <w:sz w:val="18"/>
              </w:rPr>
            </w:pPr>
            <w:r w:rsidRPr="00772087">
              <w:rPr>
                <w:rFonts w:ascii="Arial" w:hAnsi="Arial"/>
                <w:sz w:val="18"/>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2DF43EE" w14:textId="77777777" w:rsidR="009D1AC4" w:rsidRPr="00772087" w:rsidRDefault="009D1AC4" w:rsidP="008F6475">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0A3DD0D0"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10.03 dB</w:t>
            </w:r>
          </w:p>
          <w:p w14:paraId="00807CC1"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12.65 Mbps</w:t>
            </w:r>
          </w:p>
        </w:tc>
        <w:tc>
          <w:tcPr>
            <w:tcW w:w="0" w:type="auto"/>
            <w:tcBorders>
              <w:top w:val="outset" w:sz="6" w:space="0" w:color="auto"/>
              <w:left w:val="outset" w:sz="6" w:space="0" w:color="auto"/>
              <w:bottom w:val="outset" w:sz="6" w:space="0" w:color="auto"/>
              <w:right w:val="outset" w:sz="6" w:space="0" w:color="auto"/>
            </w:tcBorders>
            <w:vAlign w:val="center"/>
          </w:tcPr>
          <w:p w14:paraId="5C3EACA3"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10.13 dB</w:t>
            </w:r>
          </w:p>
          <w:p w14:paraId="6B71CFB7"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14.35 Mbps</w:t>
            </w:r>
          </w:p>
        </w:tc>
        <w:tc>
          <w:tcPr>
            <w:tcW w:w="0" w:type="auto"/>
            <w:tcBorders>
              <w:top w:val="outset" w:sz="6" w:space="0" w:color="auto"/>
              <w:left w:val="outset" w:sz="6" w:space="0" w:color="auto"/>
              <w:bottom w:val="outset" w:sz="6" w:space="0" w:color="auto"/>
              <w:right w:val="outset" w:sz="6" w:space="0" w:color="auto"/>
            </w:tcBorders>
            <w:vAlign w:val="center"/>
          </w:tcPr>
          <w:p w14:paraId="083A975F" w14:textId="77777777" w:rsidR="009D1AC4" w:rsidRPr="00772087" w:rsidRDefault="009D1AC4" w:rsidP="008F6475">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4ACDBC9A"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10.51 dB</w:t>
            </w:r>
          </w:p>
          <w:p w14:paraId="51C93669"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15.92 Mbps</w:t>
            </w:r>
          </w:p>
        </w:tc>
        <w:tc>
          <w:tcPr>
            <w:tcW w:w="1669" w:type="dxa"/>
            <w:tcBorders>
              <w:top w:val="outset" w:sz="6" w:space="0" w:color="auto"/>
              <w:left w:val="outset" w:sz="6" w:space="0" w:color="auto"/>
              <w:bottom w:val="outset" w:sz="6" w:space="0" w:color="auto"/>
              <w:right w:val="outset" w:sz="6" w:space="0" w:color="auto"/>
            </w:tcBorders>
            <w:vAlign w:val="center"/>
          </w:tcPr>
          <w:p w14:paraId="2F394B83"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10.24 dB</w:t>
            </w:r>
          </w:p>
          <w:p w14:paraId="4412B39C"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15.69 Mbps</w:t>
            </w:r>
          </w:p>
        </w:tc>
      </w:tr>
      <w:tr w:rsidR="009D1AC4" w:rsidRPr="002106F9" w14:paraId="73227B5F"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27367F31" w14:textId="77777777" w:rsidR="009D1AC4" w:rsidRPr="00772087" w:rsidRDefault="00DA0BC2" w:rsidP="008F6475">
            <w:pPr>
              <w:keepNext/>
              <w:keepLines/>
              <w:pBdr>
                <w:bottom w:val="single" w:sz="8" w:space="0" w:color="auto"/>
              </w:pBdr>
              <w:spacing w:before="100" w:beforeAutospacing="1" w:after="0" w:afterAutospacing="1"/>
              <w:ind w:left="1985" w:hanging="1985"/>
              <w:textAlignment w:val="center"/>
              <w:outlineLvl w:val="6"/>
              <w:rPr>
                <w:rFonts w:ascii="Arial" w:hAnsi="Arial"/>
                <w:sz w:val="18"/>
              </w:rPr>
            </w:pPr>
            <w:r w:rsidRPr="00772087">
              <w:rPr>
                <w:rFonts w:ascii="Arial" w:hAnsi="Arial"/>
                <w:sz w:val="18"/>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0BA4D4B" w14:textId="77777777" w:rsidR="009D1AC4" w:rsidRPr="00772087" w:rsidRDefault="009D1AC4" w:rsidP="008F6475">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363435ED"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17.91 dB</w:t>
            </w:r>
          </w:p>
          <w:p w14:paraId="0C058C5C" w14:textId="77777777" w:rsidR="009D1AC4" w:rsidRPr="00772087" w:rsidRDefault="00DA0BC2" w:rsidP="008F6475">
            <w:pPr>
              <w:spacing w:after="0"/>
              <w:rPr>
                <w:rFonts w:ascii="Arial" w:hAnsi="Arial"/>
                <w:sz w:val="18"/>
              </w:rPr>
            </w:pPr>
            <w:r w:rsidRPr="00772087">
              <w:rPr>
                <w:rFonts w:ascii="Arial" w:hAnsi="Arial"/>
                <w:sz w:val="18"/>
              </w:rPr>
              <w:t>21.25 Mbps</w:t>
            </w:r>
          </w:p>
        </w:tc>
        <w:tc>
          <w:tcPr>
            <w:tcW w:w="0" w:type="auto"/>
            <w:tcBorders>
              <w:top w:val="outset" w:sz="6" w:space="0" w:color="auto"/>
              <w:left w:val="outset" w:sz="6" w:space="0" w:color="auto"/>
              <w:bottom w:val="outset" w:sz="6" w:space="0" w:color="auto"/>
              <w:right w:val="outset" w:sz="6" w:space="0" w:color="auto"/>
            </w:tcBorders>
            <w:vAlign w:val="center"/>
          </w:tcPr>
          <w:p w14:paraId="4BE64EEF"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18.16 dB</w:t>
            </w:r>
          </w:p>
          <w:p w14:paraId="5D6EF26D" w14:textId="77777777" w:rsidR="009D1AC4" w:rsidRPr="00772087" w:rsidRDefault="00DA0BC2" w:rsidP="008F6475">
            <w:pPr>
              <w:keepNext/>
              <w:keepLines/>
              <w:spacing w:before="120" w:after="0"/>
              <w:ind w:left="1985" w:hanging="1985"/>
              <w:outlineLvl w:val="6"/>
              <w:rPr>
                <w:rFonts w:ascii="Arial" w:hAnsi="Arial"/>
                <w:sz w:val="18"/>
              </w:rPr>
            </w:pPr>
            <w:r w:rsidRPr="00772087">
              <w:rPr>
                <w:rFonts w:ascii="Arial" w:hAnsi="Arial"/>
                <w:sz w:val="18"/>
              </w:rPr>
              <w:t>24.08 Mbps</w:t>
            </w:r>
          </w:p>
        </w:tc>
        <w:tc>
          <w:tcPr>
            <w:tcW w:w="0" w:type="auto"/>
            <w:tcBorders>
              <w:top w:val="outset" w:sz="6" w:space="0" w:color="auto"/>
              <w:left w:val="outset" w:sz="6" w:space="0" w:color="auto"/>
              <w:bottom w:val="outset" w:sz="6" w:space="0" w:color="auto"/>
              <w:right w:val="outset" w:sz="6" w:space="0" w:color="auto"/>
            </w:tcBorders>
            <w:vAlign w:val="center"/>
          </w:tcPr>
          <w:p w14:paraId="04572401" w14:textId="77777777" w:rsidR="009D1AC4" w:rsidRPr="00772087" w:rsidRDefault="009D1AC4" w:rsidP="008F6475">
            <w:pPr>
              <w:spacing w:after="0"/>
              <w:rPr>
                <w:rFonts w:ascii="Arial" w:hAnsi="Arial"/>
                <w:sz w:val="18"/>
              </w:rPr>
            </w:pPr>
          </w:p>
        </w:tc>
        <w:tc>
          <w:tcPr>
            <w:tcW w:w="0" w:type="auto"/>
            <w:tcBorders>
              <w:top w:val="outset" w:sz="6" w:space="0" w:color="auto"/>
              <w:left w:val="outset" w:sz="6" w:space="0" w:color="auto"/>
              <w:bottom w:val="outset" w:sz="6" w:space="0" w:color="auto"/>
              <w:right w:val="outset" w:sz="6" w:space="0" w:color="auto"/>
            </w:tcBorders>
            <w:vAlign w:val="center"/>
          </w:tcPr>
          <w:p w14:paraId="1E0CFD20" w14:textId="77777777" w:rsidR="009D1AC4" w:rsidRPr="00772087" w:rsidRDefault="00DA0BC2" w:rsidP="008F6475">
            <w:pPr>
              <w:keepNext/>
              <w:keepLines/>
              <w:tabs>
                <w:tab w:val="left" w:pos="794"/>
                <w:tab w:val="left" w:pos="1191"/>
                <w:tab w:val="left" w:pos="1588"/>
                <w:tab w:val="left" w:pos="1985"/>
              </w:tabs>
              <w:spacing w:before="120" w:after="0"/>
              <w:ind w:left="1985" w:hanging="1985"/>
              <w:jc w:val="center"/>
              <w:outlineLvl w:val="6"/>
              <w:rPr>
                <w:rFonts w:ascii="Arial" w:hAnsi="Arial"/>
                <w:sz w:val="18"/>
              </w:rPr>
            </w:pPr>
            <w:r w:rsidRPr="00772087">
              <w:rPr>
                <w:rFonts w:ascii="Arial" w:hAnsi="Arial"/>
                <w:sz w:val="18"/>
              </w:rPr>
              <w:t>18.94 dB</w:t>
            </w:r>
          </w:p>
          <w:p w14:paraId="73578864" w14:textId="77777777" w:rsidR="009D1AC4" w:rsidRPr="00772087" w:rsidRDefault="00DA0BC2" w:rsidP="008F6475">
            <w:pPr>
              <w:keepNext/>
              <w:keepLines/>
              <w:widowControl w:val="0"/>
              <w:tabs>
                <w:tab w:val="right" w:leader="dot" w:pos="9639"/>
              </w:tabs>
              <w:spacing w:before="120" w:after="0"/>
              <w:ind w:left="567" w:right="425" w:hanging="567"/>
              <w:outlineLvl w:val="6"/>
              <w:rPr>
                <w:rFonts w:ascii="Arial" w:hAnsi="Arial"/>
                <w:sz w:val="18"/>
              </w:rPr>
            </w:pPr>
            <w:r w:rsidRPr="00772087">
              <w:rPr>
                <w:rFonts w:ascii="Arial" w:hAnsi="Arial"/>
                <w:sz w:val="18"/>
              </w:rPr>
              <w:t>26.66 Mbps</w:t>
            </w:r>
          </w:p>
        </w:tc>
        <w:tc>
          <w:tcPr>
            <w:tcW w:w="1669" w:type="dxa"/>
            <w:tcBorders>
              <w:top w:val="outset" w:sz="6" w:space="0" w:color="auto"/>
              <w:left w:val="outset" w:sz="6" w:space="0" w:color="auto"/>
              <w:bottom w:val="outset" w:sz="6" w:space="0" w:color="auto"/>
              <w:right w:val="outset" w:sz="6" w:space="0" w:color="auto"/>
            </w:tcBorders>
            <w:vAlign w:val="center"/>
          </w:tcPr>
          <w:p w14:paraId="00186762" w14:textId="77777777" w:rsidR="009D1AC4" w:rsidRPr="00772087" w:rsidRDefault="00DA0BC2" w:rsidP="008F6475">
            <w:pPr>
              <w:keepNext/>
              <w:keepLines/>
              <w:widowControl w:val="0"/>
              <w:tabs>
                <w:tab w:val="left" w:pos="794"/>
                <w:tab w:val="left" w:pos="1191"/>
                <w:tab w:val="left" w:pos="1588"/>
                <w:tab w:val="left" w:pos="1985"/>
                <w:tab w:val="right" w:leader="dot" w:pos="9639"/>
              </w:tabs>
              <w:spacing w:before="120" w:after="0"/>
              <w:ind w:left="567" w:right="425" w:hanging="567"/>
              <w:jc w:val="center"/>
              <w:outlineLvl w:val="6"/>
              <w:rPr>
                <w:rFonts w:ascii="Arial" w:hAnsi="Arial"/>
                <w:sz w:val="18"/>
              </w:rPr>
            </w:pPr>
            <w:r w:rsidRPr="00772087">
              <w:rPr>
                <w:rFonts w:ascii="Arial" w:hAnsi="Arial"/>
                <w:sz w:val="18"/>
              </w:rPr>
              <w:t>18.74 dB</w:t>
            </w:r>
          </w:p>
          <w:p w14:paraId="4342C23D" w14:textId="77777777" w:rsidR="009D1AC4" w:rsidRPr="00772087" w:rsidRDefault="00DA0BC2" w:rsidP="008F6475">
            <w:pPr>
              <w:keepNext/>
              <w:keepLines/>
              <w:widowControl w:val="0"/>
              <w:tabs>
                <w:tab w:val="right" w:leader="dot" w:pos="9639"/>
              </w:tabs>
              <w:spacing w:before="120" w:after="0"/>
              <w:ind w:left="567" w:right="425" w:hanging="567"/>
              <w:outlineLvl w:val="6"/>
              <w:rPr>
                <w:rFonts w:ascii="Arial" w:hAnsi="Arial"/>
                <w:sz w:val="18"/>
              </w:rPr>
            </w:pPr>
            <w:r w:rsidRPr="00772087">
              <w:rPr>
                <w:rFonts w:ascii="Arial" w:hAnsi="Arial"/>
                <w:sz w:val="18"/>
              </w:rPr>
              <w:t>27.23 Mbps</w:t>
            </w:r>
          </w:p>
        </w:tc>
      </w:tr>
      <w:tr w:rsidR="009D1AC4" w14:paraId="1AE88A7E" w14:textId="77777777" w:rsidTr="00772087">
        <w:tc>
          <w:tcPr>
            <w:tcW w:w="9671" w:type="dxa"/>
            <w:gridSpan w:val="7"/>
            <w:tcBorders>
              <w:top w:val="outset" w:sz="6" w:space="0" w:color="auto"/>
              <w:left w:val="outset" w:sz="6" w:space="0" w:color="auto"/>
              <w:bottom w:val="outset" w:sz="6" w:space="0" w:color="auto"/>
              <w:right w:val="outset" w:sz="6" w:space="0" w:color="auto"/>
            </w:tcBorders>
          </w:tcPr>
          <w:p w14:paraId="0CE3D17E" w14:textId="77777777" w:rsidR="00FC0044" w:rsidRPr="00772087" w:rsidRDefault="00DA0BC2" w:rsidP="00772087">
            <w:pPr>
              <w:jc w:val="center"/>
              <w:rPr>
                <w:rFonts w:ascii="Arial" w:hAnsi="Arial"/>
                <w:sz w:val="18"/>
              </w:rPr>
            </w:pPr>
            <w:r w:rsidRPr="00772087">
              <w:rPr>
                <w:rFonts w:ascii="Arial" w:hAnsi="Arial"/>
                <w:sz w:val="18"/>
              </w:rPr>
              <w:t>R1-164164</w:t>
            </w:r>
            <w:r w:rsidR="009D1AC4">
              <w:rPr>
                <w:rFonts w:ascii="Arial" w:hAnsi="Arial"/>
                <w:sz w:val="18"/>
              </w:rPr>
              <w:t xml:space="preserve"> / </w:t>
            </w:r>
            <w:r w:rsidR="00E32A2A">
              <w:rPr>
                <w:rFonts w:ascii="Arial" w:hAnsi="Arial"/>
                <w:sz w:val="18"/>
              </w:rPr>
              <w:t>Source 7</w:t>
            </w:r>
            <w:r w:rsidRPr="00772087">
              <w:rPr>
                <w:rFonts w:ascii="Arial" w:hAnsi="Arial"/>
                <w:sz w:val="18"/>
              </w:rPr>
              <w:br/>
              <w:t>50 PRB, 10 MHz system bandwidth</w:t>
            </w:r>
          </w:p>
        </w:tc>
      </w:tr>
      <w:tr w:rsidR="009D1AC4" w:rsidRPr="00D35BAE" w14:paraId="15971B2D" w14:textId="77777777" w:rsidTr="00521495">
        <w:tc>
          <w:tcPr>
            <w:tcW w:w="0" w:type="auto"/>
            <w:tcBorders>
              <w:top w:val="outset" w:sz="6" w:space="0" w:color="auto"/>
              <w:left w:val="outset" w:sz="6" w:space="0" w:color="auto"/>
              <w:bottom w:val="outset" w:sz="6" w:space="0" w:color="auto"/>
              <w:right w:val="outset" w:sz="6" w:space="0" w:color="auto"/>
            </w:tcBorders>
            <w:vAlign w:val="center"/>
          </w:tcPr>
          <w:p w14:paraId="6615D4B2" w14:textId="77777777" w:rsidR="009D1AC4" w:rsidRPr="00D35BAE" w:rsidRDefault="009D1AC4" w:rsidP="00521495">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6E8D9118" w14:textId="77777777" w:rsidR="009D1AC4" w:rsidRPr="00D35BAE" w:rsidRDefault="009D1AC4" w:rsidP="00521495">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48043D27" w14:textId="77777777" w:rsidR="009D1AC4" w:rsidRPr="00D35BAE" w:rsidRDefault="009D1AC4" w:rsidP="00521495">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5AAEFAF" w14:textId="77777777" w:rsidR="009D1AC4" w:rsidRPr="00D35BAE" w:rsidRDefault="009D1AC4" w:rsidP="00521495">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69BA09B4" w14:textId="77777777" w:rsidR="009D1AC4" w:rsidRPr="00D35BAE" w:rsidRDefault="009D1AC4" w:rsidP="00521495">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21132545" w14:textId="77777777" w:rsidR="009D1AC4" w:rsidRPr="00D35BAE" w:rsidRDefault="009D1AC4" w:rsidP="00521495">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76898A9A" w14:textId="77777777" w:rsidR="009D1AC4" w:rsidRPr="00D35BAE" w:rsidRDefault="009D1AC4" w:rsidP="00521495">
            <w:pPr>
              <w:pStyle w:val="TAC"/>
            </w:pPr>
            <w:r>
              <w:t xml:space="preserve">TTI length=14 </w:t>
            </w:r>
          </w:p>
        </w:tc>
      </w:tr>
      <w:tr w:rsidR="009D1AC4" w:rsidRPr="00D35BAE" w14:paraId="0F59F4D8" w14:textId="77777777" w:rsidTr="00521495">
        <w:tc>
          <w:tcPr>
            <w:tcW w:w="0" w:type="auto"/>
            <w:tcBorders>
              <w:top w:val="outset" w:sz="6" w:space="0" w:color="auto"/>
              <w:left w:val="outset" w:sz="6" w:space="0" w:color="auto"/>
              <w:bottom w:val="outset" w:sz="6" w:space="0" w:color="auto"/>
              <w:right w:val="outset" w:sz="6" w:space="0" w:color="auto"/>
            </w:tcBorders>
            <w:vAlign w:val="center"/>
          </w:tcPr>
          <w:p w14:paraId="60FA501B" w14:textId="77777777" w:rsidR="009D1AC4" w:rsidRPr="00D35BAE" w:rsidRDefault="009D1AC4" w:rsidP="00521495">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DE015F0"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8B69B3D" w14:textId="77777777" w:rsidR="009D1AC4" w:rsidRDefault="009D1AC4" w:rsidP="00521495">
            <w:pPr>
              <w:pStyle w:val="TAC"/>
            </w:pPr>
            <w:r>
              <w:rPr>
                <w:rFonts w:hint="eastAsia"/>
                <w:lang w:eastAsia="zh-CN"/>
              </w:rPr>
              <w:t>-0.1</w:t>
            </w:r>
            <w:r>
              <w:t xml:space="preserve"> dB</w:t>
            </w:r>
          </w:p>
          <w:p w14:paraId="306E4129" w14:textId="77777777" w:rsidR="009D1AC4" w:rsidRPr="00D35BAE" w:rsidRDefault="009D1AC4" w:rsidP="00521495">
            <w:pPr>
              <w:pStyle w:val="TAC"/>
            </w:pPr>
            <w:r>
              <w:rPr>
                <w:rFonts w:hint="eastAsia"/>
                <w:lang w:eastAsia="zh-CN"/>
              </w:rPr>
              <w:t>2.03</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10C69F1C"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D2A727"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2633C90"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173F66" w14:textId="77777777" w:rsidR="009D1AC4" w:rsidRDefault="009D1AC4" w:rsidP="00521495">
            <w:pPr>
              <w:pStyle w:val="TAC"/>
            </w:pPr>
            <w:r>
              <w:rPr>
                <w:rFonts w:hint="eastAsia"/>
                <w:lang w:eastAsia="zh-CN"/>
              </w:rPr>
              <w:t>0.0</w:t>
            </w:r>
            <w:r>
              <w:t xml:space="preserve"> dB</w:t>
            </w:r>
          </w:p>
          <w:p w14:paraId="5AE7F2C9" w14:textId="77777777" w:rsidR="009D1AC4" w:rsidRPr="00D35BAE" w:rsidRDefault="009D1AC4" w:rsidP="00521495">
            <w:pPr>
              <w:pStyle w:val="TAC"/>
              <w:rPr>
                <w:b/>
                <w:noProof/>
                <w:sz w:val="22"/>
              </w:rPr>
            </w:pPr>
            <w:r>
              <w:rPr>
                <w:rFonts w:hint="eastAsia"/>
                <w:lang w:eastAsia="zh-CN"/>
              </w:rPr>
              <w:t>2.13</w:t>
            </w:r>
            <w:r>
              <w:t xml:space="preserve"> Mbps</w:t>
            </w:r>
          </w:p>
        </w:tc>
      </w:tr>
      <w:tr w:rsidR="009D1AC4" w:rsidRPr="00D35BAE" w14:paraId="3EDD4B49" w14:textId="77777777" w:rsidTr="00521495">
        <w:tc>
          <w:tcPr>
            <w:tcW w:w="0" w:type="auto"/>
            <w:tcBorders>
              <w:top w:val="outset" w:sz="6" w:space="0" w:color="auto"/>
              <w:left w:val="outset" w:sz="6" w:space="0" w:color="auto"/>
              <w:bottom w:val="outset" w:sz="6" w:space="0" w:color="auto"/>
              <w:right w:val="outset" w:sz="6" w:space="0" w:color="auto"/>
            </w:tcBorders>
            <w:vAlign w:val="center"/>
          </w:tcPr>
          <w:p w14:paraId="0912C48F" w14:textId="77777777" w:rsidR="009D1AC4" w:rsidRPr="00D35BAE" w:rsidRDefault="009D1AC4" w:rsidP="00521495">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300B5D5E"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F09BA90" w14:textId="77777777" w:rsidR="009D1AC4" w:rsidRDefault="009D1AC4" w:rsidP="00521495">
            <w:pPr>
              <w:pStyle w:val="TAC"/>
            </w:pPr>
            <w:r>
              <w:rPr>
                <w:rFonts w:hint="eastAsia"/>
                <w:lang w:eastAsia="zh-CN"/>
              </w:rPr>
              <w:t>12.2</w:t>
            </w:r>
            <w:r>
              <w:t xml:space="preserve"> dB</w:t>
            </w:r>
          </w:p>
          <w:p w14:paraId="7346F0DD" w14:textId="77777777" w:rsidR="009D1AC4" w:rsidRPr="00D35BAE" w:rsidRDefault="009D1AC4" w:rsidP="00521495">
            <w:pPr>
              <w:pStyle w:val="TAC"/>
            </w:pPr>
            <w:r>
              <w:rPr>
                <w:rFonts w:hint="eastAsia"/>
                <w:lang w:eastAsia="zh-CN"/>
              </w:rPr>
              <w:t>9.59</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0393443A"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3AD14F3" w14:textId="77777777" w:rsidR="009D1AC4" w:rsidRPr="00D35BAE" w:rsidRDefault="009D1AC4" w:rsidP="00521495">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2098ABD"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31C540C" w14:textId="77777777" w:rsidR="009D1AC4" w:rsidRDefault="009D1AC4" w:rsidP="00521495">
            <w:pPr>
              <w:pStyle w:val="TAC"/>
            </w:pPr>
            <w:r>
              <w:rPr>
                <w:rFonts w:hint="eastAsia"/>
                <w:lang w:eastAsia="zh-CN"/>
              </w:rPr>
              <w:t>12.9</w:t>
            </w:r>
            <w:r>
              <w:t xml:space="preserve"> dB</w:t>
            </w:r>
          </w:p>
          <w:p w14:paraId="10D10C9B" w14:textId="77777777" w:rsidR="009D1AC4" w:rsidRPr="00D35BAE" w:rsidRDefault="009D1AC4" w:rsidP="00521495">
            <w:pPr>
              <w:pStyle w:val="TAC"/>
              <w:rPr>
                <w:b/>
                <w:noProof/>
                <w:sz w:val="22"/>
              </w:rPr>
            </w:pPr>
            <w:r>
              <w:rPr>
                <w:rFonts w:hint="eastAsia"/>
                <w:lang w:eastAsia="zh-CN"/>
              </w:rPr>
              <w:t>9.67</w:t>
            </w:r>
            <w:r>
              <w:t xml:space="preserve"> Mbps</w:t>
            </w:r>
          </w:p>
        </w:tc>
      </w:tr>
      <w:tr w:rsidR="009D1AC4" w:rsidRPr="00D35BAE" w14:paraId="0FD267AE" w14:textId="77777777" w:rsidTr="00521495">
        <w:tc>
          <w:tcPr>
            <w:tcW w:w="0" w:type="auto"/>
            <w:tcBorders>
              <w:top w:val="outset" w:sz="6" w:space="0" w:color="auto"/>
              <w:left w:val="outset" w:sz="6" w:space="0" w:color="auto"/>
              <w:bottom w:val="outset" w:sz="6" w:space="0" w:color="auto"/>
              <w:right w:val="outset" w:sz="6" w:space="0" w:color="auto"/>
            </w:tcBorders>
            <w:vAlign w:val="center"/>
          </w:tcPr>
          <w:p w14:paraId="4A9DF31B" w14:textId="77777777" w:rsidR="009D1AC4" w:rsidRPr="00D35BAE" w:rsidRDefault="009D1AC4" w:rsidP="00521495">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28842681"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C5F894" w14:textId="77777777" w:rsidR="009D1AC4" w:rsidRDefault="009D1AC4" w:rsidP="00521495">
            <w:pPr>
              <w:pStyle w:val="TAC"/>
            </w:pPr>
            <w:r>
              <w:rPr>
                <w:rFonts w:hint="eastAsia"/>
                <w:lang w:eastAsia="zh-CN"/>
              </w:rPr>
              <w:t>20.9</w:t>
            </w:r>
            <w:r>
              <w:t xml:space="preserve"> dB</w:t>
            </w:r>
          </w:p>
          <w:p w14:paraId="75DE3E2C" w14:textId="77777777" w:rsidR="009D1AC4" w:rsidRPr="00D35BAE" w:rsidRDefault="009D1AC4" w:rsidP="00521495">
            <w:pPr>
              <w:pStyle w:val="TAC"/>
            </w:pPr>
            <w:r>
              <w:rPr>
                <w:rFonts w:hint="eastAsia"/>
                <w:lang w:eastAsia="zh-CN"/>
              </w:rPr>
              <w:t>16.07</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6A041A4A"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A716FE9"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CDF0E1E" w14:textId="77777777" w:rsidR="009D1AC4" w:rsidRPr="00D35BAE" w:rsidRDefault="009D1AC4" w:rsidP="0052149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42D71E3" w14:textId="77777777" w:rsidR="009D1AC4" w:rsidRDefault="009D1AC4" w:rsidP="00521495">
            <w:pPr>
              <w:pStyle w:val="TAC"/>
            </w:pPr>
            <w:r>
              <w:rPr>
                <w:rFonts w:hint="eastAsia"/>
                <w:lang w:eastAsia="zh-CN"/>
              </w:rPr>
              <w:t>20.9</w:t>
            </w:r>
            <w:r>
              <w:t xml:space="preserve"> dB</w:t>
            </w:r>
          </w:p>
          <w:p w14:paraId="5E76D4E6" w14:textId="77777777" w:rsidR="009D1AC4" w:rsidRPr="00D35BAE" w:rsidRDefault="009D1AC4" w:rsidP="00521495">
            <w:pPr>
              <w:pStyle w:val="TAC"/>
              <w:rPr>
                <w:b/>
                <w:noProof/>
                <w:sz w:val="22"/>
              </w:rPr>
            </w:pPr>
            <w:r>
              <w:rPr>
                <w:rFonts w:hint="eastAsia"/>
                <w:lang w:eastAsia="zh-CN"/>
              </w:rPr>
              <w:t>16.12</w:t>
            </w:r>
            <w:r>
              <w:t xml:space="preserve"> Mbps</w:t>
            </w:r>
          </w:p>
        </w:tc>
      </w:tr>
      <w:tr w:rsidR="009D1AC4" w:rsidRPr="00D35BAE" w14:paraId="53D4EF30" w14:textId="77777777" w:rsidTr="00521495">
        <w:tc>
          <w:tcPr>
            <w:tcW w:w="0" w:type="auto"/>
            <w:gridSpan w:val="7"/>
            <w:tcBorders>
              <w:top w:val="outset" w:sz="6" w:space="0" w:color="auto"/>
              <w:left w:val="outset" w:sz="6" w:space="0" w:color="auto"/>
              <w:bottom w:val="outset" w:sz="6" w:space="0" w:color="auto"/>
              <w:right w:val="outset" w:sz="6" w:space="0" w:color="auto"/>
            </w:tcBorders>
            <w:vAlign w:val="center"/>
          </w:tcPr>
          <w:p w14:paraId="15E035D0" w14:textId="77777777" w:rsidR="009D1AC4" w:rsidRDefault="009D1AC4" w:rsidP="00521495">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557D177F" w14:textId="77777777" w:rsidR="009D1AC4" w:rsidRDefault="009D1AC4" w:rsidP="00521495">
            <w:pPr>
              <w:pStyle w:val="TAC"/>
            </w:pPr>
            <w:r>
              <w:t>RX imperfections and 6% TX EVM,</w:t>
            </w:r>
          </w:p>
          <w:p w14:paraId="3AFB400C" w14:textId="77777777" w:rsidR="009D1AC4" w:rsidRPr="00D35BAE" w:rsidRDefault="009D1AC4" w:rsidP="00521495">
            <w:pPr>
              <w:pStyle w:val="TAC"/>
            </w:pPr>
            <w:r>
              <w:t>5 PRBs bundling for sTTI, 3 PRBs bundling for 1ms TTI.</w:t>
            </w:r>
          </w:p>
        </w:tc>
      </w:tr>
      <w:tr w:rsidR="009D1AC4" w:rsidRPr="00D35BAE" w14:paraId="5B040454"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2AE8F4AF" w14:textId="77777777" w:rsidR="009D1AC4" w:rsidRPr="00D35BAE" w:rsidRDefault="009D1AC4" w:rsidP="00F721C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45FF94CC" w14:textId="77777777" w:rsidR="009D1AC4" w:rsidRPr="00D35BAE" w:rsidRDefault="009D1AC4"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78FC2AED" w14:textId="77777777" w:rsidR="009D1AC4" w:rsidRPr="00D35BAE" w:rsidRDefault="009D1AC4"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D07B79C" w14:textId="77777777" w:rsidR="009D1AC4" w:rsidRPr="00D35BAE" w:rsidRDefault="009D1AC4"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2C1BE312" w14:textId="77777777" w:rsidR="009D1AC4" w:rsidRPr="00D35BAE" w:rsidRDefault="009D1AC4"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44E2E5B5" w14:textId="77777777" w:rsidR="009D1AC4" w:rsidRPr="00D35BAE" w:rsidRDefault="009D1AC4"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4F93251F" w14:textId="77777777" w:rsidR="009D1AC4" w:rsidRPr="00D35BAE" w:rsidRDefault="009D1AC4" w:rsidP="00F721C8">
            <w:pPr>
              <w:pStyle w:val="TAC"/>
            </w:pPr>
            <w:r>
              <w:t xml:space="preserve">TTI length=14 </w:t>
            </w:r>
          </w:p>
        </w:tc>
      </w:tr>
      <w:tr w:rsidR="009D1AC4" w:rsidRPr="00D35BAE" w14:paraId="65825F0D"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44270433" w14:textId="77777777" w:rsidR="009D1AC4" w:rsidRPr="00D35BAE" w:rsidRDefault="009D1AC4"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27D8F1C5"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8BFD2DB" w14:textId="77777777" w:rsidR="009D1AC4" w:rsidRDefault="009D1AC4" w:rsidP="00BB7C63">
            <w:pPr>
              <w:pStyle w:val="TAC"/>
              <w:jc w:val="left"/>
              <w:rPr>
                <w:lang w:eastAsia="zh-CN"/>
              </w:rPr>
            </w:pPr>
            <w:r>
              <w:rPr>
                <w:lang w:eastAsia="zh-CN"/>
              </w:rPr>
              <w:t>0.1 dB (DMRS pattern1:</w:t>
            </w:r>
            <w:r>
              <w:rPr>
                <w:rFonts w:hint="eastAsia"/>
                <w:lang w:eastAsia="zh-CN"/>
              </w:rPr>
              <w:t xml:space="preserve"> </w:t>
            </w:r>
            <w:r>
              <w:rPr>
                <w:lang w:eastAsia="zh-CN"/>
              </w:rPr>
              <w:t>4 RE/RB)</w:t>
            </w:r>
          </w:p>
          <w:p w14:paraId="0208EF8F" w14:textId="77777777" w:rsidR="009D1AC4" w:rsidRDefault="009D1AC4" w:rsidP="00BB7C63">
            <w:pPr>
              <w:pStyle w:val="TAC"/>
              <w:jc w:val="left"/>
              <w:rPr>
                <w:lang w:eastAsia="zh-CN"/>
              </w:rPr>
            </w:pPr>
            <w:r>
              <w:rPr>
                <w:lang w:eastAsia="zh-CN"/>
              </w:rPr>
              <w:t>0.3 dB (DMRS pattern2:</w:t>
            </w:r>
            <w:r>
              <w:rPr>
                <w:rFonts w:hint="eastAsia"/>
                <w:lang w:eastAsia="zh-CN"/>
              </w:rPr>
              <w:t xml:space="preserve"> </w:t>
            </w:r>
            <w:r>
              <w:rPr>
                <w:lang w:eastAsia="zh-CN"/>
              </w:rPr>
              <w:t>6 RE/RB)</w:t>
            </w:r>
          </w:p>
          <w:p w14:paraId="2BDAE5D1" w14:textId="77777777" w:rsidR="009D1AC4" w:rsidRDefault="009D1AC4" w:rsidP="00BB7C63">
            <w:pPr>
              <w:pStyle w:val="TAC"/>
              <w:jc w:val="left"/>
              <w:rPr>
                <w:lang w:eastAsia="zh-CN"/>
              </w:rPr>
            </w:pPr>
          </w:p>
          <w:p w14:paraId="07AF447F" w14:textId="77777777" w:rsidR="009D1AC4" w:rsidRPr="00D35BAE" w:rsidRDefault="009D1AC4" w:rsidP="00BB7C63">
            <w:pPr>
              <w:pStyle w:val="TAC"/>
              <w:jc w:val="left"/>
            </w:pPr>
            <w:r>
              <w:rPr>
                <w:lang w:eastAsia="zh-CN"/>
              </w:rPr>
              <w:t>2.12 Mbps</w:t>
            </w:r>
          </w:p>
        </w:tc>
        <w:tc>
          <w:tcPr>
            <w:tcW w:w="0" w:type="auto"/>
            <w:tcBorders>
              <w:top w:val="outset" w:sz="6" w:space="0" w:color="auto"/>
              <w:left w:val="outset" w:sz="6" w:space="0" w:color="auto"/>
              <w:bottom w:val="outset" w:sz="6" w:space="0" w:color="auto"/>
              <w:right w:val="outset" w:sz="6" w:space="0" w:color="auto"/>
            </w:tcBorders>
          </w:tcPr>
          <w:p w14:paraId="69E35DC7"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2918A7C"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47AA62B"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0458168" w14:textId="77777777" w:rsidR="009D1AC4" w:rsidRPr="00D35BAE" w:rsidRDefault="009D1AC4" w:rsidP="00F721C8">
            <w:pPr>
              <w:pStyle w:val="TAC"/>
              <w:rPr>
                <w:b/>
                <w:noProof/>
                <w:sz w:val="22"/>
              </w:rPr>
            </w:pPr>
          </w:p>
        </w:tc>
      </w:tr>
      <w:tr w:rsidR="009D1AC4" w:rsidRPr="00D35BAE" w14:paraId="25CCC13A"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5585619E" w14:textId="77777777" w:rsidR="009D1AC4" w:rsidRPr="00D35BAE" w:rsidRDefault="009D1AC4"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78FED9D0"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3F70496" w14:textId="77777777" w:rsidR="009D1AC4" w:rsidRDefault="009D1AC4" w:rsidP="00BB7C63">
            <w:pPr>
              <w:pStyle w:val="TAC"/>
              <w:jc w:val="left"/>
              <w:rPr>
                <w:lang w:eastAsia="zh-CN"/>
              </w:rPr>
            </w:pPr>
            <w:r>
              <w:rPr>
                <w:lang w:eastAsia="zh-CN"/>
              </w:rPr>
              <w:t>11.1 dB (DMRS pattern1:</w:t>
            </w:r>
            <w:r>
              <w:rPr>
                <w:rFonts w:hint="eastAsia"/>
                <w:lang w:eastAsia="zh-CN"/>
              </w:rPr>
              <w:t xml:space="preserve"> </w:t>
            </w:r>
            <w:r>
              <w:rPr>
                <w:lang w:eastAsia="zh-CN"/>
              </w:rPr>
              <w:t>4 RE/RB)</w:t>
            </w:r>
          </w:p>
          <w:p w14:paraId="1677CA6F" w14:textId="77777777" w:rsidR="009D1AC4" w:rsidRDefault="009D1AC4" w:rsidP="00BB7C63">
            <w:pPr>
              <w:pStyle w:val="TAC"/>
              <w:jc w:val="left"/>
              <w:rPr>
                <w:lang w:eastAsia="zh-CN"/>
              </w:rPr>
            </w:pPr>
            <w:r>
              <w:rPr>
                <w:lang w:eastAsia="zh-CN"/>
              </w:rPr>
              <w:t>12.4 dB (DMRS pattern2:</w:t>
            </w:r>
            <w:r>
              <w:rPr>
                <w:rFonts w:hint="eastAsia"/>
                <w:lang w:eastAsia="zh-CN"/>
              </w:rPr>
              <w:t xml:space="preserve"> </w:t>
            </w:r>
            <w:r>
              <w:rPr>
                <w:lang w:eastAsia="zh-CN"/>
              </w:rPr>
              <w:t>6 RE/RB)</w:t>
            </w:r>
          </w:p>
          <w:p w14:paraId="0C9DB2EF" w14:textId="77777777" w:rsidR="009D1AC4" w:rsidRDefault="009D1AC4" w:rsidP="00BB7C63">
            <w:pPr>
              <w:pStyle w:val="TAC"/>
              <w:jc w:val="left"/>
              <w:rPr>
                <w:lang w:eastAsia="zh-CN"/>
              </w:rPr>
            </w:pPr>
          </w:p>
          <w:p w14:paraId="18E62D8E" w14:textId="77777777" w:rsidR="009D1AC4" w:rsidRPr="00D35BAE" w:rsidRDefault="009D1AC4" w:rsidP="00BB7C63">
            <w:pPr>
              <w:pStyle w:val="TAC"/>
              <w:jc w:val="left"/>
            </w:pPr>
            <w:r>
              <w:rPr>
                <w:lang w:eastAsia="zh-CN"/>
              </w:rPr>
              <w:t>10.05 Mbps</w:t>
            </w:r>
          </w:p>
        </w:tc>
        <w:tc>
          <w:tcPr>
            <w:tcW w:w="0" w:type="auto"/>
            <w:tcBorders>
              <w:top w:val="outset" w:sz="6" w:space="0" w:color="auto"/>
              <w:left w:val="outset" w:sz="6" w:space="0" w:color="auto"/>
              <w:bottom w:val="outset" w:sz="6" w:space="0" w:color="auto"/>
              <w:right w:val="outset" w:sz="6" w:space="0" w:color="auto"/>
            </w:tcBorders>
          </w:tcPr>
          <w:p w14:paraId="516E52F0"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709D6D" w14:textId="77777777" w:rsidR="009D1AC4" w:rsidRPr="00D35BAE" w:rsidRDefault="009D1AC4" w:rsidP="00F721C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B542913"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6B8ACDE" w14:textId="77777777" w:rsidR="009D1AC4" w:rsidRPr="00D35BAE" w:rsidRDefault="009D1AC4" w:rsidP="00F721C8">
            <w:pPr>
              <w:pStyle w:val="TAC"/>
              <w:rPr>
                <w:b/>
                <w:noProof/>
                <w:sz w:val="22"/>
              </w:rPr>
            </w:pPr>
          </w:p>
        </w:tc>
      </w:tr>
      <w:tr w:rsidR="009D1AC4" w:rsidRPr="00D35BAE" w14:paraId="602BCEAA"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3B1D9C39" w14:textId="77777777" w:rsidR="009D1AC4" w:rsidRPr="00D35BAE" w:rsidRDefault="009D1AC4"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9FEFB7D"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602E0DF" w14:textId="77777777" w:rsidR="009D1AC4" w:rsidRDefault="009D1AC4" w:rsidP="00BB7C63">
            <w:pPr>
              <w:pStyle w:val="TAC"/>
              <w:jc w:val="left"/>
              <w:rPr>
                <w:lang w:eastAsia="zh-CN"/>
              </w:rPr>
            </w:pPr>
            <w:r>
              <w:rPr>
                <w:lang w:eastAsia="zh-CN"/>
              </w:rPr>
              <w:t>18.5 dB (DMRS pattern1:</w:t>
            </w:r>
            <w:r>
              <w:rPr>
                <w:rFonts w:hint="eastAsia"/>
                <w:lang w:eastAsia="zh-CN"/>
              </w:rPr>
              <w:t xml:space="preserve"> </w:t>
            </w:r>
            <w:r>
              <w:rPr>
                <w:lang w:eastAsia="zh-CN"/>
              </w:rPr>
              <w:t>4 RE/RB)</w:t>
            </w:r>
          </w:p>
          <w:p w14:paraId="7779AB97" w14:textId="77777777" w:rsidR="009D1AC4" w:rsidRDefault="009D1AC4" w:rsidP="00BB7C63">
            <w:pPr>
              <w:pStyle w:val="TAC"/>
              <w:jc w:val="left"/>
              <w:rPr>
                <w:lang w:eastAsia="zh-CN"/>
              </w:rPr>
            </w:pPr>
            <w:r>
              <w:rPr>
                <w:lang w:eastAsia="zh-CN"/>
              </w:rPr>
              <w:t>20.7 dB (DMRS pattern2:</w:t>
            </w:r>
            <w:r>
              <w:rPr>
                <w:rFonts w:hint="eastAsia"/>
                <w:lang w:eastAsia="zh-CN"/>
              </w:rPr>
              <w:t xml:space="preserve"> </w:t>
            </w:r>
            <w:r>
              <w:rPr>
                <w:lang w:eastAsia="zh-CN"/>
              </w:rPr>
              <w:t>6 RE/RB)</w:t>
            </w:r>
          </w:p>
          <w:p w14:paraId="11B8C53B" w14:textId="77777777" w:rsidR="009D1AC4" w:rsidRDefault="009D1AC4" w:rsidP="00BB7C63">
            <w:pPr>
              <w:pStyle w:val="TAC"/>
              <w:jc w:val="left"/>
              <w:rPr>
                <w:lang w:eastAsia="zh-CN"/>
              </w:rPr>
            </w:pPr>
          </w:p>
          <w:p w14:paraId="78732832" w14:textId="77777777" w:rsidR="009D1AC4" w:rsidRPr="00D35BAE" w:rsidRDefault="009D1AC4" w:rsidP="00BB7C63">
            <w:pPr>
              <w:pStyle w:val="TAC"/>
              <w:jc w:val="left"/>
            </w:pPr>
            <w:r>
              <w:rPr>
                <w:lang w:eastAsia="zh-CN"/>
              </w:rPr>
              <w:t>16.86 Mbps</w:t>
            </w:r>
          </w:p>
        </w:tc>
        <w:tc>
          <w:tcPr>
            <w:tcW w:w="0" w:type="auto"/>
            <w:tcBorders>
              <w:top w:val="outset" w:sz="6" w:space="0" w:color="auto"/>
              <w:left w:val="outset" w:sz="6" w:space="0" w:color="auto"/>
              <w:bottom w:val="outset" w:sz="6" w:space="0" w:color="auto"/>
              <w:right w:val="outset" w:sz="6" w:space="0" w:color="auto"/>
            </w:tcBorders>
          </w:tcPr>
          <w:p w14:paraId="74D9F61B"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8C35208"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2EF039" w14:textId="77777777" w:rsidR="009D1AC4" w:rsidRPr="00D35BAE" w:rsidRDefault="009D1AC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C28317" w14:textId="77777777" w:rsidR="009D1AC4" w:rsidRPr="00D35BAE" w:rsidRDefault="009D1AC4" w:rsidP="00F721C8">
            <w:pPr>
              <w:pStyle w:val="TAC"/>
              <w:rPr>
                <w:b/>
                <w:noProof/>
                <w:sz w:val="22"/>
              </w:rPr>
            </w:pPr>
          </w:p>
        </w:tc>
      </w:tr>
      <w:tr w:rsidR="009D1AC4" w:rsidRPr="00BB7C63" w14:paraId="63AB6569" w14:textId="77777777" w:rsidTr="00F721C8">
        <w:tc>
          <w:tcPr>
            <w:tcW w:w="0" w:type="auto"/>
            <w:gridSpan w:val="7"/>
            <w:tcBorders>
              <w:top w:val="outset" w:sz="6" w:space="0" w:color="auto"/>
              <w:left w:val="outset" w:sz="6" w:space="0" w:color="auto"/>
              <w:bottom w:val="outset" w:sz="6" w:space="0" w:color="auto"/>
              <w:right w:val="outset" w:sz="6" w:space="0" w:color="auto"/>
            </w:tcBorders>
            <w:vAlign w:val="center"/>
          </w:tcPr>
          <w:p w14:paraId="0BA42A46" w14:textId="77777777" w:rsidR="009D1AC4" w:rsidRDefault="009D1AC4" w:rsidP="00BB7C63">
            <w:pPr>
              <w:pStyle w:val="TAC"/>
              <w:rPr>
                <w:lang w:eastAsia="zh-CN"/>
              </w:rPr>
            </w:pPr>
            <w:r>
              <w:t>R1-16</w:t>
            </w:r>
            <w:r>
              <w:rPr>
                <w:rFonts w:hint="eastAsia"/>
                <w:lang w:eastAsia="zh-CN"/>
              </w:rPr>
              <w:t>4062</w:t>
            </w:r>
            <w:r>
              <w:t xml:space="preserve"> / </w:t>
            </w:r>
            <w:r w:rsidR="00E32A2A">
              <w:rPr>
                <w:rFonts w:hint="eastAsia"/>
                <w:lang w:eastAsia="zh-CN"/>
              </w:rPr>
              <w:t>Source 5</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p>
          <w:p w14:paraId="33F68317" w14:textId="77777777" w:rsidR="009D1AC4" w:rsidRDefault="009D1AC4" w:rsidP="000B5FE1">
            <w:pPr>
              <w:pStyle w:val="TAC"/>
              <w:rPr>
                <w:lang w:eastAsia="zh-CN"/>
              </w:rPr>
            </w:pPr>
            <w:r>
              <w:rPr>
                <w:rFonts w:hint="eastAsia"/>
                <w:lang w:eastAsia="zh-CN"/>
              </w:rPr>
              <w:t>DMRS pattern1 represents DMRS CDM in frequency domain, DMRS pattern2 represents DMRS CDM in time domain.</w:t>
            </w:r>
          </w:p>
          <w:p w14:paraId="130FE406" w14:textId="77777777" w:rsidR="009D1AC4" w:rsidRPr="00D35BAE" w:rsidRDefault="009D1AC4" w:rsidP="000B5FE1">
            <w:pPr>
              <w:pStyle w:val="TAC"/>
              <w:rPr>
                <w:lang w:eastAsia="zh-CN"/>
              </w:rPr>
            </w:pPr>
            <w:r>
              <w:rPr>
                <w:rFonts w:hint="eastAsia"/>
                <w:lang w:eastAsia="zh-CN"/>
              </w:rPr>
              <w:t>Note that code rate for DMRS pattern1 will be lower due to less RS overhead.</w:t>
            </w:r>
          </w:p>
        </w:tc>
      </w:tr>
    </w:tbl>
    <w:p w14:paraId="415E65EE" w14:textId="77777777" w:rsidR="001977F3" w:rsidRPr="00BB7C63" w:rsidRDefault="001977F3" w:rsidP="001977F3">
      <w:pPr>
        <w:rPr>
          <w:b/>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36"/>
        <w:gridCol w:w="1077"/>
        <w:gridCol w:w="1077"/>
        <w:gridCol w:w="1855"/>
        <w:gridCol w:w="1077"/>
        <w:gridCol w:w="1855"/>
        <w:gridCol w:w="1194"/>
      </w:tblGrid>
      <w:tr w:rsidR="001977F3" w14:paraId="52B97E11"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792DCE" w14:textId="77777777" w:rsidR="001977F3" w:rsidRDefault="001977F3" w:rsidP="00E57498">
            <w:pPr>
              <w:pStyle w:val="TAC"/>
              <w:rPr>
                <w:rFonts w:ascii="Calibri" w:hAnsi="Calibri"/>
                <w:b/>
                <w:noProof/>
                <w:sz w:val="22"/>
              </w:rPr>
            </w:pPr>
            <w:r>
              <w:lastRenderedPageBreak/>
              <w:t xml:space="preserve">SNR at 10% BLER </w:t>
            </w:r>
          </w:p>
          <w:p w14:paraId="0CDF2995" w14:textId="77777777"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4AE243"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D719D4"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06ACAA" w14:textId="77777777" w:rsidR="001977F3" w:rsidRDefault="001977F3" w:rsidP="00E57498">
            <w:pPr>
              <w:pStyle w:val="TAC"/>
              <w:rPr>
                <w:rFonts w:ascii="Calibri" w:hAnsi="Calibri"/>
                <w:b/>
                <w:bCs/>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1AB6A5"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DDBD52"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B4C36A" w14:textId="77777777" w:rsidR="001977F3" w:rsidRDefault="001977F3" w:rsidP="00E57498">
            <w:pPr>
              <w:pStyle w:val="TAC"/>
              <w:rPr>
                <w:rFonts w:ascii="Calibri" w:hAnsi="Calibri"/>
                <w:b/>
                <w:noProof/>
                <w:sz w:val="22"/>
              </w:rPr>
            </w:pPr>
            <w:r>
              <w:t xml:space="preserve">TTI length=14 </w:t>
            </w:r>
          </w:p>
        </w:tc>
      </w:tr>
      <w:tr w:rsidR="001977F3" w14:paraId="107F779A"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2633BC"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19B79CE"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49CAAC0"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4F7C90" w14:textId="77777777" w:rsidR="001977F3" w:rsidRDefault="001977F3" w:rsidP="00E57498">
            <w:pPr>
              <w:pStyle w:val="TAC"/>
              <w:rPr>
                <w:rFonts w:ascii="Calibri" w:hAnsi="Calibri"/>
                <w:b/>
                <w:noProof/>
                <w:sz w:val="22"/>
              </w:rPr>
            </w:pPr>
            <w:r>
              <w:t>-0.5 dB (DMRS: 2RE/RB)</w:t>
            </w:r>
            <w:r>
              <w:br/>
              <w:t>-1.3dB (DMRS: 4RE/RB)</w:t>
            </w:r>
            <w:r>
              <w:br/>
              <w:t>-1.6 dB (DMRS: 6RE/RB)</w:t>
            </w:r>
            <w:r>
              <w:br/>
              <w:t>-1.3 dB (DMRS: 8RE/RB)</w:t>
            </w:r>
          </w:p>
          <w:p w14:paraId="296A80F9" w14:textId="77777777" w:rsidR="001977F3" w:rsidRDefault="001977F3" w:rsidP="00E57498">
            <w:pPr>
              <w:pStyle w:val="TAC"/>
              <w:rPr>
                <w:rFonts w:ascii="Calibri" w:hAnsi="Calibri"/>
                <w:b/>
                <w:noProof/>
                <w:sz w:val="22"/>
              </w:rPr>
            </w:pPr>
            <w:r>
              <w:t>1.90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5E29011"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BDE48C" w14:textId="77777777" w:rsidR="001977F3" w:rsidRDefault="001977F3" w:rsidP="00E57498">
            <w:pPr>
              <w:pStyle w:val="TAC"/>
              <w:rPr>
                <w:rFonts w:ascii="Calibri" w:hAnsi="Calibri"/>
                <w:b/>
                <w:noProof/>
                <w:sz w:val="22"/>
              </w:rPr>
            </w:pPr>
            <w:r>
              <w:t>-0.4 dB (DMRS: 2RE/RB)</w:t>
            </w:r>
            <w:r>
              <w:br/>
              <w:t>-1.3 dB (DMRS: 4RE/RB)</w:t>
            </w:r>
            <w:r>
              <w:br/>
              <w:t>-1.7 dB (DMRS: 6RE/RB)</w:t>
            </w:r>
            <w:r>
              <w:br/>
              <w:t>-1.7 dB (DMRS: 8RE/RB)</w:t>
            </w:r>
          </w:p>
          <w:p w14:paraId="02F598D1" w14:textId="77777777" w:rsidR="001977F3" w:rsidRDefault="001977F3" w:rsidP="00E57498">
            <w:pPr>
              <w:pStyle w:val="TAC"/>
              <w:rPr>
                <w:rFonts w:ascii="Calibri" w:hAnsi="Calibri"/>
                <w:b/>
                <w:noProof/>
                <w:sz w:val="22"/>
              </w:rPr>
            </w:pPr>
            <w:r>
              <w:t>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2F4481E" w14:textId="77777777" w:rsidR="001977F3" w:rsidRDefault="001977F3" w:rsidP="00E57498">
            <w:pPr>
              <w:pStyle w:val="TAC"/>
              <w:rPr>
                <w:rFonts w:ascii="Calibri" w:hAnsi="Calibri"/>
                <w:b/>
                <w:noProof/>
                <w:sz w:val="22"/>
              </w:rPr>
            </w:pPr>
          </w:p>
        </w:tc>
      </w:tr>
      <w:tr w:rsidR="001977F3" w14:paraId="05784AA3"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1C0B1E"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FE32BE8"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9182AFC"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F35FF3B" w14:textId="77777777" w:rsidR="001977F3" w:rsidRDefault="001977F3" w:rsidP="00E57498">
            <w:pPr>
              <w:pStyle w:val="TAC"/>
              <w:rPr>
                <w:rFonts w:ascii="Calibri" w:hAnsi="Calibri"/>
                <w:b/>
                <w:noProof/>
                <w:sz w:val="22"/>
              </w:rPr>
            </w:pPr>
            <w:r>
              <w:t>8.3 dB (DMRS: 2RE/RB)</w:t>
            </w:r>
            <w:r>
              <w:br/>
              <w:t>8.3 dB (DMRS: 4RE/RB)</w:t>
            </w:r>
            <w:r>
              <w:br/>
              <w:t>8.8 dB (DMRS: 6RE/RB)</w:t>
            </w:r>
            <w:r>
              <w:br/>
              <w:t>9.5 dB (DMRS: 8RE/RB)</w:t>
            </w:r>
          </w:p>
          <w:p w14:paraId="358D53AD" w14:textId="77777777" w:rsidR="001977F3" w:rsidRDefault="001977F3" w:rsidP="00E57498">
            <w:pPr>
              <w:pStyle w:val="TAC"/>
              <w:rPr>
                <w:rFonts w:ascii="Calibri" w:hAnsi="Calibri"/>
                <w:b/>
                <w:noProof/>
                <w:sz w:val="22"/>
              </w:rPr>
            </w:pPr>
            <w:r>
              <w:t>8.40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9CFD424"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50A16B7" w14:textId="77777777" w:rsidR="001977F3" w:rsidRDefault="001977F3" w:rsidP="00E57498">
            <w:pPr>
              <w:pStyle w:val="TAC"/>
              <w:rPr>
                <w:rFonts w:ascii="Calibri" w:hAnsi="Calibri"/>
                <w:b/>
                <w:noProof/>
                <w:sz w:val="22"/>
              </w:rPr>
            </w:pPr>
            <w:r>
              <w:t>9.8 dB (DMRS: 2RE/RB)</w:t>
            </w:r>
            <w:r>
              <w:br/>
              <w:t>9.3 dB (DMRS: 4RE/RB)</w:t>
            </w:r>
            <w:r>
              <w:br/>
              <w:t>9.4 dB (DMRS: 6RE/RB)</w:t>
            </w:r>
            <w:r>
              <w:br/>
              <w:t>9.7 dB (DMRS: 8RE/RB)</w:t>
            </w:r>
          </w:p>
          <w:p w14:paraId="6F160F58" w14:textId="77777777" w:rsidR="001977F3" w:rsidRDefault="001977F3" w:rsidP="00E57498">
            <w:pPr>
              <w:pStyle w:val="TAC"/>
              <w:rPr>
                <w:rFonts w:ascii="Calibri" w:hAnsi="Calibri"/>
                <w:b/>
                <w:noProof/>
                <w:sz w:val="22"/>
              </w:rPr>
            </w:pPr>
            <w:r>
              <w:t>10.32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C578AE5" w14:textId="77777777" w:rsidR="001977F3" w:rsidRDefault="001977F3" w:rsidP="00E57498">
            <w:pPr>
              <w:pStyle w:val="TAC"/>
              <w:rPr>
                <w:rFonts w:ascii="Calibri" w:hAnsi="Calibri"/>
                <w:b/>
                <w:noProof/>
                <w:sz w:val="22"/>
              </w:rPr>
            </w:pPr>
          </w:p>
        </w:tc>
      </w:tr>
      <w:tr w:rsidR="001977F3" w14:paraId="13C471BD"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D401B7"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A52B3A7"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1C2F657"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715E4C" w14:textId="77777777" w:rsidR="001977F3" w:rsidRDefault="001977F3" w:rsidP="00E57498">
            <w:pPr>
              <w:pStyle w:val="TAC"/>
              <w:rPr>
                <w:rFonts w:ascii="Calibri" w:hAnsi="Calibri"/>
                <w:b/>
                <w:noProof/>
                <w:sz w:val="22"/>
              </w:rPr>
            </w:pPr>
            <w:r>
              <w:t>14.2 dB (DMRS: 2RE/RB)</w:t>
            </w:r>
            <w:r>
              <w:br/>
              <w:t>14.4 dB (DMRS: 4RE/RB)</w:t>
            </w:r>
            <w:r>
              <w:br/>
              <w:t>15.0 dB (DMRS: 6RE/RB)</w:t>
            </w:r>
            <w:r>
              <w:br/>
              <w:t>16.4 dB (DMRS: 8RE/RB)</w:t>
            </w:r>
          </w:p>
          <w:p w14:paraId="0B3B324D" w14:textId="77777777" w:rsidR="001977F3" w:rsidRDefault="001977F3" w:rsidP="00E57498">
            <w:pPr>
              <w:pStyle w:val="TAC"/>
              <w:rPr>
                <w:rFonts w:ascii="Calibri" w:hAnsi="Calibri"/>
                <w:b/>
                <w:noProof/>
                <w:sz w:val="22"/>
              </w:rPr>
            </w:pPr>
            <w:r>
              <w:t>13.93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9055949"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D3F30E4" w14:textId="77777777" w:rsidR="001977F3" w:rsidRDefault="001977F3" w:rsidP="00E57498">
            <w:pPr>
              <w:pStyle w:val="TAC"/>
              <w:rPr>
                <w:rFonts w:ascii="Calibri" w:hAnsi="Calibri"/>
                <w:b/>
                <w:noProof/>
                <w:sz w:val="22"/>
              </w:rPr>
            </w:pPr>
            <w:r>
              <w:t>16.3 dB (DMRS: 2RE/RB)</w:t>
            </w:r>
            <w:r>
              <w:br/>
              <w:t>16.1 dB (DMRS: 4RE/RB)</w:t>
            </w:r>
            <w:r>
              <w:br/>
              <w:t>16.3 dB (DMRS: 6RE/RB)</w:t>
            </w:r>
            <w:r>
              <w:br/>
              <w:t>16.8 dB (DMRS: 8RE/RB)</w:t>
            </w:r>
          </w:p>
          <w:p w14:paraId="5C437FE8" w14:textId="77777777" w:rsidR="001977F3" w:rsidRDefault="001977F3" w:rsidP="00E57498">
            <w:pPr>
              <w:pStyle w:val="TAC"/>
              <w:rPr>
                <w:rFonts w:ascii="Calibri" w:hAnsi="Calibri"/>
                <w:b/>
                <w:noProof/>
                <w:sz w:val="22"/>
              </w:rPr>
            </w:pPr>
            <w:r>
              <w:t>17.01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48EC265" w14:textId="77777777" w:rsidR="001977F3" w:rsidRDefault="001977F3" w:rsidP="00E57498">
            <w:pPr>
              <w:pStyle w:val="TAC"/>
              <w:rPr>
                <w:rFonts w:ascii="Calibri" w:hAnsi="Calibri"/>
                <w:b/>
                <w:noProof/>
                <w:sz w:val="22"/>
              </w:rPr>
            </w:pPr>
          </w:p>
        </w:tc>
      </w:tr>
      <w:tr w:rsidR="001977F3" w14:paraId="6C758CA6"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24C195A" w14:textId="77777777" w:rsidR="001977F3" w:rsidRDefault="001977F3" w:rsidP="00E57498">
            <w:pPr>
              <w:pStyle w:val="TAC"/>
              <w:rPr>
                <w:rFonts w:ascii="Calibri" w:hAnsi="Calibri"/>
                <w:b/>
                <w:noProof/>
                <w:sz w:val="22"/>
              </w:rPr>
            </w:pPr>
            <w:r>
              <w:t xml:space="preserve">R1-162505 / Source 4 </w:t>
            </w:r>
            <w:r>
              <w:br/>
              <w:t>25 PRB, 10 MHz system bandwidth</w:t>
            </w:r>
            <w:r>
              <w:br/>
              <w:t>No short PDCCH region within sTTI</w:t>
            </w:r>
            <w:r>
              <w:br/>
              <w:t>Precoding matrix determination based on CSI feedback</w:t>
            </w:r>
            <w:r>
              <w:br/>
              <w:t>TB sizes for evaluation are obtained by targeting 1/3, 3/4, and 5/6 code rate when the maximum RS overhead is assumed (i.e., CRS and DMRS with 8 REs/PRB)</w:t>
            </w:r>
          </w:p>
        </w:tc>
      </w:tr>
    </w:tbl>
    <w:p w14:paraId="74A1BF5A" w14:textId="77777777" w:rsidR="001977F3" w:rsidRDefault="001977F3" w:rsidP="00E57498">
      <w:pPr>
        <w:pStyle w:val="TH"/>
      </w:pPr>
      <w:r>
        <w:br/>
        <w:t>Table C1.2-2 EPA,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132"/>
        <w:gridCol w:w="1046"/>
        <w:gridCol w:w="1046"/>
        <w:gridCol w:w="1132"/>
        <w:gridCol w:w="1223"/>
      </w:tblGrid>
      <w:tr w:rsidR="001977F3" w14:paraId="23C910E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C36D40E" w14:textId="77777777" w:rsidR="001977F3" w:rsidRDefault="001977F3" w:rsidP="00E57498">
            <w:pPr>
              <w:pStyle w:val="TAC"/>
            </w:pPr>
            <w:r>
              <w:t xml:space="preserve">SNR at 10% BLER </w:t>
            </w:r>
          </w:p>
          <w:p w14:paraId="5E7220BC"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5EABAE"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D14D1"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744714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A014B"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047BA"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C8E3A" w14:textId="77777777" w:rsidR="001977F3" w:rsidRDefault="001977F3" w:rsidP="00E57498">
            <w:pPr>
              <w:pStyle w:val="TAC"/>
            </w:pPr>
            <w:r>
              <w:t xml:space="preserve">TTI length=14 </w:t>
            </w:r>
          </w:p>
        </w:tc>
      </w:tr>
      <w:tr w:rsidR="001977F3" w14:paraId="3DF49C5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39937FD"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5E43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510DCD5" w14:textId="77777777" w:rsidR="001977F3" w:rsidRDefault="001977F3" w:rsidP="00E57498">
            <w:pPr>
              <w:pStyle w:val="TAC"/>
            </w:pPr>
            <w:r>
              <w:t>8.27 dB</w:t>
            </w:r>
          </w:p>
          <w:p w14:paraId="22F4C2D4" w14:textId="77777777"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14:paraId="22E304C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A3AFDE3" w14:textId="77777777" w:rsidR="001977F3" w:rsidRDefault="001977F3" w:rsidP="00E57498">
            <w:pPr>
              <w:pStyle w:val="TAC"/>
            </w:pPr>
            <w:r>
              <w:t>8.17 dB</w:t>
            </w:r>
          </w:p>
          <w:p w14:paraId="442AE520" w14:textId="77777777"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14:paraId="3CA4D99D" w14:textId="77777777" w:rsidR="001977F3" w:rsidRDefault="001977F3" w:rsidP="00E57498">
            <w:pPr>
              <w:pStyle w:val="TAC"/>
            </w:pPr>
            <w:r>
              <w:t>8.01 dB</w:t>
            </w:r>
          </w:p>
          <w:p w14:paraId="1B3D1F79" w14:textId="77777777"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14:paraId="12ED2AB8" w14:textId="77777777" w:rsidR="001977F3" w:rsidRDefault="001977F3" w:rsidP="00E57498">
            <w:pPr>
              <w:pStyle w:val="TAC"/>
            </w:pPr>
            <w:r>
              <w:t>7.06 dB</w:t>
            </w:r>
          </w:p>
          <w:p w14:paraId="2F8C8C71" w14:textId="77777777" w:rsidR="001977F3" w:rsidRDefault="001977F3" w:rsidP="00E57498">
            <w:pPr>
              <w:pStyle w:val="TAC"/>
            </w:pPr>
            <w:r>
              <w:t>5.73 Mbps</w:t>
            </w:r>
          </w:p>
        </w:tc>
      </w:tr>
      <w:tr w:rsidR="001977F3" w14:paraId="560AABB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C1EDF3E"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7305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CB6DD03" w14:textId="77777777" w:rsidR="001977F3" w:rsidRDefault="001977F3" w:rsidP="00E57498">
            <w:pPr>
              <w:pStyle w:val="TAC"/>
            </w:pPr>
            <w:r>
              <w:t>23.97 dB</w:t>
            </w:r>
          </w:p>
          <w:p w14:paraId="1E49A0B9" w14:textId="77777777"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14:paraId="09A78A8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B798AFE" w14:textId="77777777" w:rsidR="001977F3" w:rsidRDefault="001977F3" w:rsidP="00E57498">
            <w:pPr>
              <w:pStyle w:val="TAC"/>
            </w:pPr>
            <w:r>
              <w:t>23.89 dB</w:t>
            </w:r>
          </w:p>
          <w:p w14:paraId="00D63673" w14:textId="77777777"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14:paraId="34F39D24" w14:textId="77777777" w:rsidR="001977F3" w:rsidRDefault="001977F3" w:rsidP="00E57498">
            <w:pPr>
              <w:pStyle w:val="TAC"/>
            </w:pPr>
            <w:r>
              <w:t>24.34 dB</w:t>
            </w:r>
          </w:p>
          <w:p w14:paraId="00E02CE0" w14:textId="77777777"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14:paraId="33262E3B" w14:textId="77777777" w:rsidR="001977F3" w:rsidRDefault="001977F3" w:rsidP="00E57498">
            <w:pPr>
              <w:pStyle w:val="TAC"/>
            </w:pPr>
            <w:r>
              <w:t>23.98 dB</w:t>
            </w:r>
          </w:p>
          <w:p w14:paraId="5AC86D01" w14:textId="77777777" w:rsidR="001977F3" w:rsidRDefault="001977F3" w:rsidP="00E57498">
            <w:pPr>
              <w:pStyle w:val="TAC"/>
            </w:pPr>
            <w:r>
              <w:t>25.89 Mbps</w:t>
            </w:r>
          </w:p>
        </w:tc>
      </w:tr>
      <w:tr w:rsidR="001977F3" w14:paraId="7AA0E9F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26A319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E65B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0903BB3" w14:textId="77777777" w:rsidR="001977F3" w:rsidRDefault="001977F3" w:rsidP="00E57498">
            <w:pPr>
              <w:pStyle w:val="TAC"/>
            </w:pPr>
            <w:r>
              <w:t>34.79 dB</w:t>
            </w:r>
          </w:p>
          <w:p w14:paraId="284F1A5F" w14:textId="77777777" w:rsidR="001977F3" w:rsidRDefault="001977F3" w:rsidP="00E57498">
            <w:pPr>
              <w:pStyle w:val="TAC"/>
            </w:pPr>
            <w:r>
              <w:t>31.24 Mbps</w:t>
            </w:r>
          </w:p>
        </w:tc>
        <w:tc>
          <w:tcPr>
            <w:tcW w:w="0" w:type="auto"/>
            <w:tcBorders>
              <w:top w:val="outset" w:sz="6" w:space="0" w:color="auto"/>
              <w:left w:val="outset" w:sz="6" w:space="0" w:color="auto"/>
              <w:bottom w:val="outset" w:sz="6" w:space="0" w:color="auto"/>
              <w:right w:val="outset" w:sz="6" w:space="0" w:color="auto"/>
            </w:tcBorders>
          </w:tcPr>
          <w:p w14:paraId="7DB367E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6A60E5D" w14:textId="77777777" w:rsidR="001977F3" w:rsidRDefault="001977F3" w:rsidP="00E57498">
            <w:pPr>
              <w:pStyle w:val="TAC"/>
            </w:pPr>
            <w:r>
              <w:t>34.68 dB</w:t>
            </w:r>
          </w:p>
          <w:p w14:paraId="0B81F2F6" w14:textId="77777777" w:rsidR="001977F3"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vAlign w:val="center"/>
          </w:tcPr>
          <w:p w14:paraId="13526D6F" w14:textId="77777777" w:rsidR="001977F3" w:rsidRDefault="001977F3" w:rsidP="00E57498">
            <w:pPr>
              <w:pStyle w:val="TAC"/>
            </w:pPr>
            <w:r>
              <w:t>34.55 dB</w:t>
            </w:r>
          </w:p>
          <w:p w14:paraId="5C3CF94A" w14:textId="77777777" w:rsidR="001977F3"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vAlign w:val="center"/>
          </w:tcPr>
          <w:p w14:paraId="2A346E0A" w14:textId="77777777" w:rsidR="001977F3" w:rsidRDefault="001977F3" w:rsidP="00E57498">
            <w:pPr>
              <w:pStyle w:val="TAC"/>
            </w:pPr>
            <w:r>
              <w:t>35.11 dB</w:t>
            </w:r>
          </w:p>
          <w:p w14:paraId="386E4D86" w14:textId="77777777" w:rsidR="001977F3" w:rsidRDefault="001977F3" w:rsidP="00E57498">
            <w:pPr>
              <w:pStyle w:val="TAC"/>
            </w:pPr>
            <w:r>
              <w:t>43.17 Mbps</w:t>
            </w:r>
          </w:p>
        </w:tc>
      </w:tr>
      <w:tr w:rsidR="001977F3" w14:paraId="75662BC3"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A3D86B9"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09F2BD6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BA9DFC2" w14:textId="77777777" w:rsidR="001977F3" w:rsidRDefault="001977F3" w:rsidP="00E57498">
            <w:pPr>
              <w:pStyle w:val="TAC"/>
            </w:pPr>
            <w:r>
              <w:t xml:space="preserve">SNR at 10% BLER </w:t>
            </w:r>
          </w:p>
          <w:p w14:paraId="6EFA027F"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EA71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C046D"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A62ADDB"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45F6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C0E9D"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978F9" w14:textId="77777777" w:rsidR="001977F3" w:rsidRDefault="001977F3" w:rsidP="00E57498">
            <w:pPr>
              <w:pStyle w:val="TAC"/>
            </w:pPr>
            <w:r>
              <w:t xml:space="preserve">TTI length=14 </w:t>
            </w:r>
          </w:p>
        </w:tc>
      </w:tr>
      <w:tr w:rsidR="001977F3" w14:paraId="107968E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059D7B0"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1B453A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DFA09E8" w14:textId="77777777" w:rsidR="001977F3" w:rsidRDefault="001977F3" w:rsidP="00E57498">
            <w:pPr>
              <w:pStyle w:val="TAC"/>
            </w:pPr>
            <w:r>
              <w:t>8.22 dB</w:t>
            </w:r>
          </w:p>
          <w:p w14:paraId="4C5AD3C2" w14:textId="77777777"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14:paraId="537AA87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39CF7A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D4A9A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7CBD5E" w14:textId="77777777" w:rsidR="001977F3" w:rsidRDefault="001977F3" w:rsidP="00E57498">
            <w:pPr>
              <w:pStyle w:val="TAC"/>
              <w:rPr>
                <w:b/>
                <w:noProof/>
                <w:sz w:val="22"/>
              </w:rPr>
            </w:pPr>
          </w:p>
        </w:tc>
      </w:tr>
      <w:tr w:rsidR="001977F3" w14:paraId="24BC828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CB9869D"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146DE6B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38BE5D" w14:textId="77777777" w:rsidR="001977F3" w:rsidRDefault="001977F3" w:rsidP="00E57498">
            <w:pPr>
              <w:pStyle w:val="TAC"/>
            </w:pPr>
            <w:r>
              <w:t>24.05 dB</w:t>
            </w:r>
          </w:p>
          <w:p w14:paraId="36EBE55B" w14:textId="77777777"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14:paraId="12CA994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167A5CC"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50248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D962956" w14:textId="77777777" w:rsidR="001977F3" w:rsidRDefault="001977F3" w:rsidP="00E57498">
            <w:pPr>
              <w:pStyle w:val="TAC"/>
              <w:rPr>
                <w:b/>
                <w:noProof/>
                <w:sz w:val="22"/>
              </w:rPr>
            </w:pPr>
          </w:p>
        </w:tc>
      </w:tr>
      <w:tr w:rsidR="001977F3" w14:paraId="755D81F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EE723B1"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34512A2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CBB0FA" w14:textId="77777777" w:rsidR="001977F3" w:rsidRDefault="001977F3" w:rsidP="00E57498">
            <w:pPr>
              <w:pStyle w:val="TAC"/>
            </w:pPr>
            <w:r>
              <w:t>35.36 dB</w:t>
            </w:r>
          </w:p>
          <w:p w14:paraId="29513C3E" w14:textId="77777777" w:rsidR="001977F3" w:rsidRDefault="001977F3" w:rsidP="00E57498">
            <w:pPr>
              <w:pStyle w:val="TAC"/>
            </w:pPr>
            <w:r>
              <w:t>37.72 Mbps</w:t>
            </w:r>
          </w:p>
        </w:tc>
        <w:tc>
          <w:tcPr>
            <w:tcW w:w="0" w:type="auto"/>
            <w:tcBorders>
              <w:top w:val="outset" w:sz="6" w:space="0" w:color="auto"/>
              <w:left w:val="outset" w:sz="6" w:space="0" w:color="auto"/>
              <w:bottom w:val="outset" w:sz="6" w:space="0" w:color="auto"/>
              <w:right w:val="outset" w:sz="6" w:space="0" w:color="auto"/>
            </w:tcBorders>
          </w:tcPr>
          <w:p w14:paraId="2C80CCB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439AF0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3FC0AF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73C74E6" w14:textId="77777777" w:rsidR="001977F3" w:rsidRDefault="001977F3" w:rsidP="00E57498">
            <w:pPr>
              <w:pStyle w:val="TAC"/>
              <w:rPr>
                <w:b/>
                <w:noProof/>
                <w:sz w:val="22"/>
              </w:rPr>
            </w:pPr>
          </w:p>
        </w:tc>
      </w:tr>
      <w:tr w:rsidR="001977F3" w14:paraId="6971C7F4"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F505FA4"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14:paraId="25B5F03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D10D061" w14:textId="77777777" w:rsidR="001977F3" w:rsidRDefault="001977F3" w:rsidP="00E57498">
            <w:pPr>
              <w:pStyle w:val="TAC"/>
            </w:pPr>
            <w:r>
              <w:t xml:space="preserve">SNR at 10% BLER </w:t>
            </w:r>
          </w:p>
          <w:p w14:paraId="1916F2EE"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25833"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5DAE57CB"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46AFA97"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171C1F4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CE928B5"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07CB84E5" w14:textId="77777777" w:rsidR="001977F3" w:rsidRDefault="001977F3" w:rsidP="00E57498">
            <w:pPr>
              <w:pStyle w:val="TAC"/>
            </w:pPr>
            <w:r>
              <w:t xml:space="preserve">TTI length=14 </w:t>
            </w:r>
          </w:p>
        </w:tc>
      </w:tr>
      <w:tr w:rsidR="001977F3" w14:paraId="53CE173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FCCB868" w14:textId="77777777" w:rsidR="001977F3" w:rsidRDefault="001977F3" w:rsidP="00E57498">
            <w:pPr>
              <w:pStyle w:val="TAC"/>
            </w:pPr>
            <w:r>
              <w:lastRenderedPageBreak/>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BCB4C7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1424807" w14:textId="77777777" w:rsidR="001977F3" w:rsidRDefault="001977F3" w:rsidP="00E57498">
            <w:pPr>
              <w:pStyle w:val="TAC"/>
            </w:pPr>
            <w:r w:rsidRPr="000D4531">
              <w:t xml:space="preserve">7.13 </w:t>
            </w:r>
            <w:r>
              <w:t>dB</w:t>
            </w:r>
          </w:p>
          <w:p w14:paraId="26D20EAF" w14:textId="77777777" w:rsidR="001977F3" w:rsidRPr="000D4531"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38A16C1"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397D962" w14:textId="77777777" w:rsidR="001977F3" w:rsidRDefault="001977F3" w:rsidP="00E57498">
            <w:pPr>
              <w:pStyle w:val="TAC"/>
            </w:pPr>
            <w:r w:rsidRPr="000D4531">
              <w:t xml:space="preserve">7.00 </w:t>
            </w:r>
            <w:r>
              <w:t>dB</w:t>
            </w:r>
          </w:p>
          <w:p w14:paraId="337B5454" w14:textId="77777777" w:rsidR="001977F3" w:rsidRPr="000D4531"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D5ED82F" w14:textId="77777777" w:rsidR="001977F3" w:rsidRDefault="001977F3" w:rsidP="00E57498">
            <w:pPr>
              <w:pStyle w:val="TAC"/>
            </w:pPr>
            <w:r w:rsidRPr="000D4531">
              <w:t xml:space="preserve">6.85 </w:t>
            </w:r>
            <w:r>
              <w:t>dB</w:t>
            </w:r>
          </w:p>
          <w:p w14:paraId="5A98495B" w14:textId="77777777" w:rsidR="001977F3" w:rsidRPr="000D4531"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F431070" w14:textId="77777777" w:rsidR="001977F3" w:rsidRDefault="001977F3" w:rsidP="00E57498">
            <w:pPr>
              <w:pStyle w:val="TAC"/>
            </w:pPr>
            <w:r w:rsidRPr="000D4531">
              <w:t xml:space="preserve">6.42 </w:t>
            </w:r>
            <w:r>
              <w:t>dB</w:t>
            </w:r>
          </w:p>
          <w:p w14:paraId="6ADA4D23" w14:textId="77777777" w:rsidR="001977F3" w:rsidRPr="000D4531" w:rsidRDefault="001977F3" w:rsidP="00E57498">
            <w:pPr>
              <w:pStyle w:val="TAC"/>
            </w:pPr>
            <w:r>
              <w:t>5.73 Mbps</w:t>
            </w:r>
          </w:p>
        </w:tc>
      </w:tr>
      <w:tr w:rsidR="001977F3" w14:paraId="7B8A85A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45EBC82"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1727AE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FE2BCAC" w14:textId="77777777" w:rsidR="001977F3" w:rsidRDefault="001977F3" w:rsidP="00E57498">
            <w:pPr>
              <w:pStyle w:val="TAC"/>
            </w:pPr>
            <w:r w:rsidRPr="000D4531">
              <w:t xml:space="preserve">23.30 </w:t>
            </w:r>
            <w:r>
              <w:t>dB</w:t>
            </w:r>
          </w:p>
          <w:p w14:paraId="386D05E0" w14:textId="77777777" w:rsidR="001977F3" w:rsidRPr="000D4531"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98731B9"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28B6DC2" w14:textId="77777777" w:rsidR="001977F3" w:rsidRDefault="001977F3" w:rsidP="00E57498">
            <w:pPr>
              <w:pStyle w:val="TAC"/>
            </w:pPr>
            <w:r w:rsidRPr="000D4531">
              <w:t xml:space="preserve">23.20 </w:t>
            </w:r>
            <w:r>
              <w:t>dB</w:t>
            </w:r>
          </w:p>
          <w:p w14:paraId="19FE865E" w14:textId="77777777" w:rsidR="001977F3" w:rsidRPr="000D4531"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4758449" w14:textId="77777777" w:rsidR="001977F3" w:rsidRDefault="001977F3" w:rsidP="00E57498">
            <w:pPr>
              <w:pStyle w:val="TAC"/>
            </w:pPr>
            <w:r w:rsidRPr="000D4531">
              <w:t xml:space="preserve">23.72 </w:t>
            </w:r>
            <w:r>
              <w:t>dB</w:t>
            </w:r>
          </w:p>
          <w:p w14:paraId="3B60D0F1" w14:textId="77777777" w:rsidR="001977F3" w:rsidRPr="000D4531"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C3C8106" w14:textId="77777777" w:rsidR="001977F3" w:rsidRDefault="001977F3" w:rsidP="00E57498">
            <w:pPr>
              <w:pStyle w:val="TAC"/>
            </w:pPr>
            <w:r w:rsidRPr="000D4531">
              <w:t xml:space="preserve">23.41 </w:t>
            </w:r>
            <w:r>
              <w:t>dB</w:t>
            </w:r>
          </w:p>
          <w:p w14:paraId="082E83FF" w14:textId="77777777" w:rsidR="001977F3" w:rsidRPr="000D4531" w:rsidRDefault="001977F3" w:rsidP="00E57498">
            <w:pPr>
              <w:pStyle w:val="TAC"/>
            </w:pPr>
            <w:r>
              <w:t>25.89 Mbps</w:t>
            </w:r>
          </w:p>
        </w:tc>
      </w:tr>
      <w:tr w:rsidR="001977F3" w14:paraId="73B933F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C375F5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350910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4D96569" w14:textId="77777777" w:rsidR="001977F3" w:rsidRDefault="001977F3" w:rsidP="00E57498">
            <w:pPr>
              <w:pStyle w:val="TAC"/>
            </w:pPr>
            <w:r w:rsidRPr="000D4531">
              <w:t xml:space="preserve">33.42 </w:t>
            </w:r>
            <w:r>
              <w:t>dB</w:t>
            </w:r>
          </w:p>
          <w:p w14:paraId="23141DC6" w14:textId="77777777" w:rsidR="001977F3" w:rsidRPr="000D4531" w:rsidRDefault="001977F3" w:rsidP="00E57498">
            <w:pPr>
              <w:pStyle w:val="TAC"/>
            </w:pPr>
            <w:r>
              <w:t>31.24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5C70A59"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FE4D4DE" w14:textId="77777777" w:rsidR="001977F3" w:rsidRDefault="001977F3" w:rsidP="00E57498">
            <w:pPr>
              <w:pStyle w:val="TAC"/>
            </w:pPr>
            <w:r w:rsidRPr="000D4531">
              <w:t xml:space="preserve">33.39 </w:t>
            </w:r>
            <w:r>
              <w:t>dB</w:t>
            </w:r>
          </w:p>
          <w:p w14:paraId="18C72F01" w14:textId="77777777" w:rsidR="001977F3" w:rsidRPr="000D4531"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C62F17C" w14:textId="77777777" w:rsidR="001977F3" w:rsidRDefault="001977F3" w:rsidP="00E57498">
            <w:pPr>
              <w:pStyle w:val="TAC"/>
            </w:pPr>
            <w:r w:rsidRPr="000D4531">
              <w:t xml:space="preserve">33.27 </w:t>
            </w:r>
            <w:r>
              <w:t>dB</w:t>
            </w:r>
          </w:p>
          <w:p w14:paraId="6AD6FDC2" w14:textId="77777777" w:rsidR="001977F3" w:rsidRPr="000D4531"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4D1E1E7" w14:textId="77777777" w:rsidR="001977F3" w:rsidRDefault="001977F3" w:rsidP="00E57498">
            <w:pPr>
              <w:pStyle w:val="TAC"/>
            </w:pPr>
            <w:r w:rsidRPr="000D4531">
              <w:t xml:space="preserve">33.45 </w:t>
            </w:r>
            <w:r>
              <w:t>dB</w:t>
            </w:r>
          </w:p>
          <w:p w14:paraId="12D44073" w14:textId="77777777" w:rsidR="001977F3" w:rsidRPr="000D4531" w:rsidRDefault="001977F3" w:rsidP="00E57498">
            <w:pPr>
              <w:pStyle w:val="TAC"/>
            </w:pPr>
            <w:r>
              <w:t>43.17 Mbps</w:t>
            </w:r>
          </w:p>
        </w:tc>
      </w:tr>
      <w:tr w:rsidR="001977F3" w14:paraId="13F0B319"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30BBA24" w14:textId="77777777" w:rsidR="001977F3" w:rsidRDefault="001977F3" w:rsidP="00E57498">
            <w:pPr>
              <w:pStyle w:val="TAC"/>
            </w:pPr>
            <w:r w:rsidRPr="00D35BAE">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1977F3" w14:paraId="2B01D19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4138C85" w14:textId="77777777" w:rsidR="001977F3" w:rsidRDefault="001977F3" w:rsidP="00E57498">
            <w:pPr>
              <w:pStyle w:val="TAC"/>
            </w:pPr>
            <w:r>
              <w:t xml:space="preserve">SNR at 10% BLER </w:t>
            </w:r>
          </w:p>
          <w:p w14:paraId="4D0273E7"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5377C"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18CE96B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877EDE0"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BED8198"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191682E"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2567CE2" w14:textId="77777777" w:rsidR="001977F3" w:rsidRDefault="001977F3" w:rsidP="00E57498">
            <w:pPr>
              <w:pStyle w:val="TAC"/>
            </w:pPr>
            <w:r>
              <w:t xml:space="preserve">TTI length=14 </w:t>
            </w:r>
          </w:p>
        </w:tc>
      </w:tr>
      <w:tr w:rsidR="001977F3" w14:paraId="3CC5380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FD1EEAF"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3BE9A3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22E5C49" w14:textId="77777777" w:rsidR="001977F3" w:rsidRDefault="001977F3" w:rsidP="00E57498">
            <w:pPr>
              <w:pStyle w:val="TAC"/>
            </w:pPr>
            <w:r w:rsidRPr="000D4531">
              <w:t xml:space="preserve">7.07 </w:t>
            </w:r>
            <w:r>
              <w:t>dB</w:t>
            </w:r>
          </w:p>
          <w:p w14:paraId="37973A7B" w14:textId="77777777" w:rsidR="001977F3" w:rsidRPr="000D4531"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FAB51F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A74E71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1D2668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FB4F91A" w14:textId="77777777" w:rsidR="001977F3" w:rsidRDefault="001977F3" w:rsidP="00E57498">
            <w:pPr>
              <w:pStyle w:val="TAC"/>
              <w:rPr>
                <w:b/>
                <w:noProof/>
                <w:sz w:val="22"/>
              </w:rPr>
            </w:pPr>
          </w:p>
        </w:tc>
      </w:tr>
      <w:tr w:rsidR="001977F3" w14:paraId="2459E43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5035FB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1D7C2DB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FF2F33D" w14:textId="77777777" w:rsidR="001977F3" w:rsidRDefault="001977F3" w:rsidP="00E57498">
            <w:pPr>
              <w:pStyle w:val="TAC"/>
            </w:pPr>
            <w:r w:rsidRPr="000D4531">
              <w:t xml:space="preserve">23.37 </w:t>
            </w:r>
            <w:r>
              <w:t>dB</w:t>
            </w:r>
          </w:p>
          <w:p w14:paraId="666A4D9D" w14:textId="77777777" w:rsidR="001977F3" w:rsidRPr="000D4531"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73073C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8D74B4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6709BE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91A6323" w14:textId="77777777" w:rsidR="001977F3" w:rsidRDefault="001977F3" w:rsidP="00E57498">
            <w:pPr>
              <w:pStyle w:val="TAC"/>
              <w:rPr>
                <w:b/>
                <w:noProof/>
                <w:sz w:val="22"/>
              </w:rPr>
            </w:pPr>
          </w:p>
        </w:tc>
      </w:tr>
      <w:tr w:rsidR="001977F3" w14:paraId="6B4B699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7961703"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3FD849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FD3642C" w14:textId="77777777" w:rsidR="001977F3" w:rsidRDefault="001977F3" w:rsidP="00E57498">
            <w:pPr>
              <w:pStyle w:val="TAC"/>
            </w:pPr>
            <w:r w:rsidRPr="000D4531">
              <w:t xml:space="preserve">33.92 </w:t>
            </w:r>
            <w:r>
              <w:t>dB</w:t>
            </w:r>
          </w:p>
          <w:p w14:paraId="1BB6E05A" w14:textId="77777777" w:rsidR="001977F3" w:rsidRPr="000D4531" w:rsidRDefault="001977F3" w:rsidP="00E57498">
            <w:pPr>
              <w:pStyle w:val="TAC"/>
            </w:pPr>
            <w:r>
              <w:t>37.72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1C9939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D30F3B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A02426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3B9D5C9" w14:textId="77777777" w:rsidR="001977F3" w:rsidRDefault="001977F3" w:rsidP="00E57498">
            <w:pPr>
              <w:pStyle w:val="TAC"/>
              <w:rPr>
                <w:b/>
                <w:noProof/>
                <w:sz w:val="22"/>
              </w:rPr>
            </w:pPr>
          </w:p>
        </w:tc>
      </w:tr>
      <w:tr w:rsidR="001977F3" w14:paraId="023C63A7"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71EC36F" w14:textId="77777777" w:rsidR="001977F3" w:rsidRDefault="001977F3" w:rsidP="00E57498">
            <w:pPr>
              <w:pStyle w:val="TAC"/>
            </w:pPr>
            <w:r w:rsidRPr="00D35BAE">
              <w:t>R1-163410</w:t>
            </w:r>
            <w:r>
              <w:t xml:space="preserve">/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r w:rsidR="001977F3" w14:paraId="7E3839A2"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C7A77A" w14:textId="77777777"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70DACC" w14:textId="77777777"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86AF08" w14:textId="77777777"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F5A776" w14:textId="77777777"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2646BC" w14:textId="77777777"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749794" w14:textId="77777777"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9E7D737" w14:textId="77777777" w:rsidR="001977F3" w:rsidRDefault="001977F3" w:rsidP="00E57498">
            <w:pPr>
              <w:pStyle w:val="TAC"/>
              <w:rPr>
                <w:rFonts w:ascii="Calibri" w:hAnsi="Calibri"/>
                <w:b/>
                <w:noProof/>
                <w:sz w:val="22"/>
              </w:rPr>
            </w:pPr>
            <w:r>
              <w:rPr>
                <w:rFonts w:ascii="Calibri" w:hAnsi="Calibri"/>
              </w:rPr>
              <w:t xml:space="preserve">TTI length=14 </w:t>
            </w:r>
          </w:p>
        </w:tc>
      </w:tr>
      <w:tr w:rsidR="001977F3" w14:paraId="65E7EF2A"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14:paraId="4E080831" w14:textId="77777777"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14:paraId="252F21E2" w14:textId="77777777" w:rsidR="001977F3" w:rsidRDefault="001977F3" w:rsidP="00E57498">
            <w:pPr>
              <w:pStyle w:val="TAC"/>
              <w:rPr>
                <w:rFonts w:ascii="Calibri" w:hAnsi="Calibri"/>
                <w:lang w:eastAsia="zh-CN"/>
              </w:rPr>
            </w:pPr>
            <w:r>
              <w:rPr>
                <w:rFonts w:ascii="Calibri" w:hAnsi="Calibri"/>
                <w:lang w:eastAsia="zh-CN"/>
              </w:rPr>
              <w:t>--</w:t>
            </w:r>
          </w:p>
          <w:p w14:paraId="1C33AC07"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055B429E" w14:textId="77777777" w:rsidR="001977F3" w:rsidRDefault="001977F3" w:rsidP="00E57498">
            <w:pPr>
              <w:pStyle w:val="TAC"/>
              <w:rPr>
                <w:rFonts w:ascii="Calibri" w:hAnsi="Calibri"/>
                <w:lang w:eastAsia="zh-CN"/>
              </w:rPr>
            </w:pPr>
            <w:r>
              <w:rPr>
                <w:rFonts w:ascii="Calibri" w:hAnsi="Calibri"/>
                <w:lang w:eastAsia="zh-CN"/>
              </w:rPr>
              <w:t xml:space="preserve">13.25dB </w:t>
            </w:r>
          </w:p>
          <w:p w14:paraId="1917521C" w14:textId="77777777" w:rsidR="001977F3" w:rsidRDefault="001977F3" w:rsidP="00E57498">
            <w:pPr>
              <w:pStyle w:val="TAC"/>
              <w:rPr>
                <w:rFonts w:ascii="Calibri" w:hAnsi="Calibri"/>
                <w:lang w:eastAsia="zh-CN"/>
              </w:rPr>
            </w:pPr>
            <w:r>
              <w:rPr>
                <w:rFonts w:ascii="Calibri" w:hAnsi="Calibri"/>
                <w:lang w:eastAsia="zh-CN"/>
              </w:rPr>
              <w:t>3.4839Mbps</w:t>
            </w:r>
          </w:p>
        </w:tc>
        <w:tc>
          <w:tcPr>
            <w:tcW w:w="0" w:type="auto"/>
            <w:tcBorders>
              <w:top w:val="outset" w:sz="6" w:space="0" w:color="auto"/>
              <w:left w:val="outset" w:sz="6" w:space="0" w:color="auto"/>
              <w:bottom w:val="outset" w:sz="6" w:space="0" w:color="auto"/>
              <w:right w:val="outset" w:sz="6" w:space="0" w:color="auto"/>
            </w:tcBorders>
            <w:hideMark/>
          </w:tcPr>
          <w:p w14:paraId="2EB5C42E" w14:textId="77777777" w:rsidR="001977F3" w:rsidRDefault="001977F3" w:rsidP="00E57498">
            <w:pPr>
              <w:pStyle w:val="TAC"/>
              <w:rPr>
                <w:rFonts w:ascii="Calibri" w:hAnsi="Calibri"/>
                <w:lang w:eastAsia="zh-CN"/>
              </w:rPr>
            </w:pPr>
            <w:r>
              <w:rPr>
                <w:rFonts w:ascii="Calibri" w:hAnsi="Calibri"/>
                <w:lang w:eastAsia="zh-CN"/>
              </w:rPr>
              <w:t>--</w:t>
            </w:r>
          </w:p>
          <w:p w14:paraId="0E33E18B"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77605A40" w14:textId="77777777" w:rsidR="001977F3" w:rsidRDefault="001977F3" w:rsidP="00E57498">
            <w:pPr>
              <w:pStyle w:val="TAC"/>
              <w:rPr>
                <w:rFonts w:ascii="Calibri" w:hAnsi="Calibri"/>
                <w:lang w:eastAsia="zh-CN"/>
              </w:rPr>
            </w:pPr>
            <w:r>
              <w:rPr>
                <w:rFonts w:ascii="Calibri" w:hAnsi="Calibri"/>
                <w:lang w:eastAsia="zh-CN"/>
              </w:rPr>
              <w:t>--</w:t>
            </w:r>
          </w:p>
          <w:p w14:paraId="46733166"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4C3B027A" w14:textId="77777777" w:rsidR="001977F3" w:rsidRDefault="001977F3" w:rsidP="00E57498">
            <w:pPr>
              <w:pStyle w:val="TAC"/>
              <w:rPr>
                <w:rFonts w:ascii="Calibri" w:hAnsi="Calibri"/>
                <w:lang w:eastAsia="zh-CN"/>
              </w:rPr>
            </w:pPr>
            <w:r>
              <w:rPr>
                <w:rFonts w:ascii="Calibri" w:hAnsi="Calibri"/>
                <w:lang w:eastAsia="zh-CN"/>
              </w:rPr>
              <w:t xml:space="preserve">13.25dB </w:t>
            </w:r>
          </w:p>
          <w:p w14:paraId="0EDAD5CB" w14:textId="77777777" w:rsidR="001977F3" w:rsidRDefault="001977F3" w:rsidP="00E57498">
            <w:pPr>
              <w:pStyle w:val="TAC"/>
              <w:rPr>
                <w:rFonts w:ascii="Calibri" w:hAnsi="Calibri"/>
                <w:lang w:eastAsia="zh-CN"/>
              </w:rPr>
            </w:pPr>
            <w:r>
              <w:rPr>
                <w:rFonts w:ascii="Calibri" w:hAnsi="Calibri"/>
                <w:lang w:eastAsia="zh-CN"/>
              </w:rPr>
              <w:t>4.1186Mbps</w:t>
            </w:r>
          </w:p>
        </w:tc>
        <w:tc>
          <w:tcPr>
            <w:tcW w:w="0" w:type="auto"/>
            <w:tcBorders>
              <w:top w:val="outset" w:sz="6" w:space="0" w:color="auto"/>
              <w:left w:val="outset" w:sz="6" w:space="0" w:color="auto"/>
              <w:bottom w:val="outset" w:sz="6" w:space="0" w:color="auto"/>
              <w:right w:val="outset" w:sz="6" w:space="0" w:color="auto"/>
            </w:tcBorders>
            <w:hideMark/>
          </w:tcPr>
          <w:p w14:paraId="7C488D8E" w14:textId="77777777" w:rsidR="001977F3" w:rsidRDefault="001977F3" w:rsidP="00E57498">
            <w:pPr>
              <w:pStyle w:val="TAC"/>
              <w:rPr>
                <w:rFonts w:ascii="Calibri" w:hAnsi="Calibri"/>
                <w:lang w:eastAsia="zh-CN"/>
              </w:rPr>
            </w:pPr>
            <w:r>
              <w:rPr>
                <w:rFonts w:ascii="Calibri" w:hAnsi="Calibri"/>
                <w:lang w:eastAsia="zh-CN"/>
              </w:rPr>
              <w:t>9dB</w:t>
            </w:r>
          </w:p>
          <w:p w14:paraId="066B855D" w14:textId="77777777" w:rsidR="001977F3" w:rsidRDefault="001977F3" w:rsidP="00E57498">
            <w:pPr>
              <w:pStyle w:val="TAC"/>
              <w:rPr>
                <w:rFonts w:ascii="Calibri" w:hAnsi="Calibri"/>
                <w:lang w:eastAsia="zh-CN"/>
              </w:rPr>
            </w:pPr>
            <w:r>
              <w:rPr>
                <w:rFonts w:ascii="Calibri" w:hAnsi="Calibri"/>
                <w:lang w:eastAsia="zh-CN"/>
              </w:rPr>
              <w:t>3.5568Mbps</w:t>
            </w:r>
          </w:p>
        </w:tc>
      </w:tr>
      <w:tr w:rsidR="001977F3" w14:paraId="4743711B"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14:paraId="0DCF08CF" w14:textId="77777777"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hideMark/>
          </w:tcPr>
          <w:p w14:paraId="5A91ABEA" w14:textId="77777777" w:rsidR="001977F3" w:rsidRDefault="001977F3" w:rsidP="00E57498">
            <w:pPr>
              <w:pStyle w:val="TAC"/>
              <w:rPr>
                <w:rFonts w:ascii="Calibri" w:hAnsi="Calibri"/>
                <w:lang w:eastAsia="zh-CN"/>
              </w:rPr>
            </w:pPr>
            <w:r>
              <w:rPr>
                <w:rFonts w:ascii="Calibri" w:hAnsi="Calibri"/>
                <w:lang w:eastAsia="zh-CN"/>
              </w:rPr>
              <w:t>--</w:t>
            </w:r>
          </w:p>
          <w:p w14:paraId="217D0B1F"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5520794E" w14:textId="77777777" w:rsidR="001977F3" w:rsidRDefault="001977F3" w:rsidP="00E57498">
            <w:pPr>
              <w:pStyle w:val="TAC"/>
              <w:rPr>
                <w:rFonts w:ascii="Calibri" w:hAnsi="Calibri"/>
                <w:lang w:eastAsia="zh-CN"/>
              </w:rPr>
            </w:pPr>
            <w:r>
              <w:rPr>
                <w:rFonts w:ascii="Calibri" w:hAnsi="Calibri"/>
                <w:lang w:eastAsia="zh-CN"/>
              </w:rPr>
              <w:t>--</w:t>
            </w:r>
          </w:p>
          <w:p w14:paraId="59DA8565"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2F3C4849" w14:textId="77777777" w:rsidR="001977F3" w:rsidRDefault="001977F3" w:rsidP="00E57498">
            <w:pPr>
              <w:pStyle w:val="TAC"/>
              <w:rPr>
                <w:rFonts w:ascii="Calibri" w:hAnsi="Calibri"/>
                <w:lang w:eastAsia="zh-CN"/>
              </w:rPr>
            </w:pPr>
            <w:r>
              <w:rPr>
                <w:rFonts w:ascii="Calibri" w:hAnsi="Calibri"/>
                <w:lang w:eastAsia="zh-CN"/>
              </w:rPr>
              <w:t>--</w:t>
            </w:r>
          </w:p>
          <w:p w14:paraId="36ADF522"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4AA1E04F" w14:textId="77777777" w:rsidR="001977F3" w:rsidRDefault="001977F3" w:rsidP="00E57498">
            <w:pPr>
              <w:pStyle w:val="TAC"/>
              <w:rPr>
                <w:rFonts w:ascii="Calibri" w:hAnsi="Calibri"/>
                <w:lang w:eastAsia="zh-CN"/>
              </w:rPr>
            </w:pPr>
            <w:r>
              <w:rPr>
                <w:rFonts w:ascii="Calibri" w:hAnsi="Calibri"/>
                <w:lang w:eastAsia="zh-CN"/>
              </w:rPr>
              <w:t>--</w:t>
            </w:r>
          </w:p>
          <w:p w14:paraId="3F271110"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58C66EE6" w14:textId="77777777" w:rsidR="001977F3" w:rsidRDefault="001977F3" w:rsidP="00E57498">
            <w:pPr>
              <w:pStyle w:val="TAC"/>
              <w:rPr>
                <w:rFonts w:ascii="Calibri" w:hAnsi="Calibri"/>
                <w:lang w:eastAsia="zh-CN"/>
              </w:rPr>
            </w:pPr>
            <w:r>
              <w:rPr>
                <w:rFonts w:ascii="Calibri" w:hAnsi="Calibri"/>
                <w:lang w:eastAsia="zh-CN"/>
              </w:rPr>
              <w:t>--</w:t>
            </w:r>
          </w:p>
          <w:p w14:paraId="4F995076"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47B08FB7" w14:textId="77777777" w:rsidR="001977F3" w:rsidRDefault="001977F3" w:rsidP="00E57498">
            <w:pPr>
              <w:pStyle w:val="TAC"/>
              <w:rPr>
                <w:rFonts w:ascii="Calibri" w:hAnsi="Calibri"/>
                <w:lang w:eastAsia="zh-CN"/>
              </w:rPr>
            </w:pPr>
            <w:r>
              <w:rPr>
                <w:rFonts w:ascii="Calibri" w:hAnsi="Calibri"/>
                <w:lang w:eastAsia="zh-CN"/>
              </w:rPr>
              <w:t>25.5dB</w:t>
            </w:r>
          </w:p>
          <w:p w14:paraId="5B8638F2" w14:textId="77777777" w:rsidR="001977F3" w:rsidRDefault="001977F3" w:rsidP="00E57498">
            <w:pPr>
              <w:pStyle w:val="TAC"/>
              <w:rPr>
                <w:rFonts w:ascii="Calibri" w:hAnsi="Calibri"/>
                <w:lang w:eastAsia="zh-CN"/>
              </w:rPr>
            </w:pPr>
            <w:r>
              <w:rPr>
                <w:rFonts w:ascii="Calibri" w:hAnsi="Calibri"/>
                <w:lang w:eastAsia="zh-CN"/>
              </w:rPr>
              <w:t>16.1568Mbps</w:t>
            </w:r>
          </w:p>
        </w:tc>
      </w:tr>
      <w:tr w:rsidR="001977F3" w14:paraId="07CD4F42"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vAlign w:val="center"/>
            <w:hideMark/>
          </w:tcPr>
          <w:p w14:paraId="015706CF" w14:textId="77777777"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hideMark/>
          </w:tcPr>
          <w:p w14:paraId="02ACD931" w14:textId="77777777" w:rsidR="001977F3" w:rsidRDefault="001977F3" w:rsidP="00E57498">
            <w:pPr>
              <w:pStyle w:val="TAC"/>
              <w:rPr>
                <w:rFonts w:ascii="Calibri" w:hAnsi="Calibri"/>
                <w:lang w:eastAsia="zh-CN"/>
              </w:rPr>
            </w:pPr>
            <w:r>
              <w:rPr>
                <w:rFonts w:ascii="Calibri" w:hAnsi="Calibri"/>
                <w:lang w:eastAsia="zh-CN"/>
              </w:rPr>
              <w:t>--</w:t>
            </w:r>
          </w:p>
          <w:p w14:paraId="3C14E3CD"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0873FAE4" w14:textId="77777777" w:rsidR="001977F3" w:rsidRDefault="001977F3" w:rsidP="00E57498">
            <w:pPr>
              <w:pStyle w:val="TAC"/>
              <w:rPr>
                <w:rFonts w:ascii="Calibri" w:hAnsi="Calibri"/>
                <w:lang w:eastAsia="zh-CN"/>
              </w:rPr>
            </w:pPr>
            <w:r>
              <w:rPr>
                <w:rFonts w:ascii="Calibri" w:hAnsi="Calibri"/>
                <w:lang w:eastAsia="zh-CN"/>
              </w:rPr>
              <w:t>--</w:t>
            </w:r>
          </w:p>
          <w:p w14:paraId="646CA5AA"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371C445F" w14:textId="77777777" w:rsidR="001977F3" w:rsidRDefault="001977F3" w:rsidP="00E57498">
            <w:pPr>
              <w:pStyle w:val="TAC"/>
              <w:rPr>
                <w:rFonts w:ascii="Calibri" w:hAnsi="Calibri"/>
                <w:lang w:eastAsia="zh-CN"/>
              </w:rPr>
            </w:pPr>
            <w:r>
              <w:rPr>
                <w:rFonts w:ascii="Calibri" w:hAnsi="Calibri"/>
                <w:lang w:eastAsia="zh-CN"/>
              </w:rPr>
              <w:t>--</w:t>
            </w:r>
          </w:p>
          <w:p w14:paraId="5277D3A4"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59FF2054" w14:textId="77777777" w:rsidR="001977F3" w:rsidRDefault="001977F3" w:rsidP="00E57498">
            <w:pPr>
              <w:pStyle w:val="TAC"/>
              <w:rPr>
                <w:rFonts w:ascii="Calibri" w:hAnsi="Calibri"/>
                <w:lang w:eastAsia="zh-CN"/>
              </w:rPr>
            </w:pPr>
            <w:r>
              <w:rPr>
                <w:rFonts w:ascii="Calibri" w:hAnsi="Calibri"/>
                <w:lang w:eastAsia="zh-CN"/>
              </w:rPr>
              <w:t>--</w:t>
            </w:r>
          </w:p>
          <w:p w14:paraId="2B8829FB"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21BF5881" w14:textId="77777777" w:rsidR="001977F3" w:rsidRDefault="001977F3" w:rsidP="00E57498">
            <w:pPr>
              <w:pStyle w:val="TAC"/>
              <w:rPr>
                <w:rFonts w:ascii="Calibri" w:hAnsi="Calibri"/>
                <w:lang w:eastAsia="zh-CN"/>
              </w:rPr>
            </w:pPr>
            <w:r>
              <w:rPr>
                <w:rFonts w:ascii="Calibri" w:hAnsi="Calibri"/>
                <w:lang w:eastAsia="zh-CN"/>
              </w:rPr>
              <w:t>--</w:t>
            </w:r>
          </w:p>
          <w:p w14:paraId="44B309EE"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hideMark/>
          </w:tcPr>
          <w:p w14:paraId="2390CABA" w14:textId="77777777" w:rsidR="001977F3" w:rsidRDefault="001977F3" w:rsidP="00E57498">
            <w:pPr>
              <w:pStyle w:val="TAC"/>
              <w:rPr>
                <w:rFonts w:ascii="Calibri" w:hAnsi="Calibri"/>
                <w:lang w:eastAsia="zh-CN"/>
              </w:rPr>
            </w:pPr>
            <w:r>
              <w:rPr>
                <w:rFonts w:ascii="Calibri" w:hAnsi="Calibri"/>
                <w:lang w:eastAsia="zh-CN"/>
              </w:rPr>
              <w:t>--</w:t>
            </w:r>
          </w:p>
          <w:p w14:paraId="04BDFE31" w14:textId="77777777" w:rsidR="001977F3" w:rsidRDefault="001977F3" w:rsidP="00E57498">
            <w:pPr>
              <w:pStyle w:val="TAC"/>
              <w:rPr>
                <w:rFonts w:ascii="Calibri" w:hAnsi="Calibri"/>
                <w:lang w:eastAsia="zh-CN"/>
              </w:rPr>
            </w:pPr>
            <w:r>
              <w:rPr>
                <w:rFonts w:ascii="Calibri" w:hAnsi="Calibri"/>
                <w:lang w:eastAsia="zh-CN"/>
              </w:rPr>
              <w:t>--</w:t>
            </w:r>
          </w:p>
        </w:tc>
      </w:tr>
      <w:tr w:rsidR="001977F3" w14:paraId="70969D92" w14:textId="77777777"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A6645F4" w14:textId="77777777"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B33630" w14:paraId="081F109C"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5D27D483" w14:textId="77777777" w:rsidR="00B33630" w:rsidRDefault="00B33630" w:rsidP="00ED348A">
            <w:pPr>
              <w:pStyle w:val="TAC"/>
            </w:pPr>
            <w:r>
              <w:t xml:space="preserve">SNR at 10% BLER </w:t>
            </w:r>
          </w:p>
          <w:p w14:paraId="5C1083C6" w14:textId="77777777" w:rsidR="00B33630" w:rsidRDefault="00B33630"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2923" w14:textId="77777777" w:rsidR="00B33630" w:rsidRDefault="00B33630"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01E2CDE7" w14:textId="77777777" w:rsidR="00B33630" w:rsidRDefault="00B33630"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501D482" w14:textId="77777777" w:rsidR="00B33630" w:rsidRPr="0086623E" w:rsidRDefault="00B33630"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2427067" w14:textId="77777777" w:rsidR="00B33630" w:rsidRDefault="00B33630"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9DF0399" w14:textId="77777777" w:rsidR="00B33630" w:rsidRDefault="00B33630"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B99D8CD" w14:textId="77777777" w:rsidR="00B33630" w:rsidRDefault="00B33630" w:rsidP="00ED348A">
            <w:pPr>
              <w:pStyle w:val="TAC"/>
            </w:pPr>
            <w:r>
              <w:t xml:space="preserve">TTI length=14 </w:t>
            </w:r>
          </w:p>
        </w:tc>
      </w:tr>
      <w:tr w:rsidR="00C42452" w14:paraId="6B3FBCEB"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2ACCE5F3" w14:textId="77777777" w:rsidR="00C42452" w:rsidRDefault="00C42452"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119E5460"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217AA17" w14:textId="77777777" w:rsidR="00C42452" w:rsidRDefault="00C42452" w:rsidP="00ED348A">
            <w:pPr>
              <w:pStyle w:val="TAC"/>
            </w:pPr>
            <w:r>
              <w:rPr>
                <w:rFonts w:hint="eastAsia"/>
                <w:lang w:eastAsia="zh-CN"/>
              </w:rPr>
              <w:t>5.9</w:t>
            </w:r>
            <w:r>
              <w:t xml:space="preserve"> dB</w:t>
            </w:r>
          </w:p>
          <w:p w14:paraId="60E4E535" w14:textId="77777777" w:rsidR="00C42452" w:rsidRPr="000D4531" w:rsidRDefault="00C42452" w:rsidP="00ED348A">
            <w:pPr>
              <w:pStyle w:val="TAC"/>
            </w:pPr>
            <w:r>
              <w:rPr>
                <w:rFonts w:hint="eastAsia"/>
                <w:lang w:eastAsia="zh-CN"/>
              </w:rPr>
              <w:t>4.06</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83A0C94"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60170F0"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056ABF6"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80FD11D" w14:textId="77777777" w:rsidR="00C42452" w:rsidRDefault="00C42452" w:rsidP="00ED348A">
            <w:pPr>
              <w:pStyle w:val="TAC"/>
            </w:pPr>
            <w:r>
              <w:rPr>
                <w:rFonts w:hint="eastAsia"/>
                <w:lang w:eastAsia="zh-CN"/>
              </w:rPr>
              <w:t>5.6</w:t>
            </w:r>
            <w:r>
              <w:t xml:space="preserve"> dB</w:t>
            </w:r>
          </w:p>
          <w:p w14:paraId="61D609B8" w14:textId="77777777" w:rsidR="00C42452" w:rsidRDefault="00C42452" w:rsidP="00C42452">
            <w:pPr>
              <w:pStyle w:val="TAC"/>
              <w:rPr>
                <w:b/>
                <w:noProof/>
                <w:sz w:val="22"/>
              </w:rPr>
            </w:pPr>
            <w:r>
              <w:rPr>
                <w:rFonts w:hint="eastAsia"/>
                <w:lang w:eastAsia="zh-CN"/>
              </w:rPr>
              <w:t>4.26</w:t>
            </w:r>
            <w:r>
              <w:t xml:space="preserve"> Mbps</w:t>
            </w:r>
          </w:p>
        </w:tc>
      </w:tr>
      <w:tr w:rsidR="00C42452" w14:paraId="6E45B43B"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73F84DA" w14:textId="77777777" w:rsidR="00C42452" w:rsidRDefault="00C42452"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2AD84DE1"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7306A6F" w14:textId="77777777" w:rsidR="00C42452" w:rsidRDefault="00C42452" w:rsidP="00ED348A">
            <w:pPr>
              <w:pStyle w:val="TAC"/>
            </w:pPr>
            <w:r>
              <w:rPr>
                <w:rFonts w:hint="eastAsia"/>
                <w:lang w:eastAsia="zh-CN"/>
              </w:rPr>
              <w:t>22.1</w:t>
            </w:r>
            <w:r>
              <w:t xml:space="preserve"> dB</w:t>
            </w:r>
          </w:p>
          <w:p w14:paraId="276FF8EC" w14:textId="77777777" w:rsidR="00C42452" w:rsidRPr="000D4531" w:rsidRDefault="00C42452" w:rsidP="00C42452">
            <w:pPr>
              <w:pStyle w:val="TAC"/>
            </w:pPr>
            <w:r>
              <w:rPr>
                <w:rFonts w:hint="eastAsia"/>
                <w:lang w:eastAsia="zh-CN"/>
              </w:rPr>
              <w:t>19.18</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DAD2BFC"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77D2981" w14:textId="77777777" w:rsidR="00C42452" w:rsidRDefault="00C42452" w:rsidP="00C42452">
            <w:pPr>
              <w:pStyle w:val="TAC"/>
            </w:pPr>
            <w:r>
              <w:rPr>
                <w:rFonts w:hint="eastAsia"/>
                <w:lang w:eastAsia="zh-CN"/>
              </w:rPr>
              <w:t>22.1</w:t>
            </w:r>
            <w:r>
              <w:t xml:space="preserve"> dB</w:t>
            </w:r>
          </w:p>
          <w:p w14:paraId="27AE143B" w14:textId="77777777" w:rsidR="00C42452" w:rsidRDefault="00C42452" w:rsidP="00C42452">
            <w:pPr>
              <w:pStyle w:val="TAC"/>
              <w:rPr>
                <w:b/>
                <w:noProof/>
                <w:sz w:val="22"/>
                <w:lang w:eastAsia="zh-CN"/>
              </w:rPr>
            </w:pPr>
            <w:r>
              <w:rPr>
                <w:rFonts w:hint="eastAsia"/>
                <w:lang w:eastAsia="zh-CN"/>
              </w:rPr>
              <w:t>18.62</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C4AD128"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D46CE70" w14:textId="77777777" w:rsidR="00C42452" w:rsidRDefault="00C42452" w:rsidP="00ED348A">
            <w:pPr>
              <w:pStyle w:val="TAC"/>
            </w:pPr>
            <w:r>
              <w:rPr>
                <w:rFonts w:hint="eastAsia"/>
                <w:lang w:eastAsia="zh-CN"/>
              </w:rPr>
              <w:t>22.2</w:t>
            </w:r>
            <w:r>
              <w:t xml:space="preserve"> dB</w:t>
            </w:r>
          </w:p>
          <w:p w14:paraId="606A6F89" w14:textId="77777777" w:rsidR="00C42452" w:rsidRDefault="00C42452" w:rsidP="00ED348A">
            <w:pPr>
              <w:pStyle w:val="TAC"/>
              <w:rPr>
                <w:b/>
                <w:noProof/>
                <w:sz w:val="22"/>
              </w:rPr>
            </w:pPr>
            <w:r>
              <w:rPr>
                <w:rFonts w:hint="eastAsia"/>
                <w:lang w:eastAsia="zh-CN"/>
              </w:rPr>
              <w:t>19.34</w:t>
            </w:r>
            <w:r>
              <w:t xml:space="preserve"> Mbps</w:t>
            </w:r>
          </w:p>
        </w:tc>
      </w:tr>
      <w:tr w:rsidR="00C42452" w14:paraId="0475527B"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32036FF" w14:textId="77777777" w:rsidR="00C42452" w:rsidRDefault="00C42452"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05EA75FC"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EBCF182" w14:textId="77777777" w:rsidR="00C42452" w:rsidRDefault="00C42452" w:rsidP="00ED348A">
            <w:pPr>
              <w:pStyle w:val="TAC"/>
            </w:pPr>
            <w:r>
              <w:rPr>
                <w:rFonts w:hint="eastAsia"/>
                <w:lang w:eastAsia="zh-CN"/>
              </w:rPr>
              <w:t>32.5</w:t>
            </w:r>
            <w:r>
              <w:t xml:space="preserve"> dB</w:t>
            </w:r>
          </w:p>
          <w:p w14:paraId="0189D21A" w14:textId="77777777" w:rsidR="00C42452" w:rsidRPr="000D4531" w:rsidRDefault="00C42452" w:rsidP="00ED348A">
            <w:pPr>
              <w:pStyle w:val="TAC"/>
            </w:pPr>
            <w:r>
              <w:rPr>
                <w:rFonts w:hint="eastAsia"/>
                <w:lang w:eastAsia="zh-CN"/>
              </w:rPr>
              <w:t>32.14</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F4DD76C"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84E0D43"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55F8175" w14:textId="77777777" w:rsidR="00C42452" w:rsidRDefault="00C4245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BF62F3C" w14:textId="77777777" w:rsidR="00C42452" w:rsidRDefault="00C42452" w:rsidP="00ED348A">
            <w:pPr>
              <w:pStyle w:val="TAC"/>
            </w:pPr>
            <w:r>
              <w:rPr>
                <w:rFonts w:hint="eastAsia"/>
                <w:lang w:eastAsia="zh-CN"/>
              </w:rPr>
              <w:t>32.7</w:t>
            </w:r>
            <w:r>
              <w:t xml:space="preserve"> dB</w:t>
            </w:r>
          </w:p>
          <w:p w14:paraId="1E7EE073" w14:textId="77777777" w:rsidR="00C42452" w:rsidRDefault="00C42452" w:rsidP="00ED348A">
            <w:pPr>
              <w:pStyle w:val="TAC"/>
              <w:rPr>
                <w:b/>
                <w:noProof/>
                <w:sz w:val="22"/>
              </w:rPr>
            </w:pPr>
            <w:r>
              <w:rPr>
                <w:rFonts w:hint="eastAsia"/>
                <w:lang w:eastAsia="zh-CN"/>
              </w:rPr>
              <w:t>32.24</w:t>
            </w:r>
            <w:r>
              <w:t xml:space="preserve"> Mbps</w:t>
            </w:r>
          </w:p>
        </w:tc>
      </w:tr>
      <w:tr w:rsidR="00C42452" w14:paraId="34A156A2"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23E9DCBA" w14:textId="77777777" w:rsidR="00C42452" w:rsidRDefault="00C42452" w:rsidP="00B33630">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5DC58D35" w14:textId="77777777" w:rsidR="00C42452" w:rsidRDefault="00C42452" w:rsidP="00B33630">
            <w:pPr>
              <w:pStyle w:val="TAC"/>
            </w:pPr>
            <w:r>
              <w:t>RX imperfections and 6% TX EVM,</w:t>
            </w:r>
          </w:p>
          <w:p w14:paraId="7EC70896" w14:textId="77777777" w:rsidR="00C42452" w:rsidRDefault="00C42452" w:rsidP="00B33630">
            <w:pPr>
              <w:pStyle w:val="TAC"/>
            </w:pPr>
            <w:r>
              <w:t>5 PRBs bundling for sTTI, 3 PRBs bundling for 1ms TTI.</w:t>
            </w:r>
          </w:p>
        </w:tc>
      </w:tr>
    </w:tbl>
    <w:p w14:paraId="2C854D4F" w14:textId="77777777" w:rsidR="001977F3" w:rsidRPr="00B33630" w:rsidRDefault="001977F3" w:rsidP="001977F3"/>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4"/>
        <w:gridCol w:w="1042"/>
        <w:gridCol w:w="2831"/>
        <w:gridCol w:w="1041"/>
        <w:gridCol w:w="1041"/>
        <w:gridCol w:w="1041"/>
        <w:gridCol w:w="1141"/>
      </w:tblGrid>
      <w:tr w:rsidR="000B5FE1" w:rsidRPr="00D35BAE" w14:paraId="3C2968A5"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10F39BFB" w14:textId="77777777" w:rsidR="000B5FE1" w:rsidRPr="00D35BAE" w:rsidRDefault="000B5FE1" w:rsidP="00F721C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6CB39C36" w14:textId="77777777" w:rsidR="000B5FE1" w:rsidRPr="00D35BAE" w:rsidRDefault="000B5FE1"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417CAE04" w14:textId="77777777" w:rsidR="000B5FE1" w:rsidRPr="00D35BAE" w:rsidRDefault="000B5FE1"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72CA698" w14:textId="77777777" w:rsidR="000B5FE1" w:rsidRPr="00D35BAE" w:rsidRDefault="000B5FE1"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36FFF893" w14:textId="77777777" w:rsidR="000B5FE1" w:rsidRPr="00D35BAE" w:rsidRDefault="000B5FE1"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14EFF3B3" w14:textId="77777777" w:rsidR="000B5FE1" w:rsidRPr="00D35BAE" w:rsidRDefault="000B5FE1"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5464DAC4" w14:textId="77777777" w:rsidR="000B5FE1" w:rsidRPr="00D35BAE" w:rsidRDefault="000B5FE1" w:rsidP="00F721C8">
            <w:pPr>
              <w:pStyle w:val="TAC"/>
            </w:pPr>
            <w:r>
              <w:t xml:space="preserve">TTI length=14 </w:t>
            </w:r>
          </w:p>
        </w:tc>
      </w:tr>
      <w:tr w:rsidR="000B5FE1" w:rsidRPr="00D35BAE" w14:paraId="311B5CDA"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1BA05ACF" w14:textId="77777777" w:rsidR="000B5FE1" w:rsidRPr="00D35BAE" w:rsidRDefault="000B5FE1"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1C87B02"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323E454" w14:textId="77777777" w:rsidR="000B5FE1" w:rsidRDefault="000B5FE1" w:rsidP="00F721C8">
            <w:pPr>
              <w:pStyle w:val="TAC"/>
              <w:jc w:val="left"/>
              <w:rPr>
                <w:lang w:eastAsia="zh-CN"/>
              </w:rPr>
            </w:pPr>
            <w:r>
              <w:rPr>
                <w:rFonts w:hint="eastAsia"/>
                <w:lang w:eastAsia="zh-CN"/>
              </w:rPr>
              <w:t>5.7</w:t>
            </w:r>
            <w:r>
              <w:rPr>
                <w:lang w:eastAsia="zh-CN"/>
              </w:rPr>
              <w:t xml:space="preserve"> dB (</w:t>
            </w:r>
            <w:r w:rsidR="00413D22">
              <w:rPr>
                <w:lang w:eastAsia="zh-CN"/>
              </w:rPr>
              <w:t xml:space="preserve">DMRS </w:t>
            </w:r>
            <w:r w:rsidR="00413D22">
              <w:rPr>
                <w:rFonts w:hint="eastAsia"/>
                <w:lang w:eastAsia="zh-CN"/>
              </w:rPr>
              <w:t>pattern1</w:t>
            </w:r>
            <w:r>
              <w:rPr>
                <w:lang w:eastAsia="zh-CN"/>
              </w:rPr>
              <w:t>:</w:t>
            </w:r>
            <w:r>
              <w:rPr>
                <w:rFonts w:hint="eastAsia"/>
                <w:lang w:eastAsia="zh-CN"/>
              </w:rPr>
              <w:t xml:space="preserve"> </w:t>
            </w:r>
            <w:r>
              <w:rPr>
                <w:lang w:eastAsia="zh-CN"/>
              </w:rPr>
              <w:t>4 RE/RB)</w:t>
            </w:r>
          </w:p>
          <w:p w14:paraId="02FB33E0" w14:textId="77777777" w:rsidR="000B5FE1" w:rsidRDefault="000B5FE1" w:rsidP="00F721C8">
            <w:pPr>
              <w:pStyle w:val="TAC"/>
              <w:jc w:val="left"/>
              <w:rPr>
                <w:lang w:eastAsia="zh-CN"/>
              </w:rPr>
            </w:pPr>
            <w:r>
              <w:rPr>
                <w:rFonts w:hint="eastAsia"/>
                <w:lang w:eastAsia="zh-CN"/>
              </w:rPr>
              <w:t>5.9</w:t>
            </w:r>
            <w:r>
              <w:rPr>
                <w:lang w:eastAsia="zh-CN"/>
              </w:rPr>
              <w:t xml:space="preserve"> dB (DMRS</w:t>
            </w:r>
            <w:r>
              <w:rPr>
                <w:rFonts w:hint="eastAsia"/>
                <w:lang w:eastAsia="zh-CN"/>
              </w:rPr>
              <w:t xml:space="preserve"> </w:t>
            </w:r>
            <w:r w:rsidR="00413D22">
              <w:rPr>
                <w:rFonts w:hint="eastAsia"/>
                <w:lang w:eastAsia="zh-CN"/>
              </w:rPr>
              <w:t>pattern2</w:t>
            </w:r>
            <w:r>
              <w:rPr>
                <w:lang w:eastAsia="zh-CN"/>
              </w:rPr>
              <w:t>:</w:t>
            </w:r>
            <w:r>
              <w:rPr>
                <w:rFonts w:hint="eastAsia"/>
                <w:lang w:eastAsia="zh-CN"/>
              </w:rPr>
              <w:t xml:space="preserve"> </w:t>
            </w:r>
            <w:r>
              <w:rPr>
                <w:lang w:eastAsia="zh-CN"/>
              </w:rPr>
              <w:t>6 RE/RB)</w:t>
            </w:r>
          </w:p>
          <w:p w14:paraId="7A01C52E" w14:textId="77777777" w:rsidR="000B5FE1" w:rsidRDefault="000B5FE1" w:rsidP="00F721C8">
            <w:pPr>
              <w:pStyle w:val="TAC"/>
              <w:jc w:val="left"/>
              <w:rPr>
                <w:lang w:eastAsia="zh-CN"/>
              </w:rPr>
            </w:pPr>
          </w:p>
          <w:p w14:paraId="30F66761" w14:textId="77777777" w:rsidR="000B5FE1" w:rsidRPr="00D35BAE" w:rsidRDefault="000B5FE1" w:rsidP="00F721C8">
            <w:pPr>
              <w:pStyle w:val="TAC"/>
              <w:jc w:val="left"/>
            </w:pPr>
            <w:r>
              <w:rPr>
                <w:rFonts w:hint="eastAsia"/>
                <w:lang w:eastAsia="zh-CN"/>
              </w:rPr>
              <w:t>4.24</w:t>
            </w:r>
            <w:r>
              <w:rPr>
                <w:lang w:eastAsia="zh-CN"/>
              </w:rPr>
              <w:t xml:space="preserve"> Mbps</w:t>
            </w:r>
          </w:p>
        </w:tc>
        <w:tc>
          <w:tcPr>
            <w:tcW w:w="0" w:type="auto"/>
            <w:tcBorders>
              <w:top w:val="outset" w:sz="6" w:space="0" w:color="auto"/>
              <w:left w:val="outset" w:sz="6" w:space="0" w:color="auto"/>
              <w:bottom w:val="outset" w:sz="6" w:space="0" w:color="auto"/>
              <w:right w:val="outset" w:sz="6" w:space="0" w:color="auto"/>
            </w:tcBorders>
          </w:tcPr>
          <w:p w14:paraId="77E8D3C5"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A111D1C"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D968E6B"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3E27124" w14:textId="77777777" w:rsidR="000B5FE1" w:rsidRPr="00D35BAE" w:rsidRDefault="000B5FE1" w:rsidP="00F721C8">
            <w:pPr>
              <w:pStyle w:val="TAC"/>
              <w:rPr>
                <w:b/>
                <w:noProof/>
                <w:sz w:val="22"/>
              </w:rPr>
            </w:pPr>
          </w:p>
        </w:tc>
      </w:tr>
      <w:tr w:rsidR="000B5FE1" w:rsidRPr="00D35BAE" w14:paraId="551D3669"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01C5EAD2" w14:textId="77777777" w:rsidR="000B5FE1" w:rsidRPr="00D35BAE" w:rsidRDefault="000B5FE1"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20CE22AD"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F151D05" w14:textId="77777777" w:rsidR="000B5FE1" w:rsidRDefault="000B5FE1" w:rsidP="00F721C8">
            <w:pPr>
              <w:pStyle w:val="TAC"/>
              <w:jc w:val="left"/>
              <w:rPr>
                <w:lang w:eastAsia="zh-CN"/>
              </w:rPr>
            </w:pPr>
            <w:r>
              <w:rPr>
                <w:rFonts w:hint="eastAsia"/>
                <w:lang w:eastAsia="zh-CN"/>
              </w:rPr>
              <w:t>20.6</w:t>
            </w:r>
            <w:r>
              <w:rPr>
                <w:lang w:eastAsia="zh-CN"/>
              </w:rPr>
              <w:t xml:space="preserve"> dB (</w:t>
            </w:r>
            <w:r w:rsidR="00413D22">
              <w:rPr>
                <w:lang w:eastAsia="zh-CN"/>
              </w:rPr>
              <w:t>DMRS pattern1</w:t>
            </w:r>
            <w:r>
              <w:rPr>
                <w:lang w:eastAsia="zh-CN"/>
              </w:rPr>
              <w:t>:</w:t>
            </w:r>
            <w:r>
              <w:rPr>
                <w:rFonts w:hint="eastAsia"/>
                <w:lang w:eastAsia="zh-CN"/>
              </w:rPr>
              <w:t xml:space="preserve"> </w:t>
            </w:r>
            <w:r>
              <w:rPr>
                <w:lang w:eastAsia="zh-CN"/>
              </w:rPr>
              <w:t>4 RE/RB)</w:t>
            </w:r>
          </w:p>
          <w:p w14:paraId="08070EF4" w14:textId="77777777" w:rsidR="000B5FE1" w:rsidRDefault="000B5FE1" w:rsidP="00F721C8">
            <w:pPr>
              <w:pStyle w:val="TAC"/>
              <w:jc w:val="left"/>
              <w:rPr>
                <w:lang w:eastAsia="zh-CN"/>
              </w:rPr>
            </w:pPr>
            <w:r>
              <w:rPr>
                <w:rFonts w:hint="eastAsia"/>
                <w:lang w:eastAsia="zh-CN"/>
              </w:rPr>
              <w:t>22</w:t>
            </w:r>
            <w:r>
              <w:rPr>
                <w:lang w:eastAsia="zh-CN"/>
              </w:rPr>
              <w:t xml:space="preserve"> dB (</w:t>
            </w:r>
            <w:r w:rsidR="00413D22">
              <w:rPr>
                <w:lang w:eastAsia="zh-CN"/>
              </w:rPr>
              <w:t>DMRS pattern2</w:t>
            </w:r>
            <w:r>
              <w:rPr>
                <w:lang w:eastAsia="zh-CN"/>
              </w:rPr>
              <w:t>:</w:t>
            </w:r>
            <w:r>
              <w:rPr>
                <w:rFonts w:hint="eastAsia"/>
                <w:lang w:eastAsia="zh-CN"/>
              </w:rPr>
              <w:t xml:space="preserve"> </w:t>
            </w:r>
            <w:r>
              <w:rPr>
                <w:lang w:eastAsia="zh-CN"/>
              </w:rPr>
              <w:t>6 RE/RB)</w:t>
            </w:r>
          </w:p>
          <w:p w14:paraId="11D55AB8" w14:textId="77777777" w:rsidR="000B5FE1" w:rsidRDefault="000B5FE1" w:rsidP="00F721C8">
            <w:pPr>
              <w:pStyle w:val="TAC"/>
              <w:jc w:val="left"/>
              <w:rPr>
                <w:lang w:eastAsia="zh-CN"/>
              </w:rPr>
            </w:pPr>
          </w:p>
          <w:p w14:paraId="41060189" w14:textId="77777777" w:rsidR="000B5FE1" w:rsidRPr="00D35BAE" w:rsidRDefault="000B5FE1" w:rsidP="000B5FE1">
            <w:pPr>
              <w:pStyle w:val="TAC"/>
              <w:jc w:val="left"/>
            </w:pPr>
            <w:r>
              <w:rPr>
                <w:rFonts w:hint="eastAsia"/>
                <w:lang w:eastAsia="zh-CN"/>
              </w:rPr>
              <w:t>2</w:t>
            </w:r>
            <w:r>
              <w:rPr>
                <w:lang w:eastAsia="zh-CN"/>
              </w:rPr>
              <w:t>0.</w:t>
            </w:r>
            <w:r>
              <w:rPr>
                <w:rFonts w:hint="eastAsia"/>
                <w:lang w:eastAsia="zh-CN"/>
              </w:rPr>
              <w:t>1</w:t>
            </w:r>
            <w:r>
              <w:rPr>
                <w:lang w:eastAsia="zh-CN"/>
              </w:rPr>
              <w:t>0 Mbps</w:t>
            </w:r>
          </w:p>
        </w:tc>
        <w:tc>
          <w:tcPr>
            <w:tcW w:w="0" w:type="auto"/>
            <w:tcBorders>
              <w:top w:val="outset" w:sz="6" w:space="0" w:color="auto"/>
              <w:left w:val="outset" w:sz="6" w:space="0" w:color="auto"/>
              <w:bottom w:val="outset" w:sz="6" w:space="0" w:color="auto"/>
              <w:right w:val="outset" w:sz="6" w:space="0" w:color="auto"/>
            </w:tcBorders>
          </w:tcPr>
          <w:p w14:paraId="1E75C38E"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6DBEFCF" w14:textId="77777777" w:rsidR="000B5FE1" w:rsidRPr="00D35BAE" w:rsidRDefault="000B5FE1" w:rsidP="00F721C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8BAE24"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A48208" w14:textId="77777777" w:rsidR="000B5FE1" w:rsidRPr="00D35BAE" w:rsidRDefault="000B5FE1" w:rsidP="00F721C8">
            <w:pPr>
              <w:pStyle w:val="TAC"/>
              <w:rPr>
                <w:b/>
                <w:noProof/>
                <w:sz w:val="22"/>
              </w:rPr>
            </w:pPr>
          </w:p>
        </w:tc>
      </w:tr>
      <w:tr w:rsidR="000B5FE1" w:rsidRPr="00D35BAE" w14:paraId="5AAA8ACA"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5CBD3B40" w14:textId="77777777" w:rsidR="000B5FE1" w:rsidRPr="00D35BAE" w:rsidRDefault="000B5FE1"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296EFAC"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3758920" w14:textId="77777777" w:rsidR="000B5FE1" w:rsidRDefault="000B5FE1" w:rsidP="00F721C8">
            <w:pPr>
              <w:pStyle w:val="TAC"/>
              <w:jc w:val="left"/>
              <w:rPr>
                <w:lang w:eastAsia="zh-CN"/>
              </w:rPr>
            </w:pPr>
            <w:r>
              <w:rPr>
                <w:rFonts w:hint="eastAsia"/>
                <w:lang w:eastAsia="zh-CN"/>
              </w:rPr>
              <w:t>29.9</w:t>
            </w:r>
            <w:r>
              <w:rPr>
                <w:lang w:eastAsia="zh-CN"/>
              </w:rPr>
              <w:t xml:space="preserve"> dB (</w:t>
            </w:r>
            <w:r w:rsidR="00413D22">
              <w:rPr>
                <w:lang w:eastAsia="zh-CN"/>
              </w:rPr>
              <w:t>DMRS pattern1</w:t>
            </w:r>
            <w:r>
              <w:rPr>
                <w:lang w:eastAsia="zh-CN"/>
              </w:rPr>
              <w:t>:</w:t>
            </w:r>
            <w:r>
              <w:rPr>
                <w:rFonts w:hint="eastAsia"/>
                <w:lang w:eastAsia="zh-CN"/>
              </w:rPr>
              <w:t xml:space="preserve"> </w:t>
            </w:r>
            <w:r>
              <w:rPr>
                <w:lang w:eastAsia="zh-CN"/>
              </w:rPr>
              <w:t>4 RE/RB)</w:t>
            </w:r>
          </w:p>
          <w:p w14:paraId="5F1A8330" w14:textId="77777777" w:rsidR="000B5FE1" w:rsidRDefault="000B5FE1" w:rsidP="00F721C8">
            <w:pPr>
              <w:pStyle w:val="TAC"/>
              <w:jc w:val="left"/>
              <w:rPr>
                <w:lang w:eastAsia="zh-CN"/>
              </w:rPr>
            </w:pPr>
            <w:r>
              <w:rPr>
                <w:rFonts w:hint="eastAsia"/>
                <w:lang w:eastAsia="zh-CN"/>
              </w:rPr>
              <w:t>32.1</w:t>
            </w:r>
            <w:r>
              <w:rPr>
                <w:lang w:eastAsia="zh-CN"/>
              </w:rPr>
              <w:t xml:space="preserve"> dB (</w:t>
            </w:r>
            <w:r w:rsidR="00413D22">
              <w:rPr>
                <w:lang w:eastAsia="zh-CN"/>
              </w:rPr>
              <w:t>DMRS pattern2</w:t>
            </w:r>
            <w:r>
              <w:rPr>
                <w:lang w:eastAsia="zh-CN"/>
              </w:rPr>
              <w:t>:</w:t>
            </w:r>
            <w:r>
              <w:rPr>
                <w:rFonts w:hint="eastAsia"/>
                <w:lang w:eastAsia="zh-CN"/>
              </w:rPr>
              <w:t xml:space="preserve"> </w:t>
            </w:r>
            <w:r>
              <w:rPr>
                <w:lang w:eastAsia="zh-CN"/>
              </w:rPr>
              <w:t>6 RE/RB)</w:t>
            </w:r>
          </w:p>
          <w:p w14:paraId="1727BE3A" w14:textId="77777777" w:rsidR="000B5FE1" w:rsidRDefault="000B5FE1" w:rsidP="00F721C8">
            <w:pPr>
              <w:pStyle w:val="TAC"/>
              <w:jc w:val="left"/>
              <w:rPr>
                <w:lang w:eastAsia="zh-CN"/>
              </w:rPr>
            </w:pPr>
          </w:p>
          <w:p w14:paraId="6AB97F39" w14:textId="77777777" w:rsidR="000B5FE1" w:rsidRPr="00D35BAE" w:rsidRDefault="000B5FE1" w:rsidP="000B5FE1">
            <w:pPr>
              <w:pStyle w:val="TAC"/>
              <w:jc w:val="left"/>
            </w:pPr>
            <w:r>
              <w:rPr>
                <w:rFonts w:hint="eastAsia"/>
                <w:lang w:eastAsia="zh-CN"/>
              </w:rPr>
              <w:t>33.72</w:t>
            </w:r>
            <w:r>
              <w:rPr>
                <w:lang w:eastAsia="zh-CN"/>
              </w:rPr>
              <w:t xml:space="preserve"> Mbps</w:t>
            </w:r>
          </w:p>
        </w:tc>
        <w:tc>
          <w:tcPr>
            <w:tcW w:w="0" w:type="auto"/>
            <w:tcBorders>
              <w:top w:val="outset" w:sz="6" w:space="0" w:color="auto"/>
              <w:left w:val="outset" w:sz="6" w:space="0" w:color="auto"/>
              <w:bottom w:val="outset" w:sz="6" w:space="0" w:color="auto"/>
              <w:right w:val="outset" w:sz="6" w:space="0" w:color="auto"/>
            </w:tcBorders>
          </w:tcPr>
          <w:p w14:paraId="6952AAD6"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370BA9F"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6B4284D"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7AD0D7" w14:textId="77777777" w:rsidR="000B5FE1" w:rsidRPr="00D35BAE" w:rsidRDefault="000B5FE1" w:rsidP="00F721C8">
            <w:pPr>
              <w:pStyle w:val="TAC"/>
              <w:rPr>
                <w:b/>
                <w:noProof/>
                <w:sz w:val="22"/>
              </w:rPr>
            </w:pPr>
          </w:p>
        </w:tc>
      </w:tr>
      <w:tr w:rsidR="000B5FE1" w:rsidRPr="00D35BAE" w14:paraId="33E6EE53" w14:textId="77777777" w:rsidTr="00F721C8">
        <w:tc>
          <w:tcPr>
            <w:tcW w:w="0" w:type="auto"/>
            <w:gridSpan w:val="7"/>
            <w:tcBorders>
              <w:top w:val="outset" w:sz="6" w:space="0" w:color="auto"/>
              <w:left w:val="outset" w:sz="6" w:space="0" w:color="auto"/>
              <w:bottom w:val="outset" w:sz="6" w:space="0" w:color="auto"/>
              <w:right w:val="outset" w:sz="6" w:space="0" w:color="auto"/>
            </w:tcBorders>
            <w:vAlign w:val="center"/>
          </w:tcPr>
          <w:p w14:paraId="5B9B5A8C" w14:textId="77777777" w:rsidR="000B5FE1" w:rsidRDefault="000B5FE1" w:rsidP="00F721C8">
            <w:pPr>
              <w:pStyle w:val="TAC"/>
              <w:rPr>
                <w:lang w:eastAsia="zh-CN"/>
              </w:rPr>
            </w:pPr>
            <w:r>
              <w:t>R1-16</w:t>
            </w:r>
            <w:r>
              <w:rPr>
                <w:rFonts w:hint="eastAsia"/>
                <w:lang w:eastAsia="zh-CN"/>
              </w:rPr>
              <w:t>4062</w:t>
            </w:r>
            <w:r>
              <w:t xml:space="preserve"> / </w:t>
            </w:r>
            <w:r w:rsidR="00E32A2A">
              <w:rPr>
                <w:rFonts w:hint="eastAsia"/>
                <w:lang w:eastAsia="zh-CN"/>
              </w:rPr>
              <w:t>Source 5</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p>
          <w:p w14:paraId="71ED8DAA" w14:textId="77777777" w:rsidR="000B5FE1" w:rsidRDefault="00413D22" w:rsidP="00F721C8">
            <w:pPr>
              <w:pStyle w:val="TAC"/>
              <w:rPr>
                <w:lang w:eastAsia="zh-CN"/>
              </w:rPr>
            </w:pPr>
            <w:r>
              <w:rPr>
                <w:rFonts w:hint="eastAsia"/>
                <w:lang w:eastAsia="zh-CN"/>
              </w:rPr>
              <w:t>DMRS pattern1</w:t>
            </w:r>
            <w:r w:rsidR="000B5FE1">
              <w:rPr>
                <w:rFonts w:hint="eastAsia"/>
                <w:lang w:eastAsia="zh-CN"/>
              </w:rPr>
              <w:t xml:space="preserve"> represents DMRS CDM in frequency domain</w:t>
            </w:r>
            <w:r w:rsidR="00EC4039">
              <w:rPr>
                <w:rFonts w:hint="eastAsia"/>
                <w:lang w:eastAsia="zh-CN"/>
              </w:rPr>
              <w:t>,</w:t>
            </w:r>
            <w:r w:rsidR="000B5FE1">
              <w:rPr>
                <w:rFonts w:hint="eastAsia"/>
                <w:lang w:eastAsia="zh-CN"/>
              </w:rPr>
              <w:t xml:space="preserve"> </w:t>
            </w:r>
            <w:r>
              <w:rPr>
                <w:rFonts w:hint="eastAsia"/>
                <w:lang w:eastAsia="zh-CN"/>
              </w:rPr>
              <w:t>DMRS pattern2</w:t>
            </w:r>
            <w:r w:rsidR="000B5FE1">
              <w:rPr>
                <w:rFonts w:hint="eastAsia"/>
                <w:lang w:eastAsia="zh-CN"/>
              </w:rPr>
              <w:t xml:space="preserve"> represents DMRS CDM in time domain.</w:t>
            </w:r>
          </w:p>
          <w:p w14:paraId="4160A6AC" w14:textId="77777777" w:rsidR="000B5FE1" w:rsidRPr="00D35BAE" w:rsidRDefault="000B5FE1" w:rsidP="00F721C8">
            <w:pPr>
              <w:pStyle w:val="TAC"/>
              <w:rPr>
                <w:lang w:eastAsia="zh-CN"/>
              </w:rPr>
            </w:pPr>
            <w:r>
              <w:rPr>
                <w:rFonts w:hint="eastAsia"/>
                <w:lang w:eastAsia="zh-CN"/>
              </w:rPr>
              <w:t xml:space="preserve">Note that code rate for </w:t>
            </w:r>
            <w:r w:rsidR="00413D22">
              <w:rPr>
                <w:rFonts w:hint="eastAsia"/>
                <w:lang w:eastAsia="zh-CN"/>
              </w:rPr>
              <w:t>DMRS pattern1</w:t>
            </w:r>
            <w:r>
              <w:rPr>
                <w:rFonts w:hint="eastAsia"/>
                <w:lang w:eastAsia="zh-CN"/>
              </w:rPr>
              <w:t xml:space="preserve"> will be lower due to less RS overhead.</w:t>
            </w:r>
          </w:p>
        </w:tc>
      </w:tr>
    </w:tbl>
    <w:p w14:paraId="3D51B7D3" w14:textId="77777777" w:rsidR="001977F3" w:rsidRPr="000B5FE1" w:rsidRDefault="001977F3" w:rsidP="001977F3"/>
    <w:p w14:paraId="0305F30C" w14:textId="77777777" w:rsidR="001977F3" w:rsidRDefault="001977F3" w:rsidP="00E57498">
      <w:pPr>
        <w:pStyle w:val="TH"/>
      </w:pPr>
      <w:r>
        <w:br/>
        <w:t>Table C1.2-3 EPA,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163EADC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649BB39" w14:textId="77777777" w:rsidR="001977F3" w:rsidRDefault="001977F3" w:rsidP="00E57498">
            <w:pPr>
              <w:pStyle w:val="TAC"/>
            </w:pPr>
            <w:r>
              <w:t xml:space="preserve">SNR at 10% BLER </w:t>
            </w:r>
          </w:p>
          <w:p w14:paraId="25A04577"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5A2DA"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536A6"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25E53A7"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BDCD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5417D"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E1029" w14:textId="77777777" w:rsidR="001977F3" w:rsidRDefault="001977F3" w:rsidP="00E57498">
            <w:pPr>
              <w:pStyle w:val="TAC"/>
            </w:pPr>
            <w:r>
              <w:t xml:space="preserve">TTI length=14 </w:t>
            </w:r>
          </w:p>
        </w:tc>
      </w:tr>
      <w:tr w:rsidR="001977F3" w14:paraId="0345D18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D9D0CDE"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3AA9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0B44C21" w14:textId="77777777" w:rsidR="001977F3" w:rsidRDefault="001977F3" w:rsidP="00E57498">
            <w:pPr>
              <w:pStyle w:val="TAC"/>
            </w:pPr>
            <w:r>
              <w:t>1.46  dB</w:t>
            </w:r>
          </w:p>
          <w:p w14:paraId="7FD96FB1"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14:paraId="539ED41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F3C04ED" w14:textId="77777777" w:rsidR="001977F3" w:rsidRDefault="001977F3" w:rsidP="00E57498">
            <w:pPr>
              <w:pStyle w:val="TAC"/>
            </w:pPr>
            <w:r>
              <w:t>1.41 dB</w:t>
            </w:r>
          </w:p>
          <w:p w14:paraId="0C95A7E8"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14:paraId="64571E69" w14:textId="77777777" w:rsidR="001977F3" w:rsidRDefault="001977F3" w:rsidP="00E57498">
            <w:pPr>
              <w:pStyle w:val="TAC"/>
            </w:pPr>
            <w:r>
              <w:t>1.32 dB</w:t>
            </w:r>
          </w:p>
          <w:p w14:paraId="7D3685A5"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14:paraId="2FB21389" w14:textId="77777777" w:rsidR="001977F3" w:rsidRDefault="001977F3" w:rsidP="00E57498">
            <w:pPr>
              <w:pStyle w:val="TAC"/>
            </w:pPr>
            <w:r>
              <w:t>0.84 dB</w:t>
            </w:r>
          </w:p>
          <w:p w14:paraId="5DA44DB4" w14:textId="77777777" w:rsidR="001977F3" w:rsidRDefault="001977F3" w:rsidP="00E57498">
            <w:pPr>
              <w:pStyle w:val="TAC"/>
            </w:pPr>
            <w:r>
              <w:t>2.86 Mbps</w:t>
            </w:r>
          </w:p>
        </w:tc>
      </w:tr>
      <w:tr w:rsidR="001977F3" w14:paraId="32911B8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884DBED"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5D47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E3A626" w14:textId="77777777" w:rsidR="001977F3" w:rsidRDefault="001977F3" w:rsidP="00E57498">
            <w:pPr>
              <w:pStyle w:val="TAC"/>
            </w:pPr>
            <w:r>
              <w:t>13.20 dB</w:t>
            </w:r>
          </w:p>
          <w:p w14:paraId="6869FB5C"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14:paraId="44DCE67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9834317" w14:textId="77777777" w:rsidR="001977F3" w:rsidRDefault="001977F3" w:rsidP="00E57498">
            <w:pPr>
              <w:pStyle w:val="TAC"/>
            </w:pPr>
            <w:r>
              <w:t>13.38 dB</w:t>
            </w:r>
          </w:p>
          <w:p w14:paraId="6BB1C8F5"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14:paraId="1E7745A8" w14:textId="77777777" w:rsidR="001977F3" w:rsidRDefault="001977F3" w:rsidP="00E57498">
            <w:pPr>
              <w:pStyle w:val="TAC"/>
            </w:pPr>
            <w:r>
              <w:t>14.04 dB</w:t>
            </w:r>
          </w:p>
          <w:p w14:paraId="60B8122D"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14:paraId="109E2184" w14:textId="77777777" w:rsidR="001977F3" w:rsidRDefault="001977F3" w:rsidP="00E57498">
            <w:pPr>
              <w:pStyle w:val="TAC"/>
            </w:pPr>
            <w:r>
              <w:t>14.10 dB</w:t>
            </w:r>
          </w:p>
          <w:p w14:paraId="1D787E47" w14:textId="77777777" w:rsidR="001977F3" w:rsidRDefault="001977F3" w:rsidP="00E57498">
            <w:pPr>
              <w:pStyle w:val="TAC"/>
            </w:pPr>
            <w:r>
              <w:t>12.94 Mbps</w:t>
            </w:r>
          </w:p>
        </w:tc>
      </w:tr>
      <w:tr w:rsidR="001977F3" w14:paraId="4CED7BF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3DA94B7"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7F59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1E48149" w14:textId="77777777" w:rsidR="001977F3" w:rsidRDefault="001977F3" w:rsidP="00E57498">
            <w:pPr>
              <w:pStyle w:val="TAC"/>
            </w:pPr>
            <w:r>
              <w:t>22.45 dB</w:t>
            </w:r>
          </w:p>
          <w:p w14:paraId="76409D9D"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14:paraId="27EB96E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091A53" w14:textId="77777777" w:rsidR="001977F3" w:rsidRDefault="001977F3" w:rsidP="00E57498">
            <w:pPr>
              <w:pStyle w:val="TAC"/>
            </w:pPr>
            <w:r>
              <w:t>29.25 dB</w:t>
            </w:r>
          </w:p>
          <w:p w14:paraId="3C43A60A" w14:textId="77777777"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14:paraId="0A4596D7"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2AB87B57" w14:textId="77777777" w:rsidR="001977F3" w:rsidRDefault="001977F3" w:rsidP="00E57498">
            <w:pPr>
              <w:pStyle w:val="TAC"/>
            </w:pPr>
            <w:r>
              <w:t>23.67 dB</w:t>
            </w:r>
          </w:p>
          <w:p w14:paraId="02608C28" w14:textId="77777777" w:rsidR="001977F3" w:rsidRDefault="001977F3" w:rsidP="00E57498">
            <w:pPr>
              <w:pStyle w:val="TAC"/>
            </w:pPr>
            <w:r>
              <w:t>21.58 Mbps</w:t>
            </w:r>
          </w:p>
        </w:tc>
      </w:tr>
      <w:tr w:rsidR="001977F3" w14:paraId="4B64EDC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DB8F391"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475F8AE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A038911" w14:textId="77777777" w:rsidR="001977F3" w:rsidRDefault="001977F3" w:rsidP="00E57498">
            <w:pPr>
              <w:pStyle w:val="TAC"/>
            </w:pPr>
            <w:r>
              <w:t xml:space="preserve">SNR at 10% BLER </w:t>
            </w:r>
          </w:p>
          <w:p w14:paraId="74AE48D5"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D16BA"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DC772"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2692D24"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597E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1E40C"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65389" w14:textId="77777777" w:rsidR="001977F3" w:rsidRDefault="001977F3" w:rsidP="00E57498">
            <w:pPr>
              <w:pStyle w:val="TAC"/>
            </w:pPr>
            <w:r>
              <w:t xml:space="preserve">TTI length=14 </w:t>
            </w:r>
          </w:p>
        </w:tc>
      </w:tr>
      <w:tr w:rsidR="001977F3" w14:paraId="28354B7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761B65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A9CCDF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C967CEF" w14:textId="77777777" w:rsidR="001977F3" w:rsidRDefault="001977F3" w:rsidP="00E57498">
            <w:pPr>
              <w:pStyle w:val="TAC"/>
            </w:pPr>
            <w:r>
              <w:t>1.46 dB</w:t>
            </w:r>
          </w:p>
          <w:p w14:paraId="2443AE80"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538A17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B5644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D476D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1DF2257" w14:textId="77777777" w:rsidR="001977F3" w:rsidRDefault="001977F3" w:rsidP="00E57498">
            <w:pPr>
              <w:pStyle w:val="TAC"/>
              <w:rPr>
                <w:b/>
                <w:noProof/>
                <w:sz w:val="22"/>
              </w:rPr>
            </w:pPr>
          </w:p>
        </w:tc>
      </w:tr>
      <w:tr w:rsidR="001977F3" w14:paraId="398D623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F9C97E7"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57C4EE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CED14BF" w14:textId="77777777" w:rsidR="001977F3" w:rsidRDefault="001977F3" w:rsidP="00E57498">
            <w:pPr>
              <w:pStyle w:val="TAC"/>
            </w:pPr>
            <w:r>
              <w:t>13.46 dB</w:t>
            </w:r>
          </w:p>
          <w:p w14:paraId="4E41A8C5"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14:paraId="47F46F0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755054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3B7B66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9DC7551" w14:textId="77777777" w:rsidR="001977F3" w:rsidRDefault="001977F3" w:rsidP="00E57498">
            <w:pPr>
              <w:pStyle w:val="TAC"/>
              <w:rPr>
                <w:b/>
                <w:noProof/>
                <w:sz w:val="22"/>
              </w:rPr>
            </w:pPr>
          </w:p>
        </w:tc>
      </w:tr>
      <w:tr w:rsidR="001977F3" w14:paraId="345310F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FFEB8BD"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A02312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124A72A" w14:textId="77777777" w:rsidR="001977F3" w:rsidRDefault="001977F3" w:rsidP="00E57498">
            <w:pPr>
              <w:pStyle w:val="TAC"/>
            </w:pPr>
            <w:r>
              <w:t>25.74 dB</w:t>
            </w:r>
          </w:p>
          <w:p w14:paraId="262DFC15" w14:textId="77777777"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14:paraId="4D2C74F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D90F31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CC98EE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B7BB81D" w14:textId="77777777" w:rsidR="001977F3" w:rsidRDefault="001977F3" w:rsidP="00E57498">
            <w:pPr>
              <w:pStyle w:val="TAC"/>
              <w:rPr>
                <w:b/>
                <w:noProof/>
                <w:sz w:val="22"/>
              </w:rPr>
            </w:pPr>
          </w:p>
        </w:tc>
      </w:tr>
      <w:tr w:rsidR="001977F3" w14:paraId="3F84F8A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1BECB2A"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14:paraId="072D9D3A"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6B430164" w14:textId="77777777" w:rsidR="00ED3B4C" w:rsidRDefault="00ED3B4C" w:rsidP="00ED348A">
            <w:pPr>
              <w:pStyle w:val="TAC"/>
            </w:pPr>
            <w:r>
              <w:t xml:space="preserve">SNR at 10% BLER </w:t>
            </w:r>
          </w:p>
          <w:p w14:paraId="04994F6B" w14:textId="77777777" w:rsidR="00ED3B4C" w:rsidRDefault="00ED3B4C"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8798A" w14:textId="77777777" w:rsidR="00ED3B4C" w:rsidRDefault="00ED3B4C"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B696A" w14:textId="77777777" w:rsidR="00ED3B4C" w:rsidRDefault="00ED3B4C"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8F7EFE2" w14:textId="77777777" w:rsidR="00ED3B4C" w:rsidRPr="0086623E" w:rsidRDefault="00ED3B4C"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A8BFD" w14:textId="77777777" w:rsidR="00ED3B4C" w:rsidRDefault="00ED3B4C"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94F69" w14:textId="77777777" w:rsidR="00ED3B4C" w:rsidRDefault="00ED3B4C"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85B91" w14:textId="77777777" w:rsidR="00ED3B4C" w:rsidRDefault="00ED3B4C" w:rsidP="00ED348A">
            <w:pPr>
              <w:pStyle w:val="TAC"/>
            </w:pPr>
            <w:r>
              <w:t xml:space="preserve">TTI length=14 </w:t>
            </w:r>
          </w:p>
        </w:tc>
      </w:tr>
      <w:tr w:rsidR="00ED3B4C" w14:paraId="740A66AA"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7BF55B7C" w14:textId="77777777" w:rsidR="00ED3B4C" w:rsidRDefault="00ED3B4C"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0EC3A4B4"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2923C3A" w14:textId="77777777" w:rsidR="00ED3B4C" w:rsidRDefault="00ED3B4C" w:rsidP="00ED348A">
            <w:pPr>
              <w:pStyle w:val="TAC"/>
            </w:pPr>
            <w:r>
              <w:rPr>
                <w:rFonts w:hint="eastAsia"/>
                <w:lang w:eastAsia="zh-CN"/>
              </w:rPr>
              <w:t>0.2</w:t>
            </w:r>
            <w:r>
              <w:t xml:space="preserve"> dB</w:t>
            </w:r>
          </w:p>
          <w:p w14:paraId="3F1D1E57" w14:textId="77777777" w:rsidR="00ED3B4C" w:rsidRDefault="00ED3B4C" w:rsidP="00ED348A">
            <w:pPr>
              <w:pStyle w:val="TAC"/>
            </w:pPr>
            <w:r>
              <w:rPr>
                <w:rFonts w:hint="eastAsia"/>
                <w:lang w:eastAsia="zh-CN"/>
              </w:rPr>
              <w:t>2.03</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5B21BBF5"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349A5E"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512E55C"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0F5D2C3" w14:textId="77777777" w:rsidR="00ED3B4C" w:rsidRDefault="00ED3B4C" w:rsidP="00ED348A">
            <w:pPr>
              <w:pStyle w:val="TAC"/>
            </w:pPr>
            <w:r>
              <w:rPr>
                <w:rFonts w:hint="eastAsia"/>
                <w:lang w:eastAsia="zh-CN"/>
              </w:rPr>
              <w:t>0.3</w:t>
            </w:r>
            <w:r>
              <w:t xml:space="preserve"> dB</w:t>
            </w:r>
          </w:p>
          <w:p w14:paraId="01A3629A" w14:textId="77777777" w:rsidR="00ED3B4C" w:rsidRDefault="00ED3B4C" w:rsidP="00B33630">
            <w:pPr>
              <w:pStyle w:val="TAC"/>
              <w:rPr>
                <w:b/>
                <w:noProof/>
                <w:sz w:val="22"/>
              </w:rPr>
            </w:pPr>
            <w:r>
              <w:rPr>
                <w:rFonts w:hint="eastAsia"/>
                <w:lang w:eastAsia="zh-CN"/>
              </w:rPr>
              <w:t>2.</w:t>
            </w:r>
            <w:r w:rsidR="00B33630">
              <w:rPr>
                <w:rFonts w:hint="eastAsia"/>
                <w:lang w:eastAsia="zh-CN"/>
              </w:rPr>
              <w:t>13</w:t>
            </w:r>
            <w:r>
              <w:t xml:space="preserve"> Mbps</w:t>
            </w:r>
          </w:p>
        </w:tc>
      </w:tr>
      <w:tr w:rsidR="00ED3B4C" w14:paraId="03D19A57"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4E1174DB" w14:textId="77777777" w:rsidR="00ED3B4C" w:rsidRDefault="00ED3B4C"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EBCC68F"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B1A1CFC" w14:textId="77777777" w:rsidR="00ED3B4C" w:rsidRDefault="00ED3B4C" w:rsidP="00ED348A">
            <w:pPr>
              <w:pStyle w:val="TAC"/>
            </w:pPr>
            <w:r>
              <w:rPr>
                <w:rFonts w:hint="eastAsia"/>
                <w:lang w:eastAsia="zh-CN"/>
              </w:rPr>
              <w:t>13.0</w:t>
            </w:r>
            <w:r>
              <w:t xml:space="preserve"> dB</w:t>
            </w:r>
          </w:p>
          <w:p w14:paraId="33D6E2DD" w14:textId="77777777" w:rsidR="00ED3B4C" w:rsidRDefault="00ED3B4C" w:rsidP="00ED348A">
            <w:pPr>
              <w:pStyle w:val="TAC"/>
            </w:pPr>
            <w:r>
              <w:rPr>
                <w:rFonts w:hint="eastAsia"/>
                <w:lang w:eastAsia="zh-CN"/>
              </w:rPr>
              <w:t>9.59</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55CA00BD"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18B454D"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6EE715E"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47FE72F" w14:textId="77777777" w:rsidR="00ED3B4C" w:rsidRDefault="00ED3B4C" w:rsidP="00ED348A">
            <w:pPr>
              <w:pStyle w:val="TAC"/>
            </w:pPr>
            <w:r>
              <w:rPr>
                <w:rFonts w:hint="eastAsia"/>
                <w:lang w:eastAsia="zh-CN"/>
              </w:rPr>
              <w:t>14.2</w:t>
            </w:r>
            <w:r>
              <w:t xml:space="preserve"> dB</w:t>
            </w:r>
          </w:p>
          <w:p w14:paraId="49D4CD37" w14:textId="77777777" w:rsidR="00ED3B4C" w:rsidRDefault="00ED3B4C" w:rsidP="00B33630">
            <w:pPr>
              <w:pStyle w:val="TAC"/>
              <w:rPr>
                <w:b/>
                <w:noProof/>
                <w:sz w:val="22"/>
              </w:rPr>
            </w:pPr>
            <w:r>
              <w:rPr>
                <w:rFonts w:hint="eastAsia"/>
                <w:lang w:eastAsia="zh-CN"/>
              </w:rPr>
              <w:t>9.</w:t>
            </w:r>
            <w:r w:rsidR="00B33630">
              <w:rPr>
                <w:rFonts w:hint="eastAsia"/>
                <w:lang w:eastAsia="zh-CN"/>
              </w:rPr>
              <w:t>67</w:t>
            </w:r>
            <w:r>
              <w:t xml:space="preserve"> Mbps</w:t>
            </w:r>
          </w:p>
        </w:tc>
      </w:tr>
      <w:tr w:rsidR="00ED3B4C" w14:paraId="45D08E0F"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1B1AA98A" w14:textId="77777777" w:rsidR="00ED3B4C" w:rsidRDefault="00ED3B4C"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8E6D3DE"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A5AE973" w14:textId="77777777" w:rsidR="00ED3B4C" w:rsidRDefault="00ED3B4C" w:rsidP="00ED348A">
            <w:pPr>
              <w:pStyle w:val="TAC"/>
            </w:pPr>
            <w:r>
              <w:rPr>
                <w:rFonts w:hint="eastAsia"/>
                <w:lang w:eastAsia="zh-CN"/>
              </w:rPr>
              <w:t>24.2</w:t>
            </w:r>
            <w:r>
              <w:t xml:space="preserve"> dB</w:t>
            </w:r>
          </w:p>
          <w:p w14:paraId="0CBAE002" w14:textId="77777777" w:rsidR="00ED3B4C" w:rsidRDefault="00ED3B4C" w:rsidP="00ED348A">
            <w:pPr>
              <w:pStyle w:val="TAC"/>
            </w:pPr>
            <w:r>
              <w:rPr>
                <w:rFonts w:hint="eastAsia"/>
                <w:lang w:eastAsia="zh-CN"/>
              </w:rPr>
              <w:t>16.07</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783070AF"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55FE01C"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A2579CB"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ABE690B" w14:textId="77777777" w:rsidR="00ED3B4C" w:rsidRPr="00ED3B4C" w:rsidRDefault="00ED3B4C" w:rsidP="00ED3B4C">
            <w:pPr>
              <w:pStyle w:val="TAC"/>
              <w:rPr>
                <w:lang w:eastAsia="zh-CN"/>
              </w:rPr>
            </w:pPr>
            <w:r>
              <w:rPr>
                <w:rFonts w:hint="eastAsia"/>
                <w:lang w:eastAsia="zh-CN"/>
              </w:rPr>
              <w:t>&gt;28</w:t>
            </w:r>
            <w:r>
              <w:t xml:space="preserve"> dB</w:t>
            </w:r>
          </w:p>
        </w:tc>
      </w:tr>
      <w:tr w:rsidR="00ED3B4C" w14:paraId="0CDCAD75"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6CE69EBA" w14:textId="77777777" w:rsidR="00ED3B4C" w:rsidRDefault="00ED3B4C" w:rsidP="00ED3B4C">
            <w:pPr>
              <w:pStyle w:val="TAC"/>
            </w:pPr>
            <w:r>
              <w:t xml:space="preserve">R1-163714 / </w:t>
            </w:r>
            <w:r w:rsidR="00E32A2A">
              <w:t>Source 5</w:t>
            </w:r>
            <w:r>
              <w:t xml:space="preserve"> </w:t>
            </w:r>
          </w:p>
          <w:p w14:paraId="66643822" w14:textId="77777777" w:rsidR="00ED3B4C" w:rsidRDefault="00ED3B4C" w:rsidP="00ED3B4C">
            <w:pPr>
              <w:pStyle w:val="TAC"/>
            </w:pPr>
            <w:r>
              <w:t>30 PRB, 10 MHz system bandwidth</w:t>
            </w:r>
          </w:p>
          <w:p w14:paraId="2DCA6637" w14:textId="77777777" w:rsidR="00ED3B4C" w:rsidRDefault="00ED3B4C" w:rsidP="00ED3B4C">
            <w:pPr>
              <w:pStyle w:val="TAC"/>
            </w:pPr>
            <w:r>
              <w:t>RX imperfections and 6% TX EVM,</w:t>
            </w:r>
          </w:p>
          <w:p w14:paraId="48C01B1B" w14:textId="77777777" w:rsidR="00ED3B4C" w:rsidRDefault="00ED3B4C" w:rsidP="00ED3B4C">
            <w:pPr>
              <w:pStyle w:val="TAC"/>
            </w:pPr>
            <w:r>
              <w:t>5 PRBs bundling for sTTI, 3 PRBs bundling for 1ms TTI.</w:t>
            </w:r>
          </w:p>
        </w:tc>
      </w:tr>
    </w:tbl>
    <w:p w14:paraId="08F72265" w14:textId="77777777" w:rsidR="00ED3B4C" w:rsidRPr="00ED3B4C" w:rsidRDefault="00ED3B4C" w:rsidP="00E57498">
      <w:pPr>
        <w:pStyle w:val="TH"/>
        <w:rPr>
          <w:lang w:eastAsia="zh-CN"/>
        </w:rPr>
      </w:pPr>
    </w:p>
    <w:p w14:paraId="0BEF3BB6" w14:textId="77777777" w:rsidR="001977F3" w:rsidRDefault="001977F3" w:rsidP="00E57498">
      <w:pPr>
        <w:pStyle w:val="TH"/>
      </w:pPr>
      <w:r>
        <w:br/>
        <w:t>Table C1.2-4 EPA,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58E9230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3D25F60" w14:textId="77777777" w:rsidR="001977F3" w:rsidRDefault="001977F3" w:rsidP="00E57498">
            <w:pPr>
              <w:pStyle w:val="TAC"/>
            </w:pPr>
            <w:r>
              <w:t xml:space="preserve">SNR at 10% BLER </w:t>
            </w:r>
          </w:p>
          <w:p w14:paraId="68A1D0CC"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403BE"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05D8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52FCA4C"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0947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B4376"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7D73E" w14:textId="77777777" w:rsidR="001977F3" w:rsidRDefault="001977F3" w:rsidP="00E57498">
            <w:pPr>
              <w:pStyle w:val="TAC"/>
            </w:pPr>
            <w:r>
              <w:t xml:space="preserve">TTI length=14 </w:t>
            </w:r>
          </w:p>
        </w:tc>
      </w:tr>
      <w:tr w:rsidR="001977F3" w14:paraId="525688D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2F2155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99B3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334B3C7" w14:textId="77777777" w:rsidR="001977F3" w:rsidRDefault="001977F3" w:rsidP="00E57498">
            <w:pPr>
              <w:pStyle w:val="TAC"/>
            </w:pPr>
            <w:r>
              <w:t>7.49 dB</w:t>
            </w:r>
          </w:p>
          <w:p w14:paraId="17E18A26" w14:textId="77777777"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14:paraId="427D97C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7342161" w14:textId="77777777" w:rsidR="001977F3" w:rsidRDefault="001977F3" w:rsidP="00E57498">
            <w:pPr>
              <w:pStyle w:val="TAC"/>
            </w:pPr>
            <w:r>
              <w:t>7.49 dB</w:t>
            </w:r>
          </w:p>
          <w:p w14:paraId="55F164A6" w14:textId="77777777"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14:paraId="28AF090D" w14:textId="77777777" w:rsidR="001977F3" w:rsidRDefault="001977F3" w:rsidP="00E57498">
            <w:pPr>
              <w:pStyle w:val="TAC"/>
            </w:pPr>
            <w:r>
              <w:t>7.34 dB</w:t>
            </w:r>
          </w:p>
          <w:p w14:paraId="5DFAFBE8" w14:textId="77777777"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14:paraId="009ED85D" w14:textId="77777777" w:rsidR="001977F3" w:rsidRDefault="001977F3" w:rsidP="00E57498">
            <w:pPr>
              <w:pStyle w:val="TAC"/>
            </w:pPr>
            <w:r>
              <w:t>6.65 dB</w:t>
            </w:r>
          </w:p>
          <w:p w14:paraId="68DF1C88" w14:textId="77777777" w:rsidR="001977F3" w:rsidRDefault="001977F3" w:rsidP="00E57498">
            <w:pPr>
              <w:pStyle w:val="TAC"/>
            </w:pPr>
            <w:r>
              <w:t>5.73 Mbps</w:t>
            </w:r>
          </w:p>
        </w:tc>
      </w:tr>
      <w:tr w:rsidR="001977F3" w14:paraId="41B64CB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CCB7F15"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73B9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D151BF1" w14:textId="77777777" w:rsidR="001977F3" w:rsidRDefault="001977F3" w:rsidP="00E57498">
            <w:pPr>
              <w:pStyle w:val="TAC"/>
            </w:pPr>
            <w:r>
              <w:t>23.11 dB</w:t>
            </w:r>
          </w:p>
          <w:p w14:paraId="1DDDC678" w14:textId="77777777"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14:paraId="60139BD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B4F8F47" w14:textId="77777777" w:rsidR="001977F3" w:rsidRDefault="001977F3" w:rsidP="00E57498">
            <w:pPr>
              <w:pStyle w:val="TAC"/>
            </w:pPr>
            <w:r>
              <w:t>26.02 dB</w:t>
            </w:r>
          </w:p>
          <w:p w14:paraId="66388BC1" w14:textId="77777777"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14:paraId="225659C9"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65BF325C" w14:textId="77777777" w:rsidR="001977F3" w:rsidRDefault="001977F3" w:rsidP="00E57498">
            <w:pPr>
              <w:pStyle w:val="TAC"/>
            </w:pPr>
            <w:r>
              <w:t>24.92 dB</w:t>
            </w:r>
          </w:p>
          <w:p w14:paraId="72FBD20E" w14:textId="77777777" w:rsidR="001977F3" w:rsidRDefault="001977F3" w:rsidP="00E57498">
            <w:pPr>
              <w:pStyle w:val="TAC"/>
            </w:pPr>
            <w:r>
              <w:t>25.89 Mbps</w:t>
            </w:r>
          </w:p>
        </w:tc>
      </w:tr>
      <w:tr w:rsidR="001977F3" w14:paraId="17C5A60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9AAA6A3"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762A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61F82CB"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61E98A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741C48"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1C6DDBB0"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3D91A722" w14:textId="77777777" w:rsidR="001977F3" w:rsidRDefault="001977F3" w:rsidP="00E57498">
            <w:pPr>
              <w:pStyle w:val="TAC"/>
            </w:pPr>
            <w:r>
              <w:t xml:space="preserve">&gt;36 </w:t>
            </w:r>
          </w:p>
        </w:tc>
      </w:tr>
      <w:tr w:rsidR="001977F3" w14:paraId="760DF47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47F6337"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0700F98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0678D7D" w14:textId="77777777" w:rsidR="001977F3" w:rsidRDefault="001977F3" w:rsidP="00E57498">
            <w:pPr>
              <w:pStyle w:val="TAC"/>
            </w:pPr>
            <w:r>
              <w:t xml:space="preserve">SNR at 10% BLER </w:t>
            </w:r>
          </w:p>
          <w:p w14:paraId="6FABA064"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50E1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9983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A00467F"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D66E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193EB"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47CB5" w14:textId="77777777" w:rsidR="001977F3" w:rsidRDefault="001977F3" w:rsidP="00E57498">
            <w:pPr>
              <w:pStyle w:val="TAC"/>
            </w:pPr>
            <w:r>
              <w:t xml:space="preserve">TTI length=14 </w:t>
            </w:r>
          </w:p>
        </w:tc>
      </w:tr>
      <w:tr w:rsidR="001977F3" w14:paraId="590B39D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B719EB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0E290D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EDAA6EC" w14:textId="77777777" w:rsidR="001977F3" w:rsidRDefault="001977F3" w:rsidP="00E57498">
            <w:pPr>
              <w:pStyle w:val="TAC"/>
            </w:pPr>
            <w:r>
              <w:t>7.52 dB</w:t>
            </w:r>
          </w:p>
          <w:p w14:paraId="55429562" w14:textId="77777777"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14:paraId="7669AEE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F68FAF6"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9709E3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07163B7" w14:textId="77777777" w:rsidR="001977F3" w:rsidRDefault="001977F3" w:rsidP="00E57498">
            <w:pPr>
              <w:pStyle w:val="TAC"/>
              <w:rPr>
                <w:b/>
                <w:noProof/>
                <w:sz w:val="22"/>
              </w:rPr>
            </w:pPr>
          </w:p>
        </w:tc>
      </w:tr>
      <w:tr w:rsidR="001977F3" w14:paraId="458B37E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EB80A6A"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1574354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62D14E0" w14:textId="77777777" w:rsidR="001977F3" w:rsidRDefault="001977F3" w:rsidP="00E57498">
            <w:pPr>
              <w:pStyle w:val="TAC"/>
            </w:pPr>
            <w:r>
              <w:t>25.87 dB</w:t>
            </w:r>
          </w:p>
          <w:p w14:paraId="2A86A9AC" w14:textId="77777777"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14:paraId="0B27EC3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59E1E2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DF770A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8AA3A4B" w14:textId="77777777" w:rsidR="001977F3" w:rsidRDefault="001977F3" w:rsidP="00E57498">
            <w:pPr>
              <w:pStyle w:val="TAC"/>
              <w:rPr>
                <w:b/>
                <w:noProof/>
                <w:sz w:val="22"/>
              </w:rPr>
            </w:pPr>
          </w:p>
        </w:tc>
      </w:tr>
      <w:tr w:rsidR="001977F3" w14:paraId="5FBCC71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8ED2910"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0D4CF38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C26412D"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429F46B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68E5D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A4689F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F281510" w14:textId="77777777" w:rsidR="001977F3" w:rsidRDefault="001977F3" w:rsidP="00E57498">
            <w:pPr>
              <w:pStyle w:val="TAC"/>
              <w:rPr>
                <w:b/>
                <w:noProof/>
                <w:sz w:val="22"/>
              </w:rPr>
            </w:pPr>
          </w:p>
        </w:tc>
      </w:tr>
      <w:tr w:rsidR="001977F3" w14:paraId="6ECA2E47"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82F0470"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14:paraId="72312564"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5E41B8" w14:textId="77777777"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0C074A" w14:textId="77777777"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805462" w14:textId="77777777"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321DC6" w14:textId="77777777"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AD1D88" w14:textId="77777777" w:rsidR="001977F3" w:rsidRDefault="001977F3" w:rsidP="00E57498">
            <w:pPr>
              <w:pStyle w:val="TAC"/>
              <w:rPr>
                <w:rFonts w:ascii="Calibri" w:hAnsi="Calibri"/>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52B3C2" w14:textId="77777777"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C71302" w14:textId="77777777" w:rsidR="001977F3" w:rsidRDefault="001977F3" w:rsidP="00E57498">
            <w:pPr>
              <w:pStyle w:val="TAC"/>
              <w:rPr>
                <w:rFonts w:ascii="Calibri" w:hAnsi="Calibri"/>
                <w:b/>
                <w:noProof/>
                <w:sz w:val="22"/>
              </w:rPr>
            </w:pPr>
            <w:r>
              <w:rPr>
                <w:rFonts w:ascii="Calibri" w:hAnsi="Calibri"/>
              </w:rPr>
              <w:t xml:space="preserve">TTI length=14 </w:t>
            </w:r>
          </w:p>
        </w:tc>
      </w:tr>
      <w:tr w:rsidR="001977F3" w14:paraId="62AF2A91"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745C4C" w14:textId="77777777"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505A9E6" w14:textId="77777777" w:rsidR="001977F3" w:rsidRDefault="001977F3" w:rsidP="00E57498">
            <w:pPr>
              <w:pStyle w:val="TAC"/>
              <w:rPr>
                <w:rFonts w:ascii="Calibri" w:hAnsi="Calibri"/>
                <w:lang w:eastAsia="zh-CN"/>
              </w:rPr>
            </w:pPr>
            <w:r>
              <w:rPr>
                <w:rFonts w:ascii="Calibri" w:hAnsi="Calibri"/>
                <w:lang w:eastAsia="zh-CN"/>
              </w:rPr>
              <w:t>--</w:t>
            </w:r>
          </w:p>
          <w:p w14:paraId="6553B1AC"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6D3FA82" w14:textId="77777777" w:rsidR="001977F3" w:rsidRDefault="001977F3" w:rsidP="00E57498">
            <w:pPr>
              <w:pStyle w:val="TAC"/>
              <w:rPr>
                <w:rFonts w:ascii="Calibri" w:hAnsi="Calibri"/>
                <w:lang w:eastAsia="zh-CN"/>
              </w:rPr>
            </w:pPr>
            <w:r>
              <w:rPr>
                <w:rFonts w:ascii="Calibri" w:hAnsi="Calibri"/>
                <w:lang w:eastAsia="zh-CN"/>
              </w:rPr>
              <w:t xml:space="preserve">13.3dB </w:t>
            </w:r>
          </w:p>
          <w:p w14:paraId="1D3E4411" w14:textId="77777777" w:rsidR="001977F3" w:rsidRDefault="001977F3" w:rsidP="00E57498">
            <w:pPr>
              <w:pStyle w:val="TAC"/>
              <w:rPr>
                <w:rFonts w:ascii="Calibri" w:hAnsi="Calibri"/>
                <w:lang w:eastAsia="zh-CN"/>
              </w:rPr>
            </w:pPr>
            <w:r>
              <w:rPr>
                <w:rFonts w:ascii="Calibri" w:hAnsi="Calibri"/>
                <w:lang w:eastAsia="zh-CN"/>
              </w:rPr>
              <w:t>3.4839Mbps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8C5F6CC" w14:textId="77777777" w:rsidR="001977F3" w:rsidRDefault="001977F3" w:rsidP="00E57498">
            <w:pPr>
              <w:pStyle w:val="TAC"/>
              <w:rPr>
                <w:rFonts w:ascii="Calibri" w:hAnsi="Calibri"/>
                <w:lang w:eastAsia="zh-CN"/>
              </w:rPr>
            </w:pPr>
            <w:r>
              <w:rPr>
                <w:rFonts w:ascii="Calibri" w:hAnsi="Calibri"/>
                <w:lang w:eastAsia="zh-CN"/>
              </w:rPr>
              <w:t>--</w:t>
            </w:r>
          </w:p>
          <w:p w14:paraId="5D99D9E8"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2498566" w14:textId="77777777" w:rsidR="001977F3" w:rsidRDefault="001977F3" w:rsidP="00E57498">
            <w:pPr>
              <w:pStyle w:val="TAC"/>
              <w:rPr>
                <w:rFonts w:ascii="Calibri" w:hAnsi="Calibri"/>
                <w:lang w:eastAsia="zh-CN"/>
              </w:rPr>
            </w:pPr>
            <w:r>
              <w:rPr>
                <w:rFonts w:ascii="Calibri" w:hAnsi="Calibri"/>
                <w:lang w:eastAsia="zh-CN"/>
              </w:rPr>
              <w:t>--</w:t>
            </w:r>
          </w:p>
          <w:p w14:paraId="098F9E62"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BBC0AF" w14:textId="77777777" w:rsidR="001977F3" w:rsidRDefault="001977F3" w:rsidP="00E57498">
            <w:pPr>
              <w:pStyle w:val="TAC"/>
              <w:rPr>
                <w:rFonts w:ascii="Calibri" w:hAnsi="Calibri"/>
                <w:lang w:eastAsia="zh-CN"/>
              </w:rPr>
            </w:pPr>
            <w:r>
              <w:rPr>
                <w:rFonts w:ascii="Calibri" w:hAnsi="Calibri"/>
                <w:lang w:eastAsia="zh-CN"/>
              </w:rPr>
              <w:t xml:space="preserve">14dB </w:t>
            </w:r>
          </w:p>
          <w:p w14:paraId="6EDBE46B" w14:textId="77777777" w:rsidR="001977F3" w:rsidRDefault="001977F3" w:rsidP="00E57498">
            <w:pPr>
              <w:pStyle w:val="TAC"/>
              <w:rPr>
                <w:rFonts w:ascii="Calibri" w:hAnsi="Calibri"/>
                <w:lang w:eastAsia="zh-CN"/>
              </w:rPr>
            </w:pPr>
            <w:r>
              <w:rPr>
                <w:rFonts w:ascii="Calibri" w:hAnsi="Calibri"/>
                <w:lang w:eastAsia="zh-CN"/>
              </w:rPr>
              <w:t>4.1186Mbps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4D6DDD4" w14:textId="77777777" w:rsidR="001977F3" w:rsidRDefault="001977F3" w:rsidP="00E57498">
            <w:pPr>
              <w:pStyle w:val="TAC"/>
              <w:rPr>
                <w:rFonts w:ascii="Calibri" w:hAnsi="Calibri"/>
                <w:lang w:eastAsia="zh-CN"/>
              </w:rPr>
            </w:pPr>
            <w:r>
              <w:rPr>
                <w:rFonts w:ascii="Calibri" w:hAnsi="Calibri"/>
                <w:lang w:eastAsia="zh-CN"/>
              </w:rPr>
              <w:t>10dB</w:t>
            </w:r>
          </w:p>
          <w:p w14:paraId="4208B25B" w14:textId="77777777" w:rsidR="001977F3" w:rsidRDefault="001977F3" w:rsidP="00E57498">
            <w:pPr>
              <w:pStyle w:val="TAC"/>
              <w:rPr>
                <w:rFonts w:ascii="Calibri" w:hAnsi="Calibri"/>
                <w:lang w:eastAsia="zh-CN"/>
              </w:rPr>
            </w:pPr>
            <w:r>
              <w:rPr>
                <w:rFonts w:ascii="Calibri" w:hAnsi="Calibri"/>
                <w:lang w:eastAsia="zh-CN"/>
              </w:rPr>
              <w:t>3.5568Mbps</w:t>
            </w:r>
          </w:p>
        </w:tc>
      </w:tr>
      <w:tr w:rsidR="001977F3" w14:paraId="1CF8D6D5"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00F0E3" w14:textId="77777777"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0262A1A" w14:textId="77777777" w:rsidR="001977F3" w:rsidRDefault="001977F3" w:rsidP="00E57498">
            <w:pPr>
              <w:pStyle w:val="TAC"/>
              <w:rPr>
                <w:rFonts w:ascii="Calibri" w:hAnsi="Calibri"/>
                <w:lang w:eastAsia="zh-CN"/>
              </w:rPr>
            </w:pPr>
            <w:r>
              <w:rPr>
                <w:rFonts w:ascii="Calibri" w:hAnsi="Calibri"/>
                <w:lang w:eastAsia="zh-CN"/>
              </w:rPr>
              <w:t>--</w:t>
            </w:r>
          </w:p>
          <w:p w14:paraId="132A082E"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E88934B" w14:textId="77777777" w:rsidR="001977F3" w:rsidRDefault="001977F3" w:rsidP="00E57498">
            <w:pPr>
              <w:pStyle w:val="TAC"/>
              <w:rPr>
                <w:rFonts w:ascii="Calibri" w:hAnsi="Calibri"/>
                <w:lang w:eastAsia="zh-CN"/>
              </w:rPr>
            </w:pPr>
            <w:r>
              <w:rPr>
                <w:rFonts w:ascii="Calibri" w:hAnsi="Calibri"/>
                <w:lang w:eastAsia="zh-CN"/>
              </w:rPr>
              <w:t>--</w:t>
            </w:r>
          </w:p>
          <w:p w14:paraId="68878221"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981CAE" w14:textId="77777777" w:rsidR="001977F3" w:rsidRDefault="001977F3" w:rsidP="00E57498">
            <w:pPr>
              <w:pStyle w:val="TAC"/>
              <w:rPr>
                <w:rFonts w:ascii="Calibri" w:hAnsi="Calibri"/>
                <w:lang w:eastAsia="zh-CN"/>
              </w:rPr>
            </w:pPr>
            <w:r>
              <w:rPr>
                <w:rFonts w:ascii="Calibri" w:hAnsi="Calibri"/>
                <w:lang w:eastAsia="zh-CN"/>
              </w:rPr>
              <w:t>--</w:t>
            </w:r>
          </w:p>
          <w:p w14:paraId="3391203F"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18ECCFA" w14:textId="77777777" w:rsidR="001977F3" w:rsidRDefault="001977F3" w:rsidP="00E57498">
            <w:pPr>
              <w:pStyle w:val="TAC"/>
              <w:rPr>
                <w:rFonts w:ascii="Calibri" w:hAnsi="Calibri"/>
                <w:lang w:eastAsia="zh-CN"/>
              </w:rPr>
            </w:pPr>
            <w:r>
              <w:rPr>
                <w:rFonts w:ascii="Calibri" w:hAnsi="Calibri"/>
                <w:lang w:eastAsia="zh-CN"/>
              </w:rPr>
              <w:t>--</w:t>
            </w:r>
          </w:p>
          <w:p w14:paraId="3E5A8696"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E9F452" w14:textId="77777777" w:rsidR="001977F3" w:rsidRDefault="001977F3" w:rsidP="00E57498">
            <w:pPr>
              <w:pStyle w:val="TAC"/>
              <w:rPr>
                <w:rFonts w:ascii="Calibri" w:hAnsi="Calibri"/>
                <w:lang w:eastAsia="zh-CN"/>
              </w:rPr>
            </w:pPr>
            <w:r>
              <w:rPr>
                <w:rFonts w:ascii="Calibri" w:hAnsi="Calibri"/>
                <w:lang w:eastAsia="zh-CN"/>
              </w:rPr>
              <w:t>--</w:t>
            </w:r>
          </w:p>
          <w:p w14:paraId="774EC0BB"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44C90F" w14:textId="77777777" w:rsidR="001977F3" w:rsidRDefault="001977F3" w:rsidP="00E57498">
            <w:pPr>
              <w:pStyle w:val="TAC"/>
              <w:rPr>
                <w:rFonts w:ascii="Calibri" w:hAnsi="Calibri"/>
                <w:lang w:eastAsia="zh-CN"/>
              </w:rPr>
            </w:pPr>
            <w:r>
              <w:rPr>
                <w:rFonts w:ascii="Calibri" w:hAnsi="Calibri"/>
                <w:lang w:eastAsia="zh-CN"/>
              </w:rPr>
              <w:t>32.2dB</w:t>
            </w:r>
          </w:p>
          <w:p w14:paraId="20E2197F" w14:textId="77777777" w:rsidR="001977F3" w:rsidRDefault="001977F3" w:rsidP="00E57498">
            <w:pPr>
              <w:pStyle w:val="TAC"/>
              <w:rPr>
                <w:rFonts w:ascii="Calibri" w:hAnsi="Calibri"/>
                <w:lang w:eastAsia="zh-CN"/>
              </w:rPr>
            </w:pPr>
            <w:r>
              <w:rPr>
                <w:rFonts w:ascii="Calibri" w:hAnsi="Calibri"/>
                <w:lang w:eastAsia="zh-CN"/>
              </w:rPr>
              <w:t>16.1568Mbps</w:t>
            </w:r>
          </w:p>
        </w:tc>
      </w:tr>
      <w:tr w:rsidR="001977F3" w14:paraId="60DF6A6B"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567DFA" w14:textId="77777777"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E2B9612" w14:textId="77777777" w:rsidR="001977F3" w:rsidRDefault="001977F3" w:rsidP="00E57498">
            <w:pPr>
              <w:pStyle w:val="TAC"/>
              <w:rPr>
                <w:rFonts w:ascii="Calibri" w:hAnsi="Calibri"/>
                <w:lang w:eastAsia="zh-CN"/>
              </w:rPr>
            </w:pPr>
            <w:r>
              <w:rPr>
                <w:rFonts w:ascii="Calibri" w:hAnsi="Calibri"/>
                <w:lang w:eastAsia="zh-CN"/>
              </w:rPr>
              <w:t>--</w:t>
            </w:r>
          </w:p>
          <w:p w14:paraId="2928F77F"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AB9D81" w14:textId="77777777" w:rsidR="001977F3" w:rsidRDefault="001977F3" w:rsidP="00E57498">
            <w:pPr>
              <w:pStyle w:val="TAC"/>
              <w:rPr>
                <w:rFonts w:ascii="Calibri" w:hAnsi="Calibri"/>
                <w:lang w:eastAsia="zh-CN"/>
              </w:rPr>
            </w:pPr>
            <w:r>
              <w:rPr>
                <w:rFonts w:ascii="Calibri" w:hAnsi="Calibri"/>
                <w:lang w:eastAsia="zh-CN"/>
              </w:rPr>
              <w:t>--</w:t>
            </w:r>
          </w:p>
          <w:p w14:paraId="09C61397"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EEA4467" w14:textId="77777777" w:rsidR="001977F3" w:rsidRDefault="001977F3" w:rsidP="00E57498">
            <w:pPr>
              <w:pStyle w:val="TAC"/>
              <w:rPr>
                <w:rFonts w:ascii="Calibri" w:hAnsi="Calibri"/>
                <w:lang w:eastAsia="zh-CN"/>
              </w:rPr>
            </w:pPr>
            <w:r>
              <w:rPr>
                <w:rFonts w:ascii="Calibri" w:hAnsi="Calibri"/>
                <w:lang w:eastAsia="zh-CN"/>
              </w:rPr>
              <w:t>--</w:t>
            </w:r>
          </w:p>
          <w:p w14:paraId="4C4ECDE7"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63DF063" w14:textId="77777777" w:rsidR="001977F3" w:rsidRDefault="001977F3" w:rsidP="00E57498">
            <w:pPr>
              <w:pStyle w:val="TAC"/>
              <w:rPr>
                <w:rFonts w:ascii="Calibri" w:hAnsi="Calibri"/>
                <w:lang w:eastAsia="zh-CN"/>
              </w:rPr>
            </w:pPr>
            <w:r>
              <w:rPr>
                <w:rFonts w:ascii="Calibri" w:hAnsi="Calibri"/>
                <w:lang w:eastAsia="zh-CN"/>
              </w:rPr>
              <w:t>--</w:t>
            </w:r>
          </w:p>
          <w:p w14:paraId="113BB4CC"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A93BDBE" w14:textId="77777777" w:rsidR="001977F3" w:rsidRDefault="001977F3" w:rsidP="00E57498">
            <w:pPr>
              <w:pStyle w:val="TAC"/>
              <w:rPr>
                <w:rFonts w:ascii="Calibri" w:hAnsi="Calibri"/>
                <w:lang w:eastAsia="zh-CN"/>
              </w:rPr>
            </w:pPr>
            <w:r>
              <w:rPr>
                <w:rFonts w:ascii="Calibri" w:hAnsi="Calibri"/>
                <w:lang w:eastAsia="zh-CN"/>
              </w:rPr>
              <w:t>--</w:t>
            </w:r>
          </w:p>
          <w:p w14:paraId="50E2EE60" w14:textId="77777777" w:rsidR="001977F3" w:rsidRDefault="001977F3" w:rsidP="00E57498">
            <w:pPr>
              <w:pStyle w:val="TAC"/>
              <w:rPr>
                <w:rFonts w:ascii="Calibri" w:hAnsi="Calibri"/>
                <w:lang w:eastAsia="zh-CN"/>
              </w:rPr>
            </w:pPr>
            <w:r>
              <w:rPr>
                <w:rFonts w:ascii="Calibri" w:hAnsi="Calibri"/>
                <w:lang w:eastAsia="zh-CN"/>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CDFB63D" w14:textId="77777777" w:rsidR="001977F3" w:rsidRDefault="001977F3" w:rsidP="00E57498">
            <w:pPr>
              <w:pStyle w:val="TAC"/>
              <w:rPr>
                <w:rFonts w:ascii="Calibri" w:hAnsi="Calibri"/>
                <w:lang w:eastAsia="zh-CN"/>
              </w:rPr>
            </w:pPr>
            <w:r>
              <w:rPr>
                <w:rFonts w:ascii="Calibri" w:hAnsi="Calibri"/>
                <w:lang w:eastAsia="zh-CN"/>
              </w:rPr>
              <w:t>--</w:t>
            </w:r>
          </w:p>
          <w:p w14:paraId="1D5F0214" w14:textId="77777777" w:rsidR="001977F3" w:rsidRDefault="001977F3" w:rsidP="00E57498">
            <w:pPr>
              <w:pStyle w:val="TAC"/>
              <w:rPr>
                <w:rFonts w:ascii="Calibri" w:hAnsi="Calibri"/>
                <w:lang w:eastAsia="zh-CN"/>
              </w:rPr>
            </w:pPr>
            <w:r>
              <w:rPr>
                <w:rFonts w:ascii="Calibri" w:hAnsi="Calibri"/>
                <w:lang w:eastAsia="zh-CN"/>
              </w:rPr>
              <w:t>--</w:t>
            </w:r>
          </w:p>
        </w:tc>
      </w:tr>
      <w:tr w:rsidR="001977F3" w14:paraId="55C46171" w14:textId="77777777"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6026AB4" w14:textId="77777777"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14:paraId="637F6FDE"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69DB152C" w14:textId="77777777" w:rsidR="009D7C07" w:rsidRDefault="009D7C07" w:rsidP="00ED348A">
            <w:pPr>
              <w:pStyle w:val="TAC"/>
            </w:pPr>
            <w:r>
              <w:t xml:space="preserve">SNR at 10% BLER </w:t>
            </w:r>
          </w:p>
          <w:p w14:paraId="14C8331F" w14:textId="77777777" w:rsidR="009D7C07" w:rsidRDefault="009D7C07"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DE295" w14:textId="77777777" w:rsidR="009D7C07" w:rsidRDefault="009D7C07"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FCA626B" w14:textId="77777777" w:rsidR="009D7C07" w:rsidRDefault="009D7C07"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22E791E" w14:textId="77777777" w:rsidR="009D7C07" w:rsidRPr="0086623E" w:rsidRDefault="009D7C07"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BE929FF" w14:textId="77777777" w:rsidR="009D7C07" w:rsidRDefault="009D7C07"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AFCFB06" w14:textId="77777777" w:rsidR="009D7C07" w:rsidRDefault="009D7C07"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636E86C" w14:textId="77777777" w:rsidR="009D7C07" w:rsidRDefault="009D7C07" w:rsidP="00ED348A">
            <w:pPr>
              <w:pStyle w:val="TAC"/>
            </w:pPr>
            <w:r>
              <w:t xml:space="preserve">TTI length=14 </w:t>
            </w:r>
          </w:p>
        </w:tc>
      </w:tr>
      <w:tr w:rsidR="009D7C07" w14:paraId="2D887A28"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2AF3826C" w14:textId="77777777" w:rsidR="009D7C07" w:rsidRDefault="009D7C07"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ADF3CDA"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12E6C4F" w14:textId="77777777" w:rsidR="009D7C07" w:rsidRDefault="009D7C07" w:rsidP="00ED348A">
            <w:pPr>
              <w:pStyle w:val="TAC"/>
            </w:pPr>
            <w:r>
              <w:rPr>
                <w:rFonts w:hint="eastAsia"/>
                <w:lang w:eastAsia="zh-CN"/>
              </w:rPr>
              <w:t>6.1</w:t>
            </w:r>
            <w:r>
              <w:t xml:space="preserve"> dB</w:t>
            </w:r>
          </w:p>
          <w:p w14:paraId="2CFDE8DE" w14:textId="77777777" w:rsidR="009D7C07" w:rsidRPr="000D4531" w:rsidRDefault="009D7C07" w:rsidP="00ED348A">
            <w:pPr>
              <w:pStyle w:val="TAC"/>
            </w:pPr>
            <w:r>
              <w:rPr>
                <w:rFonts w:hint="eastAsia"/>
                <w:lang w:eastAsia="zh-CN"/>
              </w:rPr>
              <w:t>4.06</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3DB6225"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250E296"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411505C"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744B849" w14:textId="77777777" w:rsidR="009D7C07" w:rsidRDefault="009D7C07" w:rsidP="00ED348A">
            <w:pPr>
              <w:pStyle w:val="TAC"/>
            </w:pPr>
            <w:r>
              <w:rPr>
                <w:rFonts w:hint="eastAsia"/>
                <w:lang w:eastAsia="zh-CN"/>
              </w:rPr>
              <w:t>6.2</w:t>
            </w:r>
            <w:r>
              <w:t xml:space="preserve"> dB</w:t>
            </w:r>
          </w:p>
          <w:p w14:paraId="725E7A58" w14:textId="77777777" w:rsidR="009D7C07" w:rsidRDefault="009D7C07" w:rsidP="00ED348A">
            <w:pPr>
              <w:pStyle w:val="TAC"/>
              <w:rPr>
                <w:b/>
                <w:noProof/>
                <w:sz w:val="22"/>
              </w:rPr>
            </w:pPr>
            <w:r>
              <w:rPr>
                <w:rFonts w:hint="eastAsia"/>
                <w:lang w:eastAsia="zh-CN"/>
              </w:rPr>
              <w:t>4.26</w:t>
            </w:r>
            <w:r>
              <w:t xml:space="preserve"> Mbps</w:t>
            </w:r>
          </w:p>
        </w:tc>
      </w:tr>
      <w:tr w:rsidR="009D7C07" w14:paraId="13781F9F"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67C3117E" w14:textId="77777777" w:rsidR="009D7C07" w:rsidRDefault="009D7C07"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182FB1F"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8E8A0C3" w14:textId="77777777" w:rsidR="009D7C07" w:rsidRPr="000D4531"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F6C4422"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77ED0C0" w14:textId="77777777" w:rsidR="009D7C07" w:rsidRDefault="009D7C07" w:rsidP="00ED348A">
            <w:pPr>
              <w:pStyle w:val="TAC"/>
              <w:rPr>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71B2E17"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8C4081C" w14:textId="77777777" w:rsidR="009D7C07" w:rsidRDefault="009D7C07" w:rsidP="00ED348A">
            <w:pPr>
              <w:pStyle w:val="TAC"/>
              <w:rPr>
                <w:b/>
                <w:noProof/>
                <w:sz w:val="22"/>
              </w:rPr>
            </w:pPr>
          </w:p>
        </w:tc>
      </w:tr>
      <w:tr w:rsidR="009D7C07" w14:paraId="358D23DA"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261DD93" w14:textId="77777777" w:rsidR="009D7C07" w:rsidRDefault="009D7C07"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F7DF676"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E651790" w14:textId="77777777" w:rsidR="009D7C07" w:rsidRPr="000D4531" w:rsidRDefault="009D7C07" w:rsidP="009D7C07">
            <w:pPr>
              <w:pStyle w:val="TAC"/>
            </w:pPr>
            <w:r>
              <w:rPr>
                <w:rFonts w:hint="eastAsia"/>
                <w:lang w:eastAsia="zh-CN"/>
              </w:rPr>
              <w:t>&gt;36</w:t>
            </w:r>
            <w:r>
              <w:t xml:space="preserve"> dB</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745C21C"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A347AFF"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A5F65C7"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8D02E4E" w14:textId="77777777" w:rsidR="009D7C07" w:rsidRDefault="009D7C07" w:rsidP="009D7C07">
            <w:pPr>
              <w:pStyle w:val="TAC"/>
              <w:rPr>
                <w:b/>
                <w:noProof/>
                <w:sz w:val="22"/>
              </w:rPr>
            </w:pPr>
            <w:r>
              <w:rPr>
                <w:rFonts w:hint="eastAsia"/>
                <w:lang w:eastAsia="zh-CN"/>
              </w:rPr>
              <w:t>&gt;36</w:t>
            </w:r>
            <w:r>
              <w:t xml:space="preserve"> dB</w:t>
            </w:r>
          </w:p>
        </w:tc>
      </w:tr>
      <w:tr w:rsidR="009D7C07" w14:paraId="3819E3F6"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02A540E9" w14:textId="77777777" w:rsidR="009D7C07" w:rsidRDefault="009D7C07" w:rsidP="00ED348A">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18B7CE8A" w14:textId="77777777" w:rsidR="009D7C07" w:rsidRDefault="009D7C07" w:rsidP="00ED348A">
            <w:pPr>
              <w:pStyle w:val="TAC"/>
            </w:pPr>
            <w:r>
              <w:t>RX imperfections and 6% TX EVM,</w:t>
            </w:r>
          </w:p>
          <w:p w14:paraId="5E7B37D6" w14:textId="77777777" w:rsidR="009D7C07" w:rsidRDefault="009D7C07" w:rsidP="00ED348A">
            <w:pPr>
              <w:pStyle w:val="TAC"/>
            </w:pPr>
            <w:r>
              <w:t>5 PRBs bundling for sTTI, 3 PRBs bundling for 1ms TTI.</w:t>
            </w:r>
          </w:p>
        </w:tc>
      </w:tr>
    </w:tbl>
    <w:p w14:paraId="544B1854" w14:textId="77777777" w:rsidR="009D7C07" w:rsidRPr="009D7C07" w:rsidRDefault="009D7C07" w:rsidP="00E57498">
      <w:pPr>
        <w:pStyle w:val="TH"/>
        <w:rPr>
          <w:lang w:eastAsia="zh-CN"/>
        </w:rPr>
      </w:pPr>
    </w:p>
    <w:p w14:paraId="5FF11EB0" w14:textId="77777777" w:rsidR="001977F3" w:rsidRDefault="001977F3" w:rsidP="00E57498">
      <w:pPr>
        <w:pStyle w:val="TH"/>
      </w:pPr>
      <w:r>
        <w:br/>
        <w:t>Table C1.2-5 EVA,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7580967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0332D6A" w14:textId="77777777" w:rsidR="001977F3" w:rsidRDefault="001977F3" w:rsidP="00E57498">
            <w:pPr>
              <w:pStyle w:val="TAC"/>
            </w:pPr>
            <w:r>
              <w:t xml:space="preserve">SNR at 10% BLER </w:t>
            </w:r>
          </w:p>
          <w:p w14:paraId="06620F6E"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6B338"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6576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6936E78"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1D4F2"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34292"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DC238" w14:textId="77777777" w:rsidR="001977F3" w:rsidRDefault="001977F3" w:rsidP="00E57498">
            <w:pPr>
              <w:pStyle w:val="TAC"/>
            </w:pPr>
            <w:r>
              <w:t xml:space="preserve">TTI length=14 </w:t>
            </w:r>
          </w:p>
        </w:tc>
      </w:tr>
      <w:tr w:rsidR="001977F3" w14:paraId="67CF9DC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1192EF1"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AB9F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82D9145" w14:textId="77777777" w:rsidR="001977F3" w:rsidRDefault="001977F3" w:rsidP="00E57498">
            <w:pPr>
              <w:pStyle w:val="TAC"/>
            </w:pPr>
            <w:r>
              <w:t>0.35 dB</w:t>
            </w:r>
          </w:p>
          <w:p w14:paraId="372B0206"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14:paraId="07F9609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4FC6F55" w14:textId="77777777" w:rsidR="001977F3" w:rsidRDefault="001977F3" w:rsidP="00E57498">
            <w:pPr>
              <w:pStyle w:val="TAC"/>
            </w:pPr>
            <w:r>
              <w:t>0.37 dB</w:t>
            </w:r>
          </w:p>
          <w:p w14:paraId="6347D2DD"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14:paraId="557150F6" w14:textId="77777777" w:rsidR="001977F3" w:rsidRDefault="001977F3" w:rsidP="00E57498">
            <w:pPr>
              <w:pStyle w:val="TAC"/>
            </w:pPr>
            <w:r>
              <w:t>0.33 dB</w:t>
            </w:r>
          </w:p>
          <w:p w14:paraId="773BBDB0"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14:paraId="49E8FE5A" w14:textId="77777777" w:rsidR="001977F3" w:rsidRDefault="001977F3" w:rsidP="00E57498">
            <w:pPr>
              <w:pStyle w:val="TAC"/>
            </w:pPr>
            <w:r>
              <w:t>-0.35 dB</w:t>
            </w:r>
          </w:p>
          <w:p w14:paraId="0A728E74" w14:textId="77777777" w:rsidR="001977F3" w:rsidRDefault="001977F3" w:rsidP="00E57498">
            <w:pPr>
              <w:pStyle w:val="TAC"/>
            </w:pPr>
            <w:r>
              <w:t>2.86 Mbps</w:t>
            </w:r>
          </w:p>
        </w:tc>
      </w:tr>
      <w:tr w:rsidR="001977F3" w14:paraId="6CD7F47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2E3D5FF"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56C2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63102D" w14:textId="77777777" w:rsidR="001977F3" w:rsidRDefault="001977F3" w:rsidP="00E57498">
            <w:pPr>
              <w:pStyle w:val="TAC"/>
            </w:pPr>
            <w:r>
              <w:t>12.37 dB</w:t>
            </w:r>
          </w:p>
          <w:p w14:paraId="3770596D"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14:paraId="6C23849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9A24E1A" w14:textId="77777777" w:rsidR="001977F3" w:rsidRDefault="001977F3" w:rsidP="00E57498">
            <w:pPr>
              <w:pStyle w:val="TAC"/>
            </w:pPr>
            <w:r>
              <w:t>12.39 dB</w:t>
            </w:r>
          </w:p>
          <w:p w14:paraId="529B0C98"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14:paraId="213EF232" w14:textId="77777777" w:rsidR="001977F3" w:rsidRDefault="001977F3" w:rsidP="00E57498">
            <w:pPr>
              <w:pStyle w:val="TAC"/>
            </w:pPr>
            <w:r>
              <w:t>12.70 dB</w:t>
            </w:r>
          </w:p>
          <w:p w14:paraId="06DE2CE1"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14:paraId="146C5682" w14:textId="77777777" w:rsidR="001977F3" w:rsidRDefault="001977F3" w:rsidP="00E57498">
            <w:pPr>
              <w:pStyle w:val="TAC"/>
            </w:pPr>
            <w:r>
              <w:t>12.27 dB</w:t>
            </w:r>
          </w:p>
          <w:p w14:paraId="1B3F777F" w14:textId="77777777" w:rsidR="001977F3" w:rsidRDefault="001977F3" w:rsidP="00E57498">
            <w:pPr>
              <w:pStyle w:val="TAC"/>
            </w:pPr>
            <w:r>
              <w:t>12.94 Mbps</w:t>
            </w:r>
          </w:p>
        </w:tc>
      </w:tr>
      <w:tr w:rsidR="001977F3" w14:paraId="1BBF9E3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3C95A75"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0186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ED47EA8" w14:textId="77777777" w:rsidR="001977F3" w:rsidRDefault="001977F3" w:rsidP="00E57498">
            <w:pPr>
              <w:pStyle w:val="TAC"/>
            </w:pPr>
            <w:r>
              <w:t>21.72 dB</w:t>
            </w:r>
          </w:p>
          <w:p w14:paraId="690BD410"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14:paraId="05D34C5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624A057" w14:textId="77777777" w:rsidR="001977F3" w:rsidRDefault="001977F3" w:rsidP="00E57498">
            <w:pPr>
              <w:pStyle w:val="TAC"/>
            </w:pPr>
            <w:r>
              <w:t>21.48 dB</w:t>
            </w:r>
          </w:p>
          <w:p w14:paraId="1627F151" w14:textId="77777777"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14:paraId="15615D63" w14:textId="77777777" w:rsidR="001977F3" w:rsidRDefault="001977F3" w:rsidP="00E57498">
            <w:pPr>
              <w:pStyle w:val="TAC"/>
            </w:pPr>
            <w:r>
              <w:t>21.52 dB</w:t>
            </w:r>
          </w:p>
          <w:p w14:paraId="534851D7" w14:textId="77777777"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14:paraId="18788BC3" w14:textId="77777777" w:rsidR="001977F3" w:rsidRDefault="001977F3" w:rsidP="00E57498">
            <w:pPr>
              <w:pStyle w:val="TAC"/>
            </w:pPr>
            <w:r>
              <w:t>21.51 dB</w:t>
            </w:r>
          </w:p>
          <w:p w14:paraId="63966578" w14:textId="77777777" w:rsidR="001977F3" w:rsidRDefault="001977F3" w:rsidP="00E57498">
            <w:pPr>
              <w:pStyle w:val="TAC"/>
            </w:pPr>
            <w:r>
              <w:t>21.58 Mbps</w:t>
            </w:r>
          </w:p>
        </w:tc>
      </w:tr>
      <w:tr w:rsidR="001977F3" w14:paraId="0A772C5F"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1245901"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3AADC2E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8EDE40C" w14:textId="77777777" w:rsidR="001977F3" w:rsidRDefault="001977F3" w:rsidP="00E57498">
            <w:pPr>
              <w:pStyle w:val="TAC"/>
            </w:pPr>
            <w:r>
              <w:t xml:space="preserve">SNR at 10% BLER </w:t>
            </w:r>
          </w:p>
          <w:p w14:paraId="7952684A"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7C71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E4A2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C0E7602"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1F009"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263C9"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AD9AE" w14:textId="77777777" w:rsidR="001977F3" w:rsidRDefault="001977F3" w:rsidP="00E57498">
            <w:pPr>
              <w:pStyle w:val="TAC"/>
            </w:pPr>
            <w:r>
              <w:t xml:space="preserve">TTI length=14 </w:t>
            </w:r>
          </w:p>
        </w:tc>
      </w:tr>
      <w:tr w:rsidR="001977F3" w14:paraId="1EF8906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719DCF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63F0EE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C2AA015" w14:textId="77777777" w:rsidR="001977F3" w:rsidRDefault="001977F3" w:rsidP="00E57498">
            <w:pPr>
              <w:pStyle w:val="TAC"/>
            </w:pPr>
            <w:r>
              <w:t>0.34 dB</w:t>
            </w:r>
          </w:p>
          <w:p w14:paraId="3A4C3772"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18F7E6F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96416F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FD243B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7CCE07" w14:textId="77777777" w:rsidR="001977F3" w:rsidRDefault="001977F3" w:rsidP="00E57498">
            <w:pPr>
              <w:pStyle w:val="TAC"/>
              <w:rPr>
                <w:b/>
                <w:noProof/>
                <w:sz w:val="22"/>
              </w:rPr>
            </w:pPr>
          </w:p>
        </w:tc>
      </w:tr>
      <w:tr w:rsidR="001977F3" w14:paraId="7824A57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0C8793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5DE01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FF927E" w14:textId="77777777" w:rsidR="001977F3" w:rsidRDefault="001977F3" w:rsidP="00E57498">
            <w:pPr>
              <w:pStyle w:val="TAC"/>
            </w:pPr>
            <w:r>
              <w:t>12.43 dB</w:t>
            </w:r>
          </w:p>
          <w:p w14:paraId="37A3B31B"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14:paraId="1E1AE9A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982732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C885D9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67B02BB" w14:textId="77777777" w:rsidR="001977F3" w:rsidRDefault="001977F3" w:rsidP="00E57498">
            <w:pPr>
              <w:pStyle w:val="TAC"/>
              <w:rPr>
                <w:b/>
                <w:noProof/>
                <w:sz w:val="22"/>
              </w:rPr>
            </w:pPr>
          </w:p>
        </w:tc>
      </w:tr>
      <w:tr w:rsidR="001977F3" w14:paraId="589A70C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0EC7E6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BBAFE6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FBF8BD7" w14:textId="77777777" w:rsidR="001977F3" w:rsidRDefault="001977F3" w:rsidP="00E57498">
            <w:pPr>
              <w:pStyle w:val="TAC"/>
            </w:pPr>
            <w:r>
              <w:t>22.06 dB</w:t>
            </w:r>
          </w:p>
          <w:p w14:paraId="026494D8" w14:textId="77777777"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14:paraId="67AEDED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AA8873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E5781D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1E39C1" w14:textId="77777777" w:rsidR="001977F3" w:rsidRDefault="001977F3" w:rsidP="00E57498">
            <w:pPr>
              <w:pStyle w:val="TAC"/>
              <w:rPr>
                <w:b/>
                <w:noProof/>
                <w:sz w:val="22"/>
              </w:rPr>
            </w:pPr>
          </w:p>
        </w:tc>
      </w:tr>
      <w:tr w:rsidR="001977F3" w14:paraId="5E88F952"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7E4C5E7"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14:paraId="6B78AB82"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47D1A6CA" w14:textId="77777777" w:rsidR="00ED3B4C" w:rsidRDefault="00ED3B4C" w:rsidP="00ED348A">
            <w:pPr>
              <w:pStyle w:val="TAC"/>
            </w:pPr>
            <w:r>
              <w:t xml:space="preserve">SNR at 10% BLER </w:t>
            </w:r>
          </w:p>
          <w:p w14:paraId="50F871B8" w14:textId="77777777" w:rsidR="00ED3B4C" w:rsidRDefault="00ED3B4C"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F6D9E" w14:textId="77777777" w:rsidR="00ED3B4C" w:rsidRDefault="00ED3B4C"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D3511" w14:textId="77777777" w:rsidR="00ED3B4C" w:rsidRDefault="00ED3B4C"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839B1E0" w14:textId="77777777" w:rsidR="00ED3B4C" w:rsidRPr="0086623E" w:rsidRDefault="00ED3B4C"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9E35F" w14:textId="77777777" w:rsidR="00ED3B4C" w:rsidRDefault="00ED3B4C"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49D3C" w14:textId="77777777" w:rsidR="00ED3B4C" w:rsidRDefault="00ED3B4C"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0EBF3" w14:textId="77777777" w:rsidR="00ED3B4C" w:rsidRDefault="00ED3B4C" w:rsidP="00ED348A">
            <w:pPr>
              <w:pStyle w:val="TAC"/>
            </w:pPr>
            <w:r>
              <w:t xml:space="preserve">TTI length=14 </w:t>
            </w:r>
          </w:p>
        </w:tc>
      </w:tr>
      <w:tr w:rsidR="00ED3B4C" w14:paraId="053DE73F"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F58792A" w14:textId="77777777" w:rsidR="00ED3B4C" w:rsidRDefault="00ED3B4C"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02CF921"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85E3BA8" w14:textId="77777777" w:rsidR="00ED3B4C" w:rsidRDefault="00ED3B4C" w:rsidP="00ED348A">
            <w:pPr>
              <w:pStyle w:val="TAC"/>
            </w:pPr>
            <w:r>
              <w:rPr>
                <w:rFonts w:hint="eastAsia"/>
                <w:lang w:eastAsia="zh-CN"/>
              </w:rPr>
              <w:t>-0.3</w:t>
            </w:r>
            <w:r>
              <w:t xml:space="preserve"> dB</w:t>
            </w:r>
          </w:p>
          <w:p w14:paraId="02237F9D" w14:textId="77777777" w:rsidR="00ED3B4C" w:rsidRDefault="00ED3B4C" w:rsidP="00ED348A">
            <w:pPr>
              <w:pStyle w:val="TAC"/>
            </w:pPr>
            <w:r>
              <w:rPr>
                <w:rFonts w:hint="eastAsia"/>
                <w:lang w:eastAsia="zh-CN"/>
              </w:rPr>
              <w:t>2.03</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26E36CE0"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D481C0"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C829251"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834191A" w14:textId="77777777" w:rsidR="00ED3B4C" w:rsidRDefault="00ED3B4C" w:rsidP="00ED348A">
            <w:pPr>
              <w:pStyle w:val="TAC"/>
            </w:pPr>
            <w:r>
              <w:rPr>
                <w:rFonts w:hint="eastAsia"/>
                <w:lang w:eastAsia="zh-CN"/>
              </w:rPr>
              <w:t>-0.7</w:t>
            </w:r>
            <w:r>
              <w:t xml:space="preserve"> dB</w:t>
            </w:r>
          </w:p>
          <w:p w14:paraId="21B3AE99" w14:textId="77777777" w:rsidR="00ED3B4C" w:rsidRDefault="00ED3B4C" w:rsidP="00B33630">
            <w:pPr>
              <w:pStyle w:val="TAC"/>
              <w:rPr>
                <w:b/>
                <w:noProof/>
                <w:sz w:val="22"/>
              </w:rPr>
            </w:pPr>
            <w:r>
              <w:rPr>
                <w:rFonts w:hint="eastAsia"/>
                <w:lang w:eastAsia="zh-CN"/>
              </w:rPr>
              <w:t>2.</w:t>
            </w:r>
            <w:r w:rsidR="00B33630">
              <w:rPr>
                <w:rFonts w:hint="eastAsia"/>
                <w:lang w:eastAsia="zh-CN"/>
              </w:rPr>
              <w:t>13</w:t>
            </w:r>
            <w:r>
              <w:t xml:space="preserve"> Mbps</w:t>
            </w:r>
          </w:p>
        </w:tc>
      </w:tr>
      <w:tr w:rsidR="00ED3B4C" w14:paraId="6A0B831C"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32DD1030" w14:textId="77777777" w:rsidR="00ED3B4C" w:rsidRDefault="00ED3B4C"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5C2D308"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E26D2B0" w14:textId="77777777" w:rsidR="00ED3B4C" w:rsidRDefault="00ED3B4C" w:rsidP="00ED348A">
            <w:pPr>
              <w:pStyle w:val="TAC"/>
            </w:pPr>
            <w:r>
              <w:rPr>
                <w:rFonts w:hint="eastAsia"/>
                <w:lang w:eastAsia="zh-CN"/>
              </w:rPr>
              <w:t xml:space="preserve">11.8 </w:t>
            </w:r>
            <w:r>
              <w:t>dB</w:t>
            </w:r>
          </w:p>
          <w:p w14:paraId="326DA2A6" w14:textId="77777777" w:rsidR="00ED3B4C" w:rsidRDefault="00ED3B4C" w:rsidP="00ED348A">
            <w:pPr>
              <w:pStyle w:val="TAC"/>
            </w:pPr>
            <w:r>
              <w:rPr>
                <w:rFonts w:hint="eastAsia"/>
                <w:lang w:eastAsia="zh-CN"/>
              </w:rPr>
              <w:t>9.59</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330585C2"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5E939F1"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F60C3EC"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E48E178" w14:textId="77777777" w:rsidR="00ED3B4C" w:rsidRDefault="00ED3B4C" w:rsidP="00ED348A">
            <w:pPr>
              <w:pStyle w:val="TAC"/>
            </w:pPr>
            <w:r>
              <w:rPr>
                <w:rFonts w:hint="eastAsia"/>
                <w:lang w:eastAsia="zh-CN"/>
              </w:rPr>
              <w:t>11.6</w:t>
            </w:r>
            <w:r>
              <w:t xml:space="preserve"> dB</w:t>
            </w:r>
          </w:p>
          <w:p w14:paraId="1CFE7CEE" w14:textId="77777777" w:rsidR="00ED3B4C" w:rsidRDefault="00ED3B4C" w:rsidP="00B33630">
            <w:pPr>
              <w:pStyle w:val="TAC"/>
              <w:rPr>
                <w:b/>
                <w:noProof/>
                <w:sz w:val="22"/>
              </w:rPr>
            </w:pPr>
            <w:r>
              <w:rPr>
                <w:rFonts w:hint="eastAsia"/>
                <w:lang w:eastAsia="zh-CN"/>
              </w:rPr>
              <w:t>9.</w:t>
            </w:r>
            <w:r w:rsidR="00B33630">
              <w:rPr>
                <w:rFonts w:hint="eastAsia"/>
                <w:lang w:eastAsia="zh-CN"/>
              </w:rPr>
              <w:t>67</w:t>
            </w:r>
            <w:r>
              <w:t xml:space="preserve"> Mbps</w:t>
            </w:r>
          </w:p>
        </w:tc>
      </w:tr>
      <w:tr w:rsidR="00ED3B4C" w14:paraId="1AC84036"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56B1C268" w14:textId="77777777" w:rsidR="00ED3B4C" w:rsidRDefault="00ED3B4C"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C7BE592"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23116B" w14:textId="77777777" w:rsidR="00ED3B4C" w:rsidRDefault="00ED3B4C" w:rsidP="00ED348A">
            <w:pPr>
              <w:pStyle w:val="TAC"/>
            </w:pPr>
            <w:r>
              <w:rPr>
                <w:rFonts w:hint="eastAsia"/>
                <w:lang w:eastAsia="zh-CN"/>
              </w:rPr>
              <w:t>20.6</w:t>
            </w:r>
            <w:r>
              <w:t xml:space="preserve"> dB</w:t>
            </w:r>
          </w:p>
          <w:p w14:paraId="3460079E" w14:textId="77777777" w:rsidR="00ED3B4C" w:rsidRDefault="00ED3B4C" w:rsidP="00ED348A">
            <w:pPr>
              <w:pStyle w:val="TAC"/>
            </w:pPr>
            <w:r>
              <w:rPr>
                <w:rFonts w:hint="eastAsia"/>
                <w:lang w:eastAsia="zh-CN"/>
              </w:rPr>
              <w:t>16.07</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631118C1"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1EF9495"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F23E441"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EF8806F" w14:textId="77777777" w:rsidR="00ED3B4C" w:rsidRDefault="00ED3B4C" w:rsidP="00ED348A">
            <w:pPr>
              <w:pStyle w:val="TAC"/>
            </w:pPr>
            <w:r>
              <w:rPr>
                <w:rFonts w:hint="eastAsia"/>
                <w:lang w:eastAsia="zh-CN"/>
              </w:rPr>
              <w:t>20.0</w:t>
            </w:r>
            <w:r>
              <w:t xml:space="preserve"> dB</w:t>
            </w:r>
          </w:p>
          <w:p w14:paraId="3E63EEAD" w14:textId="77777777" w:rsidR="00ED3B4C" w:rsidRDefault="00ED3B4C" w:rsidP="00B33630">
            <w:pPr>
              <w:pStyle w:val="TAC"/>
              <w:rPr>
                <w:b/>
                <w:noProof/>
                <w:sz w:val="22"/>
              </w:rPr>
            </w:pPr>
            <w:r>
              <w:rPr>
                <w:rFonts w:hint="eastAsia"/>
                <w:lang w:eastAsia="zh-CN"/>
              </w:rPr>
              <w:t>16.</w:t>
            </w:r>
            <w:r w:rsidR="00B33630">
              <w:rPr>
                <w:rFonts w:hint="eastAsia"/>
                <w:lang w:eastAsia="zh-CN"/>
              </w:rPr>
              <w:t>12</w:t>
            </w:r>
            <w:r>
              <w:t xml:space="preserve"> Mbps</w:t>
            </w:r>
          </w:p>
        </w:tc>
      </w:tr>
      <w:tr w:rsidR="00ED3B4C" w14:paraId="33C034BB"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0F541789" w14:textId="77777777" w:rsidR="00ED3B4C" w:rsidRDefault="00ED3B4C" w:rsidP="00ED3B4C">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281793ED" w14:textId="77777777" w:rsidR="00ED3B4C" w:rsidRDefault="00ED3B4C" w:rsidP="00ED3B4C">
            <w:pPr>
              <w:pStyle w:val="TAC"/>
            </w:pPr>
            <w:r>
              <w:t>RX imperfections and 6% TX EVM,</w:t>
            </w:r>
          </w:p>
          <w:p w14:paraId="2B92A492" w14:textId="77777777" w:rsidR="00ED3B4C" w:rsidRDefault="00ED3B4C" w:rsidP="00ED3B4C">
            <w:pPr>
              <w:pStyle w:val="TAC"/>
            </w:pPr>
            <w:r>
              <w:t>5 PRBs bundling for sTTI, 3 PRBs bundling for 1ms TTI.</w:t>
            </w:r>
          </w:p>
        </w:tc>
      </w:tr>
    </w:tbl>
    <w:p w14:paraId="6FB3AC8B" w14:textId="77777777" w:rsidR="00ED3B4C" w:rsidRPr="00ED3B4C" w:rsidRDefault="00ED3B4C" w:rsidP="00E57498">
      <w:pPr>
        <w:pStyle w:val="TH"/>
        <w:rPr>
          <w:lang w:eastAsia="zh-CN"/>
        </w:rPr>
      </w:pPr>
    </w:p>
    <w:p w14:paraId="5AEF3CB1" w14:textId="77777777" w:rsidR="001977F3" w:rsidRDefault="001977F3" w:rsidP="00E57498">
      <w:pPr>
        <w:pStyle w:val="TH"/>
      </w:pPr>
      <w:r>
        <w:br/>
        <w:t>Table C1.2-6 EVA,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22E2115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6F8373B" w14:textId="77777777" w:rsidR="001977F3" w:rsidRDefault="001977F3" w:rsidP="00E57498">
            <w:pPr>
              <w:pStyle w:val="TAC"/>
            </w:pPr>
            <w:r>
              <w:t xml:space="preserve">SNR at 10% BLER </w:t>
            </w:r>
          </w:p>
          <w:p w14:paraId="1B6B9F9D"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D700F6"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C964F"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62F56B4"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1DF09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28E7D"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14ADE" w14:textId="77777777" w:rsidR="001977F3" w:rsidRDefault="001977F3" w:rsidP="00E57498">
            <w:pPr>
              <w:pStyle w:val="TAC"/>
            </w:pPr>
            <w:r>
              <w:t xml:space="preserve">TTI length=14 </w:t>
            </w:r>
          </w:p>
        </w:tc>
      </w:tr>
      <w:tr w:rsidR="001977F3" w14:paraId="1DA3E6E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5C04FFC"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9496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E1263AA" w14:textId="77777777" w:rsidR="001977F3" w:rsidRDefault="001977F3" w:rsidP="00E57498">
            <w:pPr>
              <w:pStyle w:val="TAC"/>
            </w:pPr>
            <w:r>
              <w:t>5.33 dB</w:t>
            </w:r>
          </w:p>
          <w:p w14:paraId="628649C5" w14:textId="77777777"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14:paraId="54C902A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E788735" w14:textId="77777777" w:rsidR="001977F3" w:rsidRDefault="001977F3" w:rsidP="00E57498">
            <w:pPr>
              <w:pStyle w:val="TAC"/>
            </w:pPr>
            <w:r>
              <w:t>5.34 dB</w:t>
            </w:r>
          </w:p>
          <w:p w14:paraId="30E7C65C" w14:textId="77777777"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14:paraId="46B1838D" w14:textId="77777777" w:rsidR="001977F3" w:rsidRDefault="001977F3" w:rsidP="00E57498">
            <w:pPr>
              <w:pStyle w:val="TAC"/>
            </w:pPr>
            <w:r>
              <w:t>5.23 dB</w:t>
            </w:r>
          </w:p>
          <w:p w14:paraId="231080AE" w14:textId="77777777"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14:paraId="4B255F7D" w14:textId="77777777" w:rsidR="001977F3" w:rsidRDefault="001977F3" w:rsidP="00E57498">
            <w:pPr>
              <w:pStyle w:val="TAC"/>
            </w:pPr>
            <w:r>
              <w:t>4.43 dB</w:t>
            </w:r>
          </w:p>
          <w:p w14:paraId="73CD14CD" w14:textId="77777777" w:rsidR="001977F3" w:rsidRDefault="001977F3" w:rsidP="00E57498">
            <w:pPr>
              <w:pStyle w:val="TAC"/>
            </w:pPr>
            <w:r>
              <w:t>5.73 Mbps</w:t>
            </w:r>
          </w:p>
        </w:tc>
      </w:tr>
      <w:tr w:rsidR="001977F3" w14:paraId="7D496B6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3DCD028"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A4B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6A027FA" w14:textId="77777777" w:rsidR="001977F3" w:rsidRDefault="001977F3" w:rsidP="00E57498">
            <w:pPr>
              <w:pStyle w:val="TAC"/>
            </w:pPr>
            <w:r>
              <w:t>21.35 dB</w:t>
            </w:r>
          </w:p>
          <w:p w14:paraId="692A628E" w14:textId="77777777"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14:paraId="1A13DF65"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76DD832" w14:textId="77777777" w:rsidR="001977F3" w:rsidRDefault="001977F3" w:rsidP="00E57498">
            <w:pPr>
              <w:pStyle w:val="TAC"/>
            </w:pPr>
            <w:r>
              <w:t>21.41 dB</w:t>
            </w:r>
          </w:p>
          <w:p w14:paraId="1C0BB9FA" w14:textId="77777777"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14:paraId="08EA6E10" w14:textId="77777777" w:rsidR="001977F3" w:rsidRDefault="001977F3" w:rsidP="00E57498">
            <w:pPr>
              <w:pStyle w:val="TAC"/>
            </w:pPr>
            <w:r>
              <w:t>21.91 dB</w:t>
            </w:r>
          </w:p>
          <w:p w14:paraId="248CFECE" w14:textId="77777777"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14:paraId="5017F801" w14:textId="77777777" w:rsidR="001977F3" w:rsidRDefault="001977F3" w:rsidP="00E57498">
            <w:pPr>
              <w:pStyle w:val="TAC"/>
            </w:pPr>
            <w:r>
              <w:t>21.41 dB</w:t>
            </w:r>
          </w:p>
          <w:p w14:paraId="42923008" w14:textId="77777777" w:rsidR="001977F3" w:rsidRDefault="001977F3" w:rsidP="00E57498">
            <w:pPr>
              <w:pStyle w:val="TAC"/>
            </w:pPr>
            <w:r>
              <w:t>25.89 Mbps</w:t>
            </w:r>
          </w:p>
        </w:tc>
      </w:tr>
      <w:tr w:rsidR="001977F3" w14:paraId="1D069A7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4AB7AF0"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7F52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A5645C"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4D08134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9D8A6B8" w14:textId="77777777" w:rsidR="001977F3" w:rsidRDefault="001977F3" w:rsidP="00E57498">
            <w:pPr>
              <w:pStyle w:val="TAC"/>
            </w:pPr>
            <w:r>
              <w:t>34.95 dB</w:t>
            </w:r>
          </w:p>
          <w:p w14:paraId="1780BA76" w14:textId="77777777" w:rsidR="001977F3" w:rsidRDefault="001977F3" w:rsidP="00E57498">
            <w:pPr>
              <w:pStyle w:val="TAC"/>
            </w:pPr>
            <w:r>
              <w:t>39.38 Mbps</w:t>
            </w:r>
          </w:p>
        </w:tc>
        <w:tc>
          <w:tcPr>
            <w:tcW w:w="0" w:type="auto"/>
            <w:tcBorders>
              <w:top w:val="outset" w:sz="6" w:space="0" w:color="auto"/>
              <w:left w:val="outset" w:sz="6" w:space="0" w:color="auto"/>
              <w:bottom w:val="outset" w:sz="6" w:space="0" w:color="auto"/>
              <w:right w:val="outset" w:sz="6" w:space="0" w:color="auto"/>
            </w:tcBorders>
            <w:vAlign w:val="center"/>
          </w:tcPr>
          <w:p w14:paraId="407DFDA2" w14:textId="77777777" w:rsidR="001977F3" w:rsidRDefault="001977F3" w:rsidP="00E57498">
            <w:pPr>
              <w:pStyle w:val="TAC"/>
            </w:pPr>
            <w:r>
              <w:t>35.11 dB</w:t>
            </w:r>
          </w:p>
          <w:p w14:paraId="3C78159B" w14:textId="77777777" w:rsidR="001977F3" w:rsidRDefault="001977F3" w:rsidP="00E57498">
            <w:pPr>
              <w:pStyle w:val="TAC"/>
            </w:pPr>
            <w:r>
              <w:t>42.09 Mbps</w:t>
            </w:r>
          </w:p>
        </w:tc>
        <w:tc>
          <w:tcPr>
            <w:tcW w:w="0" w:type="auto"/>
            <w:tcBorders>
              <w:top w:val="outset" w:sz="6" w:space="0" w:color="auto"/>
              <w:left w:val="outset" w:sz="6" w:space="0" w:color="auto"/>
              <w:bottom w:val="outset" w:sz="6" w:space="0" w:color="auto"/>
              <w:right w:val="outset" w:sz="6" w:space="0" w:color="auto"/>
            </w:tcBorders>
            <w:vAlign w:val="center"/>
          </w:tcPr>
          <w:p w14:paraId="65E1A868" w14:textId="77777777" w:rsidR="001977F3" w:rsidRDefault="001977F3" w:rsidP="00E57498">
            <w:pPr>
              <w:pStyle w:val="TAC"/>
            </w:pPr>
            <w:r>
              <w:t xml:space="preserve">&gt;36 </w:t>
            </w:r>
          </w:p>
        </w:tc>
      </w:tr>
      <w:tr w:rsidR="001977F3" w14:paraId="0EC032E0"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160844D"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79D3EED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E6C77FD" w14:textId="77777777" w:rsidR="001977F3" w:rsidRDefault="001977F3" w:rsidP="00E57498">
            <w:pPr>
              <w:pStyle w:val="TAC"/>
            </w:pPr>
            <w:r>
              <w:t xml:space="preserve">SNR at 10% BLER </w:t>
            </w:r>
          </w:p>
          <w:p w14:paraId="22442317"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2FEB3"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1EE99"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85B27B1"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E8F69"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08E62"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2F3E8" w14:textId="77777777" w:rsidR="001977F3" w:rsidRDefault="001977F3" w:rsidP="00E57498">
            <w:pPr>
              <w:pStyle w:val="TAC"/>
            </w:pPr>
            <w:r>
              <w:t xml:space="preserve">TTI length=14 </w:t>
            </w:r>
          </w:p>
        </w:tc>
      </w:tr>
      <w:tr w:rsidR="001977F3" w14:paraId="579EF86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27F571F"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A3E1A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B9EA791" w14:textId="77777777" w:rsidR="001977F3" w:rsidRDefault="001977F3" w:rsidP="00E57498">
            <w:pPr>
              <w:pStyle w:val="TAC"/>
            </w:pPr>
            <w:r>
              <w:t>5.29 dB</w:t>
            </w:r>
          </w:p>
          <w:p w14:paraId="508F3420" w14:textId="77777777"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14:paraId="20CF904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5DF002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714FA5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AD56561" w14:textId="77777777" w:rsidR="001977F3" w:rsidRDefault="001977F3" w:rsidP="00E57498">
            <w:pPr>
              <w:pStyle w:val="TAC"/>
              <w:rPr>
                <w:b/>
                <w:noProof/>
                <w:sz w:val="22"/>
              </w:rPr>
            </w:pPr>
          </w:p>
        </w:tc>
      </w:tr>
      <w:tr w:rsidR="001977F3" w14:paraId="632789E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8AD64AA"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7EFB72E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F74A52C" w14:textId="77777777" w:rsidR="001977F3" w:rsidRDefault="001977F3" w:rsidP="00E57498">
            <w:pPr>
              <w:pStyle w:val="TAC"/>
            </w:pPr>
            <w:r>
              <w:t>21.49 dB</w:t>
            </w:r>
          </w:p>
          <w:p w14:paraId="08F14FF2" w14:textId="77777777"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14:paraId="2C94AAE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6DAF1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0E30EA0" w14:textId="77777777"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1B4E0FA" w14:textId="77777777" w:rsidR="001977F3" w:rsidRDefault="001977F3" w:rsidP="00E57498">
            <w:pPr>
              <w:pStyle w:val="TAC"/>
              <w:rPr>
                <w:b/>
                <w:noProof/>
                <w:sz w:val="22"/>
              </w:rPr>
            </w:pPr>
          </w:p>
        </w:tc>
      </w:tr>
      <w:tr w:rsidR="001977F3" w14:paraId="7534614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EE2F7ED"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44E2D1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624BE13"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6A9C95E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2F7ED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2188E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A8D9907" w14:textId="77777777" w:rsidR="001977F3" w:rsidRDefault="001977F3" w:rsidP="00E57498">
            <w:pPr>
              <w:pStyle w:val="TAC"/>
              <w:rPr>
                <w:b/>
                <w:noProof/>
                <w:sz w:val="22"/>
              </w:rPr>
            </w:pPr>
          </w:p>
        </w:tc>
      </w:tr>
      <w:tr w:rsidR="001977F3" w14:paraId="2B86D50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585DD47"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bl>
    <w:p w14:paraId="6EA6EDC4" w14:textId="77777777" w:rsidR="001977F3" w:rsidRDefault="001977F3" w:rsidP="00E57498">
      <w:pPr>
        <w:pStyle w:val="TH"/>
      </w:pPr>
      <w:r>
        <w:br/>
        <w:t>Table C1.2-7 EVA,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042470C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4FC66F3" w14:textId="77777777" w:rsidR="001977F3" w:rsidRDefault="001977F3" w:rsidP="00E57498">
            <w:pPr>
              <w:pStyle w:val="TAC"/>
            </w:pPr>
            <w:r>
              <w:t xml:space="preserve">SNR at 10% BLER </w:t>
            </w:r>
          </w:p>
          <w:p w14:paraId="32063DBD"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B3DBF"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CAA2A"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6190F08"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296D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0EC3A"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34329" w14:textId="77777777" w:rsidR="001977F3" w:rsidRDefault="001977F3" w:rsidP="00E57498">
            <w:pPr>
              <w:pStyle w:val="TAC"/>
            </w:pPr>
            <w:r>
              <w:t xml:space="preserve">TTI length=14 </w:t>
            </w:r>
          </w:p>
        </w:tc>
      </w:tr>
      <w:tr w:rsidR="001977F3" w14:paraId="767324E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507904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6FC0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E6EE178" w14:textId="77777777" w:rsidR="001977F3" w:rsidRDefault="001977F3" w:rsidP="00E57498">
            <w:pPr>
              <w:pStyle w:val="TAC"/>
            </w:pPr>
            <w:r>
              <w:t>0.25 dB</w:t>
            </w:r>
          </w:p>
          <w:p w14:paraId="2ECCA564"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14:paraId="7BF1BD4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3F71F5E" w14:textId="77777777" w:rsidR="001977F3" w:rsidRDefault="001977F3" w:rsidP="00E57498">
            <w:pPr>
              <w:pStyle w:val="TAC"/>
            </w:pPr>
            <w:r>
              <w:t>0.27 dB</w:t>
            </w:r>
          </w:p>
          <w:p w14:paraId="3A7B1338"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14:paraId="1E9D1C6B" w14:textId="77777777" w:rsidR="001977F3" w:rsidRDefault="001977F3" w:rsidP="00E57498">
            <w:pPr>
              <w:pStyle w:val="TAC"/>
            </w:pPr>
            <w:r>
              <w:t>0.21 dB</w:t>
            </w:r>
          </w:p>
          <w:p w14:paraId="0C57FCE1"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14:paraId="268D0C92" w14:textId="77777777" w:rsidR="001977F3" w:rsidRDefault="001977F3" w:rsidP="00E57498">
            <w:pPr>
              <w:pStyle w:val="TAC"/>
            </w:pPr>
            <w:r>
              <w:t>-0.35 dB</w:t>
            </w:r>
          </w:p>
          <w:p w14:paraId="0C2805CC" w14:textId="77777777" w:rsidR="001977F3" w:rsidRDefault="001977F3" w:rsidP="00E57498">
            <w:pPr>
              <w:pStyle w:val="TAC"/>
            </w:pPr>
            <w:r>
              <w:t>2.86 Mbps</w:t>
            </w:r>
          </w:p>
        </w:tc>
      </w:tr>
      <w:tr w:rsidR="001977F3" w14:paraId="5AF74AD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A5B5177"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107D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A69321" w14:textId="77777777" w:rsidR="001977F3" w:rsidRDefault="001977F3" w:rsidP="00E57498">
            <w:pPr>
              <w:pStyle w:val="TAC"/>
            </w:pPr>
            <w:r>
              <w:t>12.30 dB</w:t>
            </w:r>
          </w:p>
          <w:p w14:paraId="30673287"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14:paraId="020A413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7451C3" w14:textId="77777777" w:rsidR="001977F3" w:rsidRDefault="001977F3" w:rsidP="00E57498">
            <w:pPr>
              <w:pStyle w:val="TAC"/>
            </w:pPr>
            <w:r>
              <w:t>12.46 dB</w:t>
            </w:r>
          </w:p>
          <w:p w14:paraId="2F7198EF"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14:paraId="3404D34E" w14:textId="77777777" w:rsidR="001977F3" w:rsidRDefault="001977F3" w:rsidP="00E57498">
            <w:pPr>
              <w:pStyle w:val="TAC"/>
            </w:pPr>
            <w:r>
              <w:t>12.97 dB</w:t>
            </w:r>
          </w:p>
          <w:p w14:paraId="382B1FF1"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14:paraId="69753AC3" w14:textId="77777777" w:rsidR="001977F3" w:rsidRDefault="001977F3" w:rsidP="00E57498">
            <w:pPr>
              <w:pStyle w:val="TAC"/>
            </w:pPr>
            <w:r>
              <w:t>12.92 dB</w:t>
            </w:r>
          </w:p>
          <w:p w14:paraId="515C3F5A" w14:textId="77777777" w:rsidR="001977F3" w:rsidRDefault="001977F3" w:rsidP="00E57498">
            <w:pPr>
              <w:pStyle w:val="TAC"/>
            </w:pPr>
            <w:r>
              <w:t>12.94 Mbps</w:t>
            </w:r>
          </w:p>
        </w:tc>
      </w:tr>
      <w:tr w:rsidR="001977F3" w14:paraId="6E12DF7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BFF1091"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B6B2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3BBC21E" w14:textId="77777777" w:rsidR="001977F3" w:rsidRDefault="001977F3" w:rsidP="00E57498">
            <w:pPr>
              <w:pStyle w:val="TAC"/>
            </w:pPr>
            <w:r>
              <w:t>22.07 dB</w:t>
            </w:r>
          </w:p>
          <w:p w14:paraId="2512BCC9"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14:paraId="5AE1343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C9D5A4F" w14:textId="77777777" w:rsidR="001977F3" w:rsidRDefault="001977F3" w:rsidP="00E57498">
            <w:pPr>
              <w:pStyle w:val="TAC"/>
            </w:pPr>
            <w:r>
              <w:t>25.65 dB</w:t>
            </w:r>
          </w:p>
          <w:p w14:paraId="0B9E35E2" w14:textId="77777777"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14:paraId="4F85E6E2"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5EF74663" w14:textId="77777777" w:rsidR="001977F3" w:rsidRDefault="001977F3" w:rsidP="00E57498">
            <w:pPr>
              <w:pStyle w:val="TAC"/>
            </w:pPr>
            <w:r>
              <w:t>22.98 dB</w:t>
            </w:r>
          </w:p>
          <w:p w14:paraId="4F543F72" w14:textId="77777777" w:rsidR="001977F3" w:rsidRDefault="001977F3" w:rsidP="00E57498">
            <w:pPr>
              <w:pStyle w:val="TAC"/>
            </w:pPr>
            <w:r>
              <w:t>21.58 Mbps</w:t>
            </w:r>
          </w:p>
        </w:tc>
      </w:tr>
      <w:tr w:rsidR="001977F3" w14:paraId="1BBD6BD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512C286"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518E372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CDE024C"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B017C"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D44F71E"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9C92A8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0E40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5408"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C83F0" w14:textId="77777777" w:rsidR="001977F3" w:rsidRDefault="001977F3" w:rsidP="00E57498">
            <w:pPr>
              <w:pStyle w:val="TAC"/>
            </w:pPr>
            <w:r>
              <w:t xml:space="preserve">TTI length=14 </w:t>
            </w:r>
          </w:p>
        </w:tc>
      </w:tr>
      <w:tr w:rsidR="001977F3" w:rsidRPr="005E6EEC" w14:paraId="5735D4A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7E77A8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654B4A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AA37788" w14:textId="77777777" w:rsidR="001977F3" w:rsidRPr="005E6EEC" w:rsidRDefault="001977F3" w:rsidP="00E57498">
            <w:pPr>
              <w:pStyle w:val="TAC"/>
            </w:pPr>
            <w:r>
              <w:rPr>
                <w:rFonts w:ascii="Calibri" w:hAnsi="Calibri" w:cs="Calibri"/>
                <w:color w:val="000000"/>
              </w:rPr>
              <w:t>0.86</w:t>
            </w:r>
            <w:r>
              <w:rPr>
                <w:lang w:eastAsia="ja-JP"/>
              </w:rPr>
              <w:t xml:space="preserve"> dB</w:t>
            </w:r>
            <w:r>
              <w:br/>
            </w:r>
            <w:r>
              <w:rPr>
                <w:lang w:eastAsia="ja-JP"/>
              </w:rPr>
              <w:t>2.92 Mbps</w:t>
            </w:r>
          </w:p>
        </w:tc>
        <w:tc>
          <w:tcPr>
            <w:tcW w:w="0" w:type="auto"/>
            <w:tcBorders>
              <w:top w:val="outset" w:sz="6" w:space="0" w:color="auto"/>
              <w:left w:val="outset" w:sz="6" w:space="0" w:color="auto"/>
              <w:bottom w:val="outset" w:sz="6" w:space="0" w:color="auto"/>
              <w:right w:val="outset" w:sz="6" w:space="0" w:color="auto"/>
            </w:tcBorders>
            <w:vAlign w:val="center"/>
          </w:tcPr>
          <w:p w14:paraId="4C2D88D4"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9E7007D" w14:textId="77777777" w:rsidR="001977F3" w:rsidRPr="005E6EEC" w:rsidRDefault="001977F3" w:rsidP="00E57498">
            <w:pPr>
              <w:pStyle w:val="TAC"/>
            </w:pPr>
            <w:r>
              <w:rPr>
                <w:rFonts w:ascii="Calibri" w:hAnsi="Calibri" w:cs="Calibri"/>
                <w:color w:val="000000"/>
              </w:rPr>
              <w:t>0.97</w:t>
            </w:r>
            <w:r>
              <w:rPr>
                <w:lang w:eastAsia="ja-JP"/>
              </w:rPr>
              <w:t xml:space="preserve"> dB</w:t>
            </w:r>
            <w:r>
              <w:br/>
            </w:r>
            <w:r>
              <w:rPr>
                <w:lang w:eastAsia="ja-JP"/>
              </w:rPr>
              <w:t>3.11 Mbps</w:t>
            </w:r>
          </w:p>
        </w:tc>
        <w:tc>
          <w:tcPr>
            <w:tcW w:w="0" w:type="auto"/>
            <w:tcBorders>
              <w:top w:val="outset" w:sz="6" w:space="0" w:color="auto"/>
              <w:left w:val="outset" w:sz="6" w:space="0" w:color="auto"/>
              <w:bottom w:val="outset" w:sz="6" w:space="0" w:color="auto"/>
              <w:right w:val="outset" w:sz="6" w:space="0" w:color="auto"/>
            </w:tcBorders>
            <w:vAlign w:val="center"/>
          </w:tcPr>
          <w:p w14:paraId="7E0A7C38" w14:textId="77777777" w:rsidR="001977F3" w:rsidRPr="005E6EEC" w:rsidRDefault="001977F3" w:rsidP="00E57498">
            <w:pPr>
              <w:pStyle w:val="TAC"/>
            </w:pPr>
            <w:r>
              <w:rPr>
                <w:rFonts w:ascii="Calibri" w:hAnsi="Calibri" w:cs="Calibri"/>
                <w:color w:val="000000"/>
              </w:rPr>
              <w:t>0.92</w:t>
            </w:r>
            <w:r>
              <w:rPr>
                <w:lang w:eastAsia="ja-JP"/>
              </w:rPr>
              <w:t xml:space="preserve"> dB</w:t>
            </w:r>
            <w:r>
              <w:br/>
            </w:r>
            <w:r>
              <w:rPr>
                <w:lang w:eastAsia="ja-JP"/>
              </w:rPr>
              <w:t>3.20 Mbps</w:t>
            </w:r>
          </w:p>
        </w:tc>
        <w:tc>
          <w:tcPr>
            <w:tcW w:w="0" w:type="auto"/>
            <w:tcBorders>
              <w:top w:val="outset" w:sz="6" w:space="0" w:color="auto"/>
              <w:left w:val="outset" w:sz="6" w:space="0" w:color="auto"/>
              <w:bottom w:val="outset" w:sz="6" w:space="0" w:color="auto"/>
              <w:right w:val="outset" w:sz="6" w:space="0" w:color="auto"/>
            </w:tcBorders>
            <w:vAlign w:val="center"/>
          </w:tcPr>
          <w:p w14:paraId="734C751D" w14:textId="77777777" w:rsidR="001977F3" w:rsidRPr="005E6EEC" w:rsidRDefault="001977F3" w:rsidP="00E57498">
            <w:pPr>
              <w:pStyle w:val="TAC"/>
            </w:pPr>
            <w:r>
              <w:rPr>
                <w:rFonts w:ascii="Calibri" w:hAnsi="Calibri" w:cs="Calibri"/>
                <w:color w:val="000000"/>
              </w:rPr>
              <w:t>0.96</w:t>
            </w:r>
            <w:r>
              <w:rPr>
                <w:lang w:eastAsia="ja-JP"/>
              </w:rPr>
              <w:t xml:space="preserve"> dB</w:t>
            </w:r>
            <w:r>
              <w:br/>
            </w:r>
            <w:r>
              <w:rPr>
                <w:lang w:eastAsia="ja-JP"/>
              </w:rPr>
              <w:t>3.31 Mbps</w:t>
            </w:r>
          </w:p>
        </w:tc>
      </w:tr>
      <w:tr w:rsidR="001977F3" w:rsidRPr="005E6EEC" w14:paraId="28A4F68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72B8233"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B2ECA9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1E4064" w14:textId="77777777" w:rsidR="001977F3" w:rsidRPr="005E6EEC" w:rsidRDefault="001977F3" w:rsidP="00E57498">
            <w:pPr>
              <w:pStyle w:val="TAC"/>
            </w:pPr>
            <w:r>
              <w:rPr>
                <w:rFonts w:ascii="Calibri" w:hAnsi="Calibri" w:cs="Calibri"/>
                <w:color w:val="000000"/>
              </w:rPr>
              <w:t>12.48</w:t>
            </w:r>
            <w:r>
              <w:rPr>
                <w:lang w:eastAsia="ja-JP"/>
              </w:rPr>
              <w:t xml:space="preserve"> dB</w:t>
            </w:r>
            <w:r>
              <w:br/>
            </w:r>
            <w:r>
              <w:rPr>
                <w:lang w:eastAsia="ja-JP"/>
              </w:rPr>
              <w:t>2.92 Mbps</w:t>
            </w:r>
          </w:p>
        </w:tc>
        <w:tc>
          <w:tcPr>
            <w:tcW w:w="0" w:type="auto"/>
            <w:tcBorders>
              <w:top w:val="outset" w:sz="6" w:space="0" w:color="auto"/>
              <w:left w:val="outset" w:sz="6" w:space="0" w:color="auto"/>
              <w:bottom w:val="outset" w:sz="6" w:space="0" w:color="auto"/>
              <w:right w:val="outset" w:sz="6" w:space="0" w:color="auto"/>
            </w:tcBorders>
            <w:vAlign w:val="center"/>
          </w:tcPr>
          <w:p w14:paraId="0C993830"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D0D46A7" w14:textId="77777777" w:rsidR="001977F3" w:rsidRPr="005E6EEC" w:rsidRDefault="001977F3" w:rsidP="00E57498">
            <w:pPr>
              <w:pStyle w:val="TAC"/>
            </w:pPr>
            <w:r>
              <w:rPr>
                <w:rFonts w:ascii="Calibri" w:hAnsi="Calibri" w:cs="Calibri"/>
                <w:color w:val="000000"/>
              </w:rPr>
              <w:t>12.5</w:t>
            </w:r>
            <w:r>
              <w:rPr>
                <w:lang w:eastAsia="ja-JP"/>
              </w:rPr>
              <w:t xml:space="preserve"> dB</w:t>
            </w:r>
            <w:r>
              <w:br/>
            </w:r>
            <w:r>
              <w:rPr>
                <w:lang w:eastAsia="ja-JP"/>
              </w:rPr>
              <w:t>3.11 Mbps</w:t>
            </w:r>
          </w:p>
        </w:tc>
        <w:tc>
          <w:tcPr>
            <w:tcW w:w="0" w:type="auto"/>
            <w:tcBorders>
              <w:top w:val="outset" w:sz="6" w:space="0" w:color="auto"/>
              <w:left w:val="outset" w:sz="6" w:space="0" w:color="auto"/>
              <w:bottom w:val="outset" w:sz="6" w:space="0" w:color="auto"/>
              <w:right w:val="outset" w:sz="6" w:space="0" w:color="auto"/>
            </w:tcBorders>
            <w:vAlign w:val="center"/>
          </w:tcPr>
          <w:p w14:paraId="315C5DDE" w14:textId="77777777" w:rsidR="001977F3" w:rsidRPr="005E6EEC" w:rsidRDefault="001977F3" w:rsidP="00E57498">
            <w:pPr>
              <w:pStyle w:val="TAC"/>
            </w:pPr>
            <w:r>
              <w:rPr>
                <w:rFonts w:ascii="Calibri" w:hAnsi="Calibri" w:cs="Calibri"/>
                <w:color w:val="000000"/>
              </w:rPr>
              <w:t>12.98</w:t>
            </w:r>
            <w:r>
              <w:rPr>
                <w:lang w:eastAsia="ja-JP"/>
              </w:rPr>
              <w:t xml:space="preserve"> dB</w:t>
            </w:r>
            <w:r>
              <w:br/>
            </w:r>
            <w:r>
              <w:rPr>
                <w:lang w:eastAsia="ja-JP"/>
              </w:rPr>
              <w:t>3.20 Mbps</w:t>
            </w:r>
          </w:p>
        </w:tc>
        <w:tc>
          <w:tcPr>
            <w:tcW w:w="0" w:type="auto"/>
            <w:tcBorders>
              <w:top w:val="outset" w:sz="6" w:space="0" w:color="auto"/>
              <w:left w:val="outset" w:sz="6" w:space="0" w:color="auto"/>
              <w:bottom w:val="outset" w:sz="6" w:space="0" w:color="auto"/>
              <w:right w:val="outset" w:sz="6" w:space="0" w:color="auto"/>
            </w:tcBorders>
            <w:vAlign w:val="center"/>
          </w:tcPr>
          <w:p w14:paraId="3F89E863" w14:textId="77777777" w:rsidR="001977F3" w:rsidRPr="005E6EEC" w:rsidRDefault="001977F3" w:rsidP="00E57498">
            <w:pPr>
              <w:pStyle w:val="TAC"/>
            </w:pPr>
            <w:r>
              <w:rPr>
                <w:rFonts w:ascii="Calibri" w:hAnsi="Calibri" w:cs="Calibri"/>
                <w:color w:val="000000"/>
              </w:rPr>
              <w:t>12.59</w:t>
            </w:r>
            <w:r>
              <w:rPr>
                <w:lang w:eastAsia="ja-JP"/>
              </w:rPr>
              <w:t xml:space="preserve"> dB</w:t>
            </w:r>
            <w:r>
              <w:br/>
            </w:r>
            <w:r>
              <w:rPr>
                <w:lang w:eastAsia="ja-JP"/>
              </w:rPr>
              <w:t>3.31 Mbps</w:t>
            </w:r>
          </w:p>
        </w:tc>
      </w:tr>
      <w:tr w:rsidR="001977F3" w:rsidRPr="005E6EEC" w14:paraId="1799944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B928DB4"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20532B7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1B7AF2E" w14:textId="77777777" w:rsidR="001977F3" w:rsidRPr="005E6EEC" w:rsidRDefault="001977F3" w:rsidP="00E57498">
            <w:pPr>
              <w:pStyle w:val="TAC"/>
            </w:pPr>
            <w:r>
              <w:rPr>
                <w:rFonts w:ascii="Calibri" w:hAnsi="Calibri" w:cs="Calibri"/>
                <w:color w:val="000000"/>
              </w:rPr>
              <w:t>19.87</w:t>
            </w:r>
            <w:r>
              <w:rPr>
                <w:lang w:eastAsia="ja-JP"/>
              </w:rPr>
              <w:t xml:space="preserve"> dB</w:t>
            </w:r>
            <w:r>
              <w:br/>
            </w:r>
            <w:r>
              <w:rPr>
                <w:lang w:eastAsia="ja-JP"/>
              </w:rPr>
              <w:t>24.26 Mbps</w:t>
            </w:r>
          </w:p>
        </w:tc>
        <w:tc>
          <w:tcPr>
            <w:tcW w:w="0" w:type="auto"/>
            <w:tcBorders>
              <w:top w:val="outset" w:sz="6" w:space="0" w:color="auto"/>
              <w:left w:val="outset" w:sz="6" w:space="0" w:color="auto"/>
              <w:bottom w:val="outset" w:sz="6" w:space="0" w:color="auto"/>
              <w:right w:val="outset" w:sz="6" w:space="0" w:color="auto"/>
            </w:tcBorders>
            <w:vAlign w:val="center"/>
          </w:tcPr>
          <w:p w14:paraId="6EC8329A"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14A354F" w14:textId="77777777" w:rsidR="001977F3" w:rsidRPr="005E6EEC" w:rsidRDefault="001977F3" w:rsidP="00E57498">
            <w:pPr>
              <w:pStyle w:val="TAC"/>
            </w:pPr>
            <w:r>
              <w:rPr>
                <w:rFonts w:ascii="Calibri" w:hAnsi="Calibri" w:cs="Calibri"/>
                <w:color w:val="000000"/>
              </w:rPr>
              <w:t>20.71</w:t>
            </w:r>
            <w:r>
              <w:rPr>
                <w:lang w:eastAsia="ja-JP"/>
              </w:rPr>
              <w:t xml:space="preserve"> dB</w:t>
            </w:r>
            <w:r>
              <w:br/>
            </w:r>
            <w:r>
              <w:rPr>
                <w:lang w:eastAsia="ja-JP"/>
              </w:rPr>
              <w:t>24.66 Mbps</w:t>
            </w:r>
          </w:p>
        </w:tc>
        <w:tc>
          <w:tcPr>
            <w:tcW w:w="0" w:type="auto"/>
            <w:tcBorders>
              <w:top w:val="outset" w:sz="6" w:space="0" w:color="auto"/>
              <w:left w:val="outset" w:sz="6" w:space="0" w:color="auto"/>
              <w:bottom w:val="outset" w:sz="6" w:space="0" w:color="auto"/>
              <w:right w:val="outset" w:sz="6" w:space="0" w:color="auto"/>
            </w:tcBorders>
            <w:vAlign w:val="center"/>
          </w:tcPr>
          <w:p w14:paraId="66EBD8CF" w14:textId="77777777" w:rsidR="001977F3" w:rsidRPr="005E6EEC" w:rsidRDefault="001977F3" w:rsidP="00E57498">
            <w:pPr>
              <w:pStyle w:val="TAC"/>
            </w:pPr>
            <w:r>
              <w:rPr>
                <w:rFonts w:ascii="Calibri" w:hAnsi="Calibri" w:cs="Calibri"/>
                <w:color w:val="000000"/>
                <w:lang w:eastAsia="ja-JP"/>
              </w:rPr>
              <w:t>-</w:t>
            </w:r>
            <w:r>
              <w:rPr>
                <w:lang w:eastAsia="ja-JP"/>
              </w:rPr>
              <w:t xml:space="preserve"> dB</w:t>
            </w:r>
            <w:r>
              <w:br/>
            </w:r>
            <w:r>
              <w:rPr>
                <w:lang w:eastAsia="ja-JP"/>
              </w:rPr>
              <w:t>0 Mbps</w:t>
            </w:r>
          </w:p>
        </w:tc>
        <w:tc>
          <w:tcPr>
            <w:tcW w:w="0" w:type="auto"/>
            <w:tcBorders>
              <w:top w:val="outset" w:sz="6" w:space="0" w:color="auto"/>
              <w:left w:val="outset" w:sz="6" w:space="0" w:color="auto"/>
              <w:bottom w:val="outset" w:sz="6" w:space="0" w:color="auto"/>
              <w:right w:val="outset" w:sz="6" w:space="0" w:color="auto"/>
            </w:tcBorders>
            <w:vAlign w:val="center"/>
          </w:tcPr>
          <w:p w14:paraId="00E9777D" w14:textId="77777777" w:rsidR="001977F3" w:rsidRPr="005E6EEC" w:rsidRDefault="001977F3" w:rsidP="00E57498">
            <w:pPr>
              <w:pStyle w:val="TAC"/>
              <w:rPr>
                <w:rFonts w:ascii="Calibri" w:hAnsi="Calibri"/>
                <w:sz w:val="22"/>
                <w:szCs w:val="22"/>
              </w:rPr>
            </w:pPr>
            <w:r>
              <w:rPr>
                <w:rFonts w:ascii="Calibri" w:hAnsi="Calibri" w:cs="Calibri"/>
                <w:color w:val="000000"/>
              </w:rPr>
              <w:t>19.85</w:t>
            </w:r>
            <w:r>
              <w:rPr>
                <w:lang w:eastAsia="ja-JP"/>
              </w:rPr>
              <w:t xml:space="preserve"> dB</w:t>
            </w:r>
            <w:r>
              <w:br/>
            </w:r>
            <w:r>
              <w:rPr>
                <w:lang w:eastAsia="ja-JP"/>
              </w:rPr>
              <w:t>26.04 Mbps</w:t>
            </w:r>
          </w:p>
        </w:tc>
      </w:tr>
      <w:tr w:rsidR="001977F3" w14:paraId="700D7218"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9DB6061" w14:textId="77777777" w:rsidR="001977F3" w:rsidRDefault="001977F3" w:rsidP="00E57498">
            <w:pPr>
              <w:pStyle w:val="TAC"/>
            </w:pPr>
            <w:r>
              <w:t xml:space="preserve">R1-163400 / Source 13 </w:t>
            </w:r>
            <w:r>
              <w:br/>
              <w:t>50 PRB, 10 MHz system bandwidth</w:t>
            </w:r>
          </w:p>
        </w:tc>
      </w:tr>
      <w:tr w:rsidR="001977F3" w14:paraId="7E26AF6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EDEE6E6" w14:textId="77777777" w:rsidR="001977F3" w:rsidRDefault="001977F3" w:rsidP="00E57498">
            <w:pPr>
              <w:pStyle w:val="TAC"/>
            </w:pPr>
            <w:r>
              <w:t xml:space="preserve">SNR at 10% BLER </w:t>
            </w:r>
          </w:p>
          <w:p w14:paraId="584CD9D9"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E40F0"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E84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6645192"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A11D9"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B9A6F"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05DAE" w14:textId="77777777" w:rsidR="001977F3" w:rsidRDefault="001977F3" w:rsidP="00E57498">
            <w:pPr>
              <w:pStyle w:val="TAC"/>
            </w:pPr>
            <w:r>
              <w:t xml:space="preserve">TTI length=14 </w:t>
            </w:r>
          </w:p>
        </w:tc>
      </w:tr>
      <w:tr w:rsidR="001977F3" w14:paraId="4657F18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D230DE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4D945E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E5AEFAF" w14:textId="77777777" w:rsidR="001977F3" w:rsidRDefault="001977F3" w:rsidP="00E57498">
            <w:pPr>
              <w:pStyle w:val="TAC"/>
            </w:pPr>
            <w:r>
              <w:t>0.24 dB</w:t>
            </w:r>
          </w:p>
          <w:p w14:paraId="51A9B45C"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7679189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EB0692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BE444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E4EF69E" w14:textId="77777777" w:rsidR="001977F3" w:rsidRDefault="001977F3" w:rsidP="00E57498">
            <w:pPr>
              <w:pStyle w:val="TAC"/>
              <w:rPr>
                <w:b/>
                <w:noProof/>
                <w:sz w:val="22"/>
              </w:rPr>
            </w:pPr>
          </w:p>
        </w:tc>
      </w:tr>
      <w:tr w:rsidR="001977F3" w14:paraId="0C53906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6D991A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3B468D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B26BF0B" w14:textId="77777777" w:rsidR="001977F3" w:rsidRDefault="001977F3" w:rsidP="00E57498">
            <w:pPr>
              <w:pStyle w:val="TAC"/>
            </w:pPr>
            <w:r>
              <w:t>12.51 dB</w:t>
            </w:r>
          </w:p>
          <w:p w14:paraId="287BF904"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14:paraId="370CD72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2A6148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6E95C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5759EA3" w14:textId="77777777" w:rsidR="001977F3" w:rsidRDefault="001977F3" w:rsidP="00E57498">
            <w:pPr>
              <w:pStyle w:val="TAC"/>
              <w:rPr>
                <w:b/>
                <w:noProof/>
                <w:sz w:val="22"/>
              </w:rPr>
            </w:pPr>
          </w:p>
        </w:tc>
      </w:tr>
      <w:tr w:rsidR="001977F3" w14:paraId="363A175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CD8B528"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20AAC0A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1ACDF7E" w14:textId="77777777" w:rsidR="001977F3" w:rsidRDefault="001977F3" w:rsidP="00E57498">
            <w:pPr>
              <w:pStyle w:val="TAC"/>
            </w:pPr>
            <w:r>
              <w:t>25.34 dB</w:t>
            </w:r>
          </w:p>
          <w:p w14:paraId="7006BA0A" w14:textId="77777777" w:rsidR="001977F3" w:rsidRDefault="001977F3" w:rsidP="00E57498">
            <w:pPr>
              <w:pStyle w:val="TAC"/>
            </w:pPr>
            <w:r>
              <w:t>18.86 Mbps</w:t>
            </w:r>
          </w:p>
        </w:tc>
        <w:tc>
          <w:tcPr>
            <w:tcW w:w="0" w:type="auto"/>
            <w:tcBorders>
              <w:top w:val="outset" w:sz="6" w:space="0" w:color="auto"/>
              <w:left w:val="outset" w:sz="6" w:space="0" w:color="auto"/>
              <w:bottom w:val="outset" w:sz="6" w:space="0" w:color="auto"/>
              <w:right w:val="outset" w:sz="6" w:space="0" w:color="auto"/>
            </w:tcBorders>
          </w:tcPr>
          <w:p w14:paraId="4D1C069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735E3E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974602A"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9A3042" w14:textId="77777777" w:rsidR="001977F3" w:rsidRDefault="001977F3" w:rsidP="00E57498">
            <w:pPr>
              <w:pStyle w:val="TAC"/>
              <w:rPr>
                <w:b/>
                <w:noProof/>
                <w:sz w:val="22"/>
              </w:rPr>
            </w:pPr>
          </w:p>
        </w:tc>
      </w:tr>
      <w:tr w:rsidR="001977F3" w14:paraId="66C0C73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D9E2365"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ED3B4C" w14:paraId="4DBF4E5D"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CA83838" w14:textId="77777777" w:rsidR="00ED3B4C" w:rsidRDefault="00ED3B4C" w:rsidP="00ED348A">
            <w:pPr>
              <w:pStyle w:val="TAC"/>
            </w:pPr>
            <w:r>
              <w:t xml:space="preserve">SNR at 10% BLER </w:t>
            </w:r>
          </w:p>
          <w:p w14:paraId="2C8173A4" w14:textId="77777777" w:rsidR="00ED3B4C" w:rsidRDefault="00ED3B4C"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E365D" w14:textId="77777777" w:rsidR="00ED3B4C" w:rsidRDefault="00ED3B4C"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87B2E" w14:textId="77777777" w:rsidR="00ED3B4C" w:rsidRDefault="00ED3B4C"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E5A750A" w14:textId="77777777" w:rsidR="00ED3B4C" w:rsidRPr="0086623E" w:rsidRDefault="00ED3B4C"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8FEF6" w14:textId="77777777" w:rsidR="00ED3B4C" w:rsidRDefault="00ED3B4C"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A06CC" w14:textId="77777777" w:rsidR="00ED3B4C" w:rsidRDefault="00ED3B4C"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39B73" w14:textId="77777777" w:rsidR="00ED3B4C" w:rsidRDefault="00ED3B4C" w:rsidP="00ED348A">
            <w:pPr>
              <w:pStyle w:val="TAC"/>
            </w:pPr>
            <w:r>
              <w:t xml:space="preserve">TTI length=14 </w:t>
            </w:r>
          </w:p>
        </w:tc>
      </w:tr>
      <w:tr w:rsidR="00ED3B4C" w14:paraId="21E346D2"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3F2E197B" w14:textId="77777777" w:rsidR="00ED3B4C" w:rsidRDefault="00ED3B4C"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6945966"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4369676" w14:textId="77777777" w:rsidR="00ED3B4C" w:rsidRDefault="00ED3B4C" w:rsidP="00ED348A">
            <w:pPr>
              <w:pStyle w:val="TAC"/>
            </w:pPr>
            <w:r>
              <w:rPr>
                <w:rFonts w:hint="eastAsia"/>
                <w:lang w:eastAsia="zh-CN"/>
              </w:rPr>
              <w:t>-0.4</w:t>
            </w:r>
            <w:r>
              <w:t xml:space="preserve"> dB</w:t>
            </w:r>
          </w:p>
          <w:p w14:paraId="1D37291A" w14:textId="77777777" w:rsidR="00ED3B4C" w:rsidRDefault="00ED3B4C" w:rsidP="00ED348A">
            <w:pPr>
              <w:pStyle w:val="TAC"/>
            </w:pPr>
            <w:r>
              <w:rPr>
                <w:rFonts w:hint="eastAsia"/>
                <w:lang w:eastAsia="zh-CN"/>
              </w:rPr>
              <w:t>2.03</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68308410"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474DCE"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2809234"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975C1D7" w14:textId="77777777" w:rsidR="00ED3B4C" w:rsidRDefault="00ED3B4C" w:rsidP="00ED348A">
            <w:pPr>
              <w:pStyle w:val="TAC"/>
            </w:pPr>
            <w:r>
              <w:rPr>
                <w:rFonts w:hint="eastAsia"/>
                <w:lang w:eastAsia="zh-CN"/>
              </w:rPr>
              <w:t>-0.4</w:t>
            </w:r>
            <w:r>
              <w:t xml:space="preserve"> dB</w:t>
            </w:r>
          </w:p>
          <w:p w14:paraId="259A0CA1" w14:textId="77777777" w:rsidR="00ED3B4C" w:rsidRDefault="00ED3B4C" w:rsidP="00B33630">
            <w:pPr>
              <w:pStyle w:val="TAC"/>
              <w:rPr>
                <w:b/>
                <w:noProof/>
                <w:sz w:val="22"/>
              </w:rPr>
            </w:pPr>
            <w:r>
              <w:rPr>
                <w:rFonts w:hint="eastAsia"/>
                <w:lang w:eastAsia="zh-CN"/>
              </w:rPr>
              <w:t>2.</w:t>
            </w:r>
            <w:r w:rsidR="00B33630">
              <w:rPr>
                <w:rFonts w:hint="eastAsia"/>
                <w:lang w:eastAsia="zh-CN"/>
              </w:rPr>
              <w:t>13</w:t>
            </w:r>
            <w:r>
              <w:t xml:space="preserve"> Mbps</w:t>
            </w:r>
          </w:p>
        </w:tc>
      </w:tr>
      <w:tr w:rsidR="00ED3B4C" w14:paraId="1774E0E9"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2720A0F6" w14:textId="77777777" w:rsidR="00ED3B4C" w:rsidRDefault="00ED3B4C"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29CBB976"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796B146" w14:textId="77777777" w:rsidR="00ED3B4C" w:rsidRDefault="00ED3B4C" w:rsidP="00ED348A">
            <w:pPr>
              <w:pStyle w:val="TAC"/>
            </w:pPr>
            <w:r>
              <w:rPr>
                <w:rFonts w:hint="eastAsia"/>
                <w:lang w:eastAsia="zh-CN"/>
              </w:rPr>
              <w:t>12.1</w:t>
            </w:r>
            <w:r>
              <w:t xml:space="preserve"> dB</w:t>
            </w:r>
          </w:p>
          <w:p w14:paraId="3B1B6FE5" w14:textId="77777777" w:rsidR="00ED3B4C" w:rsidRDefault="00ED3B4C" w:rsidP="00ED348A">
            <w:pPr>
              <w:pStyle w:val="TAC"/>
            </w:pPr>
            <w:r>
              <w:rPr>
                <w:rFonts w:hint="eastAsia"/>
                <w:lang w:eastAsia="zh-CN"/>
              </w:rPr>
              <w:t>9.59</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26A07724"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5075679"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58D5B37"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AF11F2E" w14:textId="77777777" w:rsidR="00ED3B4C" w:rsidRDefault="00ED3B4C" w:rsidP="00ED348A">
            <w:pPr>
              <w:pStyle w:val="TAC"/>
            </w:pPr>
            <w:r>
              <w:rPr>
                <w:rFonts w:hint="eastAsia"/>
                <w:lang w:eastAsia="zh-CN"/>
              </w:rPr>
              <w:t>13.0</w:t>
            </w:r>
            <w:r>
              <w:t xml:space="preserve"> dB</w:t>
            </w:r>
          </w:p>
          <w:p w14:paraId="5F45E527" w14:textId="77777777" w:rsidR="00ED3B4C" w:rsidRDefault="00ED3B4C" w:rsidP="00B33630">
            <w:pPr>
              <w:pStyle w:val="TAC"/>
              <w:rPr>
                <w:b/>
                <w:noProof/>
                <w:sz w:val="22"/>
              </w:rPr>
            </w:pPr>
            <w:r>
              <w:rPr>
                <w:rFonts w:hint="eastAsia"/>
                <w:lang w:eastAsia="zh-CN"/>
              </w:rPr>
              <w:t>9.</w:t>
            </w:r>
            <w:r w:rsidR="00B33630">
              <w:rPr>
                <w:rFonts w:hint="eastAsia"/>
                <w:lang w:eastAsia="zh-CN"/>
              </w:rPr>
              <w:t>67</w:t>
            </w:r>
            <w:r>
              <w:t xml:space="preserve"> Mbps</w:t>
            </w:r>
          </w:p>
        </w:tc>
      </w:tr>
      <w:tr w:rsidR="00ED3B4C" w14:paraId="0C9ABF80"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79E51904" w14:textId="77777777" w:rsidR="00ED3B4C" w:rsidRDefault="00ED3B4C"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4FDAE81"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1C7509" w14:textId="77777777" w:rsidR="00ED3B4C" w:rsidRDefault="00ED3B4C" w:rsidP="00ED348A">
            <w:pPr>
              <w:pStyle w:val="TAC"/>
            </w:pPr>
            <w:r>
              <w:rPr>
                <w:rFonts w:hint="eastAsia"/>
                <w:lang w:eastAsia="zh-CN"/>
              </w:rPr>
              <w:t>23.6</w:t>
            </w:r>
            <w:r>
              <w:t xml:space="preserve"> dB</w:t>
            </w:r>
          </w:p>
          <w:p w14:paraId="25C2C2DF" w14:textId="77777777" w:rsidR="00ED3B4C" w:rsidRDefault="00ED3B4C" w:rsidP="00ED348A">
            <w:pPr>
              <w:pStyle w:val="TAC"/>
            </w:pPr>
            <w:r>
              <w:rPr>
                <w:rFonts w:hint="eastAsia"/>
                <w:lang w:eastAsia="zh-CN"/>
              </w:rPr>
              <w:t>16.07</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3BBAAE5E"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3C01F53" w14:textId="77777777" w:rsidR="00ED3B4C" w:rsidRDefault="00ED3B4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C7E5817" w14:textId="77777777" w:rsidR="00ED3B4C" w:rsidRDefault="00ED3B4C" w:rsidP="00ED348A">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6065941" w14:textId="77777777" w:rsidR="00ED3B4C" w:rsidRDefault="00ED3B4C" w:rsidP="00ED3B4C">
            <w:pPr>
              <w:pStyle w:val="TAC"/>
              <w:rPr>
                <w:b/>
                <w:noProof/>
                <w:sz w:val="22"/>
              </w:rPr>
            </w:pPr>
            <w:r>
              <w:rPr>
                <w:rFonts w:hint="eastAsia"/>
                <w:lang w:eastAsia="zh-CN"/>
              </w:rPr>
              <w:t>&gt;28</w:t>
            </w:r>
            <w:r>
              <w:t xml:space="preserve"> dB</w:t>
            </w:r>
          </w:p>
        </w:tc>
      </w:tr>
      <w:tr w:rsidR="00ED3B4C" w14:paraId="5F794000"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27B13D69" w14:textId="77777777" w:rsidR="00ED3B4C" w:rsidRDefault="00ED3B4C" w:rsidP="00ED3B4C">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558DA98E" w14:textId="77777777" w:rsidR="00ED3B4C" w:rsidRDefault="00ED3B4C" w:rsidP="00ED3B4C">
            <w:pPr>
              <w:pStyle w:val="TAC"/>
            </w:pPr>
            <w:r>
              <w:t>RX imperfections and 6% TX EVM,</w:t>
            </w:r>
          </w:p>
          <w:p w14:paraId="36AE8035" w14:textId="77777777" w:rsidR="00ED3B4C" w:rsidRDefault="00ED3B4C" w:rsidP="00ED3B4C">
            <w:pPr>
              <w:pStyle w:val="TAC"/>
            </w:pPr>
            <w:r>
              <w:t>5 PRBs bundling for sTTI, 3 PRBs bundling for 1ms TTI.</w:t>
            </w:r>
          </w:p>
        </w:tc>
      </w:tr>
    </w:tbl>
    <w:p w14:paraId="49993C88" w14:textId="77777777" w:rsidR="00ED3B4C" w:rsidRPr="00ED3B4C" w:rsidRDefault="00ED3B4C" w:rsidP="00E57498">
      <w:pPr>
        <w:pStyle w:val="TH"/>
        <w:rPr>
          <w:lang w:eastAsia="zh-CN"/>
        </w:rPr>
      </w:pPr>
    </w:p>
    <w:p w14:paraId="16B402E7" w14:textId="77777777" w:rsidR="001977F3" w:rsidRDefault="001977F3" w:rsidP="00E57498">
      <w:pPr>
        <w:pStyle w:val="TH"/>
      </w:pPr>
      <w:r>
        <w:br/>
        <w:t>Table C1.2-8 EVA,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4E7BF2F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2E01510" w14:textId="77777777" w:rsidR="001977F3" w:rsidRDefault="001977F3" w:rsidP="00E57498">
            <w:pPr>
              <w:pStyle w:val="TAC"/>
            </w:pPr>
            <w:r>
              <w:t xml:space="preserve">SNR at 10% BLER </w:t>
            </w:r>
          </w:p>
          <w:p w14:paraId="3994C2AE"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D6C13"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7C6BC"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BFFC5C2"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26471"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E40908"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B6AC6" w14:textId="77777777" w:rsidR="001977F3" w:rsidRDefault="001977F3" w:rsidP="00E57498">
            <w:pPr>
              <w:pStyle w:val="TAC"/>
            </w:pPr>
            <w:r>
              <w:t xml:space="preserve">TTI length=14 </w:t>
            </w:r>
          </w:p>
        </w:tc>
      </w:tr>
      <w:tr w:rsidR="001977F3" w14:paraId="1663503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423C632"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719F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32B3214" w14:textId="77777777" w:rsidR="001977F3" w:rsidRDefault="001977F3" w:rsidP="00E57498">
            <w:pPr>
              <w:pStyle w:val="TAC"/>
            </w:pPr>
            <w:r>
              <w:t>5.54 dB</w:t>
            </w:r>
          </w:p>
          <w:p w14:paraId="3B2D0919" w14:textId="77777777"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14:paraId="49C2EA22"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59D0353" w14:textId="77777777" w:rsidR="001977F3" w:rsidRDefault="001977F3" w:rsidP="00E57498">
            <w:pPr>
              <w:pStyle w:val="TAC"/>
            </w:pPr>
            <w:r>
              <w:t>5.64 dB</w:t>
            </w:r>
          </w:p>
          <w:p w14:paraId="0395735A" w14:textId="77777777"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14:paraId="17770243" w14:textId="77777777" w:rsidR="001977F3" w:rsidRDefault="001977F3" w:rsidP="00E57498">
            <w:pPr>
              <w:pStyle w:val="TAC"/>
            </w:pPr>
            <w:r>
              <w:t>5.52 dB</w:t>
            </w:r>
          </w:p>
          <w:p w14:paraId="4B9E9184" w14:textId="77777777"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14:paraId="1D41523E" w14:textId="77777777" w:rsidR="001977F3" w:rsidRDefault="001977F3" w:rsidP="00E57498">
            <w:pPr>
              <w:pStyle w:val="TAC"/>
            </w:pPr>
            <w:r>
              <w:t>4.77 dB</w:t>
            </w:r>
          </w:p>
          <w:p w14:paraId="6DFCCD77" w14:textId="77777777" w:rsidR="001977F3" w:rsidRDefault="001977F3" w:rsidP="00E57498">
            <w:pPr>
              <w:pStyle w:val="TAC"/>
            </w:pPr>
            <w:r>
              <w:t>5.73 Mbps</w:t>
            </w:r>
          </w:p>
        </w:tc>
      </w:tr>
      <w:tr w:rsidR="001977F3" w14:paraId="16894B6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B09C6F7"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2E24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24F6AAC" w14:textId="77777777" w:rsidR="001977F3" w:rsidRDefault="001977F3" w:rsidP="00E57498">
            <w:pPr>
              <w:pStyle w:val="TAC"/>
            </w:pPr>
            <w:r>
              <w:t>21.71 dB</w:t>
            </w:r>
          </w:p>
          <w:p w14:paraId="6BBC411E" w14:textId="77777777" w:rsidR="001977F3" w:rsidRDefault="001977F3" w:rsidP="00E57498">
            <w:pPr>
              <w:pStyle w:val="TAC"/>
            </w:pPr>
            <w:r>
              <w:t xml:space="preserve">18.66 Mbps </w:t>
            </w:r>
          </w:p>
        </w:tc>
        <w:tc>
          <w:tcPr>
            <w:tcW w:w="0" w:type="auto"/>
            <w:tcBorders>
              <w:top w:val="outset" w:sz="6" w:space="0" w:color="auto"/>
              <w:left w:val="outset" w:sz="6" w:space="0" w:color="auto"/>
              <w:bottom w:val="outset" w:sz="6" w:space="0" w:color="auto"/>
              <w:right w:val="outset" w:sz="6" w:space="0" w:color="auto"/>
            </w:tcBorders>
          </w:tcPr>
          <w:p w14:paraId="301B06D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7E187EC" w14:textId="77777777" w:rsidR="001977F3" w:rsidRDefault="001977F3" w:rsidP="00E57498">
            <w:pPr>
              <w:pStyle w:val="TAC"/>
            </w:pPr>
            <w:r>
              <w:t>23.32 dB</w:t>
            </w:r>
          </w:p>
          <w:p w14:paraId="42283636" w14:textId="77777777"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14:paraId="1BB4886A" w14:textId="77777777" w:rsidR="001977F3" w:rsidRDefault="001977F3" w:rsidP="00E57498">
            <w:pPr>
              <w:pStyle w:val="TAC"/>
            </w:pPr>
            <w:r>
              <w:t>26.84 dB</w:t>
            </w:r>
          </w:p>
          <w:p w14:paraId="77E21954" w14:textId="77777777"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14:paraId="37F2AF04" w14:textId="77777777" w:rsidR="001977F3" w:rsidRDefault="001977F3" w:rsidP="00E57498">
            <w:pPr>
              <w:pStyle w:val="TAC"/>
            </w:pPr>
            <w:r>
              <w:t>22.89 dB</w:t>
            </w:r>
          </w:p>
          <w:p w14:paraId="7430FDE6" w14:textId="77777777" w:rsidR="001977F3" w:rsidRDefault="001977F3" w:rsidP="00E57498">
            <w:pPr>
              <w:pStyle w:val="TAC"/>
            </w:pPr>
            <w:r>
              <w:t>25.89 Mbps</w:t>
            </w:r>
          </w:p>
        </w:tc>
      </w:tr>
      <w:tr w:rsidR="001977F3" w14:paraId="1C39D3E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C1E8928"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09C1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2F13962"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1B33375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6DE3303"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6557B4FB"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70C6F88B" w14:textId="77777777" w:rsidR="001977F3" w:rsidRDefault="001977F3" w:rsidP="00E57498">
            <w:pPr>
              <w:pStyle w:val="TAC"/>
            </w:pPr>
            <w:r>
              <w:t xml:space="preserve">&gt;36 </w:t>
            </w:r>
          </w:p>
        </w:tc>
      </w:tr>
      <w:tr w:rsidR="001977F3" w14:paraId="4691A29B"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182EB81"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49A15A0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C180021" w14:textId="77777777" w:rsidR="001977F3" w:rsidRDefault="001977F3" w:rsidP="00E57498">
            <w:pPr>
              <w:pStyle w:val="TAC"/>
            </w:pPr>
            <w:r>
              <w:t xml:space="preserve">SNR at 10% BLER </w:t>
            </w:r>
          </w:p>
          <w:p w14:paraId="1FC9DA71"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DDC79"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FC301"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F38EE49"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A0FC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D2EE7"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CF7F5" w14:textId="77777777" w:rsidR="001977F3" w:rsidRDefault="001977F3" w:rsidP="00E57498">
            <w:pPr>
              <w:pStyle w:val="TAC"/>
            </w:pPr>
            <w:r>
              <w:t xml:space="preserve">TTI length=14 </w:t>
            </w:r>
          </w:p>
        </w:tc>
      </w:tr>
      <w:tr w:rsidR="001977F3" w14:paraId="3CC86FE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E06C22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4538B0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408F66A" w14:textId="77777777" w:rsidR="001977F3" w:rsidRDefault="001977F3" w:rsidP="00E57498">
            <w:pPr>
              <w:pStyle w:val="TAC"/>
            </w:pPr>
            <w:r>
              <w:t>5.55 dB</w:t>
            </w:r>
          </w:p>
          <w:p w14:paraId="26E211F5" w14:textId="77777777"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14:paraId="49D7A87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1679D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2530A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0C76708" w14:textId="77777777" w:rsidR="001977F3" w:rsidRDefault="001977F3" w:rsidP="00E57498">
            <w:pPr>
              <w:pStyle w:val="TAC"/>
              <w:rPr>
                <w:b/>
                <w:noProof/>
                <w:sz w:val="22"/>
              </w:rPr>
            </w:pPr>
          </w:p>
        </w:tc>
      </w:tr>
      <w:tr w:rsidR="001977F3" w14:paraId="39FC15B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078D9A3"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742265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FC4E50A" w14:textId="77777777" w:rsidR="001977F3" w:rsidRDefault="001977F3" w:rsidP="00E57498">
            <w:pPr>
              <w:pStyle w:val="TAC"/>
            </w:pPr>
            <w:r>
              <w:t>23.61 dB</w:t>
            </w:r>
          </w:p>
          <w:p w14:paraId="6F9394E2" w14:textId="77777777"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14:paraId="0BC3A3C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B6FD97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CF7B7C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6530539" w14:textId="77777777" w:rsidR="001977F3" w:rsidRDefault="001977F3" w:rsidP="00E57498">
            <w:pPr>
              <w:pStyle w:val="TAC"/>
              <w:rPr>
                <w:b/>
                <w:noProof/>
                <w:sz w:val="22"/>
              </w:rPr>
            </w:pPr>
          </w:p>
        </w:tc>
      </w:tr>
      <w:tr w:rsidR="001977F3" w14:paraId="5249286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6D9647F"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2CF1284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AA28129"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0741CE2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28F446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3F014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520B194" w14:textId="77777777" w:rsidR="001977F3" w:rsidRDefault="001977F3" w:rsidP="00E57498">
            <w:pPr>
              <w:pStyle w:val="TAC"/>
              <w:rPr>
                <w:b/>
                <w:noProof/>
                <w:sz w:val="22"/>
              </w:rPr>
            </w:pPr>
          </w:p>
        </w:tc>
      </w:tr>
      <w:tr w:rsidR="001977F3" w14:paraId="153B5E16"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5B9F9C48"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bl>
    <w:p w14:paraId="219522FF" w14:textId="77777777" w:rsidR="001977F3" w:rsidRDefault="001977F3" w:rsidP="00E57498">
      <w:pPr>
        <w:pStyle w:val="TH"/>
      </w:pPr>
      <w:r>
        <w:br/>
        <w:t>Table C1.2-9 ETU,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7103849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16C6288" w14:textId="77777777" w:rsidR="001977F3" w:rsidRDefault="001977F3" w:rsidP="00E57498">
            <w:pPr>
              <w:pStyle w:val="TAC"/>
            </w:pPr>
            <w:r>
              <w:t xml:space="preserve">SNR at 10% BLER </w:t>
            </w:r>
          </w:p>
          <w:p w14:paraId="660CE9B3"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E6041"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F6A7D"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6552530"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6BDE"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6FDC9"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2F590" w14:textId="77777777" w:rsidR="001977F3" w:rsidRDefault="001977F3" w:rsidP="00E57498">
            <w:pPr>
              <w:pStyle w:val="TAC"/>
            </w:pPr>
            <w:r>
              <w:t xml:space="preserve">TTI length=14 </w:t>
            </w:r>
          </w:p>
        </w:tc>
      </w:tr>
      <w:tr w:rsidR="001977F3" w14:paraId="7781CDF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F0217DB"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9EA3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A7B795A" w14:textId="77777777" w:rsidR="001977F3" w:rsidRDefault="001977F3" w:rsidP="00E57498">
            <w:pPr>
              <w:pStyle w:val="TAC"/>
            </w:pPr>
            <w:r>
              <w:t>0.42 dB</w:t>
            </w:r>
          </w:p>
          <w:p w14:paraId="4DEB5A38"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14:paraId="58F0FF1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0771303" w14:textId="77777777" w:rsidR="001977F3" w:rsidRDefault="001977F3" w:rsidP="00E57498">
            <w:pPr>
              <w:pStyle w:val="TAC"/>
            </w:pPr>
            <w:r>
              <w:t>0.39 dB</w:t>
            </w:r>
          </w:p>
          <w:p w14:paraId="63212504"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14:paraId="0995FCDF" w14:textId="77777777" w:rsidR="001977F3" w:rsidRDefault="001977F3" w:rsidP="00E57498">
            <w:pPr>
              <w:pStyle w:val="TAC"/>
            </w:pPr>
            <w:r>
              <w:t>0.31 dB</w:t>
            </w:r>
          </w:p>
          <w:p w14:paraId="5A12B87F"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14:paraId="1B3CD6E7" w14:textId="77777777" w:rsidR="001977F3" w:rsidRDefault="001977F3" w:rsidP="00E57498">
            <w:pPr>
              <w:pStyle w:val="TAC"/>
            </w:pPr>
            <w:r>
              <w:t>-0.51 dB</w:t>
            </w:r>
          </w:p>
          <w:p w14:paraId="080D0B93" w14:textId="77777777" w:rsidR="001977F3" w:rsidRDefault="001977F3" w:rsidP="00E57498">
            <w:pPr>
              <w:pStyle w:val="TAC"/>
            </w:pPr>
            <w:r>
              <w:t>2.86 Mbps</w:t>
            </w:r>
          </w:p>
        </w:tc>
      </w:tr>
      <w:tr w:rsidR="001977F3" w14:paraId="0EB1707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9C71BC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0766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94A5B14" w14:textId="77777777" w:rsidR="001977F3" w:rsidRDefault="001977F3" w:rsidP="00E57498">
            <w:pPr>
              <w:pStyle w:val="TAC"/>
            </w:pPr>
            <w:r>
              <w:t>12.98 dB</w:t>
            </w:r>
          </w:p>
          <w:p w14:paraId="7494E135"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14:paraId="0E90B16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FF1AB48" w14:textId="77777777" w:rsidR="001977F3" w:rsidRDefault="001977F3" w:rsidP="00E57498">
            <w:pPr>
              <w:pStyle w:val="TAC"/>
            </w:pPr>
            <w:r>
              <w:t>12.95 dB</w:t>
            </w:r>
          </w:p>
          <w:p w14:paraId="5544C937"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14:paraId="4AE81793" w14:textId="77777777" w:rsidR="001977F3" w:rsidRDefault="001977F3" w:rsidP="00E57498">
            <w:pPr>
              <w:pStyle w:val="TAC"/>
            </w:pPr>
            <w:r>
              <w:t>13.27 dB</w:t>
            </w:r>
          </w:p>
          <w:p w14:paraId="44DD3F04"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14:paraId="76C74368" w14:textId="77777777" w:rsidR="001977F3" w:rsidRDefault="001977F3" w:rsidP="00E57498">
            <w:pPr>
              <w:pStyle w:val="TAC"/>
            </w:pPr>
            <w:r>
              <w:t>12.65 dB</w:t>
            </w:r>
          </w:p>
          <w:p w14:paraId="5571ED82" w14:textId="77777777" w:rsidR="001977F3" w:rsidRDefault="001977F3" w:rsidP="00E57498">
            <w:pPr>
              <w:pStyle w:val="TAC"/>
            </w:pPr>
            <w:r>
              <w:t>12.94 Mbps</w:t>
            </w:r>
          </w:p>
        </w:tc>
      </w:tr>
      <w:tr w:rsidR="001977F3" w14:paraId="3DA6ABD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8344FB6"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2C1B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2EB06C" w14:textId="77777777" w:rsidR="001977F3" w:rsidRDefault="001977F3" w:rsidP="00E57498">
            <w:pPr>
              <w:pStyle w:val="TAC"/>
            </w:pPr>
            <w:r>
              <w:t>25.86 dB</w:t>
            </w:r>
          </w:p>
          <w:p w14:paraId="3932ED63"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14:paraId="71C9B3B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2019CD9" w14:textId="77777777" w:rsidR="001977F3" w:rsidRDefault="001977F3" w:rsidP="00E57498">
            <w:pPr>
              <w:pStyle w:val="TAC"/>
            </w:pPr>
            <w:r>
              <w:t>25.33 dB</w:t>
            </w:r>
          </w:p>
          <w:p w14:paraId="72EB1169" w14:textId="77777777" w:rsidR="001977F3" w:rsidRDefault="001977F3" w:rsidP="00E57498">
            <w:pPr>
              <w:pStyle w:val="TAC"/>
            </w:pPr>
            <w:r>
              <w:t>19.69 Mbps</w:t>
            </w:r>
          </w:p>
        </w:tc>
        <w:tc>
          <w:tcPr>
            <w:tcW w:w="0" w:type="auto"/>
            <w:tcBorders>
              <w:top w:val="outset" w:sz="6" w:space="0" w:color="auto"/>
              <w:left w:val="outset" w:sz="6" w:space="0" w:color="auto"/>
              <w:bottom w:val="outset" w:sz="6" w:space="0" w:color="auto"/>
              <w:right w:val="outset" w:sz="6" w:space="0" w:color="auto"/>
            </w:tcBorders>
            <w:vAlign w:val="center"/>
          </w:tcPr>
          <w:p w14:paraId="3F07EE84" w14:textId="77777777" w:rsidR="001977F3" w:rsidRDefault="001977F3" w:rsidP="00E57498">
            <w:pPr>
              <w:pStyle w:val="TAC"/>
            </w:pPr>
            <w:r>
              <w:t>25.35 dB</w:t>
            </w:r>
          </w:p>
          <w:p w14:paraId="2E562415" w14:textId="77777777" w:rsidR="001977F3" w:rsidRDefault="001977F3" w:rsidP="00E57498">
            <w:pPr>
              <w:pStyle w:val="TAC"/>
            </w:pPr>
            <w:r>
              <w:t>21.05 Mbps</w:t>
            </w:r>
          </w:p>
        </w:tc>
        <w:tc>
          <w:tcPr>
            <w:tcW w:w="0" w:type="auto"/>
            <w:tcBorders>
              <w:top w:val="outset" w:sz="6" w:space="0" w:color="auto"/>
              <w:left w:val="outset" w:sz="6" w:space="0" w:color="auto"/>
              <w:bottom w:val="outset" w:sz="6" w:space="0" w:color="auto"/>
              <w:right w:val="outset" w:sz="6" w:space="0" w:color="auto"/>
            </w:tcBorders>
            <w:vAlign w:val="center"/>
          </w:tcPr>
          <w:p w14:paraId="39B30336" w14:textId="77777777" w:rsidR="001977F3" w:rsidRDefault="001977F3" w:rsidP="00E57498">
            <w:pPr>
              <w:pStyle w:val="TAC"/>
            </w:pPr>
            <w:r>
              <w:t>24.52 dB</w:t>
            </w:r>
          </w:p>
          <w:p w14:paraId="238EF055" w14:textId="77777777" w:rsidR="001977F3" w:rsidRDefault="001977F3" w:rsidP="00E57498">
            <w:pPr>
              <w:pStyle w:val="TAC"/>
            </w:pPr>
            <w:r>
              <w:t>21.58 Mbps</w:t>
            </w:r>
          </w:p>
        </w:tc>
      </w:tr>
      <w:tr w:rsidR="001977F3" w14:paraId="1505EC99"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3E1A60F2"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6F32ECD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F526467"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28D73"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939F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61078C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5C31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ABCCD"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9BDCC" w14:textId="77777777" w:rsidR="001977F3" w:rsidRDefault="001977F3" w:rsidP="00E57498">
            <w:pPr>
              <w:pStyle w:val="TAC"/>
            </w:pPr>
            <w:r>
              <w:t xml:space="preserve">TTI length=14 </w:t>
            </w:r>
          </w:p>
        </w:tc>
      </w:tr>
      <w:tr w:rsidR="001977F3" w:rsidRPr="005E6EEC" w14:paraId="3D465B7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FB5A52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468D1B3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5ABFBD" w14:textId="77777777" w:rsidR="001977F3" w:rsidRPr="005E6EEC" w:rsidRDefault="001977F3" w:rsidP="00E57498">
            <w:pPr>
              <w:pStyle w:val="TAC"/>
            </w:pPr>
            <w:r>
              <w:rPr>
                <w:rFonts w:ascii="Calibri" w:hAnsi="Calibri" w:cs="Calibri"/>
                <w:color w:val="000000"/>
              </w:rPr>
              <w:t>0.38</w:t>
            </w:r>
            <w:r>
              <w:rPr>
                <w:lang w:eastAsia="ja-JP"/>
              </w:rPr>
              <w:t xml:space="preserve"> dB</w:t>
            </w:r>
            <w:r>
              <w:br/>
            </w:r>
            <w:r>
              <w:rPr>
                <w:lang w:eastAsia="ja-JP"/>
              </w:rPr>
              <w:t>2.96 Mbps</w:t>
            </w:r>
          </w:p>
        </w:tc>
        <w:tc>
          <w:tcPr>
            <w:tcW w:w="0" w:type="auto"/>
            <w:tcBorders>
              <w:top w:val="outset" w:sz="6" w:space="0" w:color="auto"/>
              <w:left w:val="outset" w:sz="6" w:space="0" w:color="auto"/>
              <w:bottom w:val="outset" w:sz="6" w:space="0" w:color="auto"/>
              <w:right w:val="outset" w:sz="6" w:space="0" w:color="auto"/>
            </w:tcBorders>
            <w:vAlign w:val="center"/>
          </w:tcPr>
          <w:p w14:paraId="6A7A818F"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8C94B39" w14:textId="77777777" w:rsidR="001977F3" w:rsidRPr="005E6EEC" w:rsidRDefault="001977F3" w:rsidP="00E57498">
            <w:pPr>
              <w:pStyle w:val="TAC"/>
            </w:pPr>
            <w:r>
              <w:rPr>
                <w:rFonts w:ascii="Calibri" w:hAnsi="Calibri" w:cs="Calibri"/>
                <w:color w:val="000000"/>
              </w:rPr>
              <w:t>0.41</w:t>
            </w:r>
            <w:r>
              <w:rPr>
                <w:lang w:eastAsia="ja-JP"/>
              </w:rPr>
              <w:t xml:space="preserve"> dB</w:t>
            </w:r>
            <w:r>
              <w:br/>
            </w:r>
            <w:r>
              <w:rPr>
                <w:lang w:eastAsia="ja-JP"/>
              </w:rPr>
              <w:t>3.18 Mbps</w:t>
            </w:r>
          </w:p>
        </w:tc>
        <w:tc>
          <w:tcPr>
            <w:tcW w:w="0" w:type="auto"/>
            <w:tcBorders>
              <w:top w:val="outset" w:sz="6" w:space="0" w:color="auto"/>
              <w:left w:val="outset" w:sz="6" w:space="0" w:color="auto"/>
              <w:bottom w:val="outset" w:sz="6" w:space="0" w:color="auto"/>
              <w:right w:val="outset" w:sz="6" w:space="0" w:color="auto"/>
            </w:tcBorders>
            <w:vAlign w:val="center"/>
          </w:tcPr>
          <w:p w14:paraId="5D57C8B6" w14:textId="77777777" w:rsidR="001977F3" w:rsidRPr="005E6EEC" w:rsidRDefault="001977F3" w:rsidP="00E57498">
            <w:pPr>
              <w:pStyle w:val="TAC"/>
            </w:pPr>
            <w:r>
              <w:rPr>
                <w:rFonts w:ascii="Calibri" w:hAnsi="Calibri" w:cs="Calibri"/>
                <w:color w:val="000000"/>
              </w:rPr>
              <w:t>0.44</w:t>
            </w:r>
            <w:r>
              <w:rPr>
                <w:lang w:eastAsia="ja-JP"/>
              </w:rPr>
              <w:t xml:space="preserve"> dB</w:t>
            </w:r>
            <w:r>
              <w:br/>
            </w:r>
            <w:r>
              <w:rPr>
                <w:lang w:eastAsia="ja-JP"/>
              </w:rPr>
              <w:t>3.32 Mbps</w:t>
            </w:r>
          </w:p>
        </w:tc>
        <w:tc>
          <w:tcPr>
            <w:tcW w:w="0" w:type="auto"/>
            <w:tcBorders>
              <w:top w:val="outset" w:sz="6" w:space="0" w:color="auto"/>
              <w:left w:val="outset" w:sz="6" w:space="0" w:color="auto"/>
              <w:bottom w:val="outset" w:sz="6" w:space="0" w:color="auto"/>
              <w:right w:val="outset" w:sz="6" w:space="0" w:color="auto"/>
            </w:tcBorders>
            <w:vAlign w:val="center"/>
          </w:tcPr>
          <w:p w14:paraId="0BBBC377" w14:textId="77777777" w:rsidR="001977F3" w:rsidRPr="005E6EEC" w:rsidRDefault="001977F3" w:rsidP="00E57498">
            <w:pPr>
              <w:pStyle w:val="TAC"/>
            </w:pPr>
            <w:r>
              <w:rPr>
                <w:rFonts w:ascii="Calibri" w:hAnsi="Calibri" w:cs="Calibri"/>
                <w:color w:val="000000"/>
              </w:rPr>
              <w:t>0.56</w:t>
            </w:r>
            <w:r>
              <w:rPr>
                <w:lang w:eastAsia="ja-JP"/>
              </w:rPr>
              <w:t xml:space="preserve"> dB</w:t>
            </w:r>
            <w:r>
              <w:br/>
            </w:r>
            <w:r>
              <w:rPr>
                <w:lang w:eastAsia="ja-JP"/>
              </w:rPr>
              <w:t>3.35 Mbps</w:t>
            </w:r>
          </w:p>
        </w:tc>
      </w:tr>
      <w:tr w:rsidR="001977F3" w:rsidRPr="005E6EEC" w14:paraId="1C4B82C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F2E9BCC"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A1BBF3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583A694" w14:textId="77777777" w:rsidR="001977F3" w:rsidRPr="005E6EEC" w:rsidRDefault="001977F3" w:rsidP="00E57498">
            <w:pPr>
              <w:pStyle w:val="TAC"/>
            </w:pPr>
            <w:r>
              <w:rPr>
                <w:rFonts w:ascii="Calibri" w:hAnsi="Calibri" w:cs="Calibri"/>
                <w:color w:val="000000"/>
              </w:rPr>
              <w:t>12.1</w:t>
            </w:r>
            <w:r>
              <w:rPr>
                <w:lang w:eastAsia="ja-JP"/>
              </w:rPr>
              <w:t xml:space="preserve"> dB</w:t>
            </w:r>
            <w:r>
              <w:br/>
            </w:r>
            <w:r>
              <w:rPr>
                <w:lang w:eastAsia="ja-JP"/>
              </w:rPr>
              <w:t>14.42 Mbps</w:t>
            </w:r>
          </w:p>
        </w:tc>
        <w:tc>
          <w:tcPr>
            <w:tcW w:w="0" w:type="auto"/>
            <w:tcBorders>
              <w:top w:val="outset" w:sz="6" w:space="0" w:color="auto"/>
              <w:left w:val="outset" w:sz="6" w:space="0" w:color="auto"/>
              <w:bottom w:val="outset" w:sz="6" w:space="0" w:color="auto"/>
              <w:right w:val="outset" w:sz="6" w:space="0" w:color="auto"/>
            </w:tcBorders>
            <w:vAlign w:val="center"/>
          </w:tcPr>
          <w:p w14:paraId="469A506F"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90C95E8" w14:textId="77777777" w:rsidR="001977F3" w:rsidRPr="005E6EEC" w:rsidRDefault="001977F3" w:rsidP="00E57498">
            <w:pPr>
              <w:pStyle w:val="TAC"/>
            </w:pPr>
            <w:r>
              <w:rPr>
                <w:rFonts w:ascii="Calibri" w:hAnsi="Calibri" w:cs="Calibri"/>
                <w:color w:val="000000"/>
              </w:rPr>
              <w:t>12.07</w:t>
            </w:r>
            <w:r>
              <w:rPr>
                <w:lang w:eastAsia="ja-JP"/>
              </w:rPr>
              <w:t xml:space="preserve"> dB</w:t>
            </w:r>
            <w:r>
              <w:br/>
            </w:r>
            <w:r>
              <w:rPr>
                <w:lang w:eastAsia="ja-JP"/>
              </w:rPr>
              <w:t>15.01 Mbps</w:t>
            </w:r>
          </w:p>
        </w:tc>
        <w:tc>
          <w:tcPr>
            <w:tcW w:w="0" w:type="auto"/>
            <w:tcBorders>
              <w:top w:val="outset" w:sz="6" w:space="0" w:color="auto"/>
              <w:left w:val="outset" w:sz="6" w:space="0" w:color="auto"/>
              <w:bottom w:val="outset" w:sz="6" w:space="0" w:color="auto"/>
              <w:right w:val="outset" w:sz="6" w:space="0" w:color="auto"/>
            </w:tcBorders>
            <w:vAlign w:val="center"/>
          </w:tcPr>
          <w:p w14:paraId="62DFA81E" w14:textId="77777777" w:rsidR="001977F3" w:rsidRPr="005E6EEC" w:rsidRDefault="001977F3" w:rsidP="00E57498">
            <w:pPr>
              <w:pStyle w:val="TAC"/>
            </w:pPr>
            <w:r>
              <w:rPr>
                <w:rFonts w:ascii="Calibri" w:hAnsi="Calibri" w:cs="Calibri"/>
                <w:color w:val="000000"/>
              </w:rPr>
              <w:t>12.1</w:t>
            </w:r>
            <w:r>
              <w:rPr>
                <w:lang w:eastAsia="ja-JP"/>
              </w:rPr>
              <w:t xml:space="preserve"> dB</w:t>
            </w:r>
            <w:r>
              <w:br/>
            </w:r>
            <w:r>
              <w:rPr>
                <w:lang w:eastAsia="ja-JP"/>
              </w:rPr>
              <w:t>15.68 Mbps</w:t>
            </w:r>
          </w:p>
        </w:tc>
        <w:tc>
          <w:tcPr>
            <w:tcW w:w="0" w:type="auto"/>
            <w:tcBorders>
              <w:top w:val="outset" w:sz="6" w:space="0" w:color="auto"/>
              <w:left w:val="outset" w:sz="6" w:space="0" w:color="auto"/>
              <w:bottom w:val="outset" w:sz="6" w:space="0" w:color="auto"/>
              <w:right w:val="outset" w:sz="6" w:space="0" w:color="auto"/>
            </w:tcBorders>
            <w:vAlign w:val="center"/>
          </w:tcPr>
          <w:p w14:paraId="394161A3" w14:textId="77777777" w:rsidR="001977F3" w:rsidRPr="005E6EEC" w:rsidRDefault="001977F3" w:rsidP="00E57498">
            <w:pPr>
              <w:pStyle w:val="TAC"/>
            </w:pPr>
            <w:r>
              <w:rPr>
                <w:rFonts w:ascii="Calibri" w:hAnsi="Calibri" w:cs="Calibri"/>
                <w:color w:val="000000"/>
              </w:rPr>
              <w:t>12.3</w:t>
            </w:r>
            <w:r>
              <w:rPr>
                <w:lang w:eastAsia="ja-JP"/>
              </w:rPr>
              <w:t xml:space="preserve"> dB</w:t>
            </w:r>
            <w:r>
              <w:br/>
            </w:r>
            <w:r>
              <w:rPr>
                <w:lang w:eastAsia="ja-JP"/>
              </w:rPr>
              <w:t>15.44 Mbps</w:t>
            </w:r>
          </w:p>
        </w:tc>
      </w:tr>
      <w:tr w:rsidR="001977F3" w:rsidRPr="005E6EEC" w14:paraId="6DA75EA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7E500F6"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76289B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A4A6C6E" w14:textId="77777777" w:rsidR="001977F3" w:rsidRPr="005E6EEC" w:rsidRDefault="001977F3" w:rsidP="00E57498">
            <w:pPr>
              <w:pStyle w:val="TAC"/>
            </w:pPr>
            <w:r>
              <w:rPr>
                <w:rFonts w:ascii="Calibri" w:hAnsi="Calibri" w:cs="Calibri"/>
                <w:color w:val="000000"/>
              </w:rPr>
              <w:t>19.22</w:t>
            </w:r>
            <w:r>
              <w:rPr>
                <w:lang w:eastAsia="ja-JP"/>
              </w:rPr>
              <w:t xml:space="preserve"> dB</w:t>
            </w:r>
            <w:r>
              <w:br/>
            </w:r>
            <w:r>
              <w:rPr>
                <w:lang w:eastAsia="ja-JP"/>
              </w:rPr>
              <w:t>22.76 Mbps</w:t>
            </w:r>
          </w:p>
        </w:tc>
        <w:tc>
          <w:tcPr>
            <w:tcW w:w="0" w:type="auto"/>
            <w:tcBorders>
              <w:top w:val="outset" w:sz="6" w:space="0" w:color="auto"/>
              <w:left w:val="outset" w:sz="6" w:space="0" w:color="auto"/>
              <w:bottom w:val="outset" w:sz="6" w:space="0" w:color="auto"/>
              <w:right w:val="outset" w:sz="6" w:space="0" w:color="auto"/>
            </w:tcBorders>
            <w:vAlign w:val="center"/>
          </w:tcPr>
          <w:p w14:paraId="042E72DC"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4F90C8F" w14:textId="77777777" w:rsidR="001977F3" w:rsidRPr="005E6EEC" w:rsidRDefault="001977F3" w:rsidP="00E57498">
            <w:pPr>
              <w:pStyle w:val="TAC"/>
            </w:pPr>
            <w:r>
              <w:rPr>
                <w:rFonts w:ascii="Calibri" w:hAnsi="Calibri" w:cs="Calibri"/>
                <w:color w:val="000000"/>
              </w:rPr>
              <w:t>19.27</w:t>
            </w:r>
            <w:r>
              <w:rPr>
                <w:lang w:eastAsia="ja-JP"/>
              </w:rPr>
              <w:t xml:space="preserve"> dB</w:t>
            </w:r>
            <w:r>
              <w:br/>
            </w:r>
            <w:r>
              <w:rPr>
                <w:lang w:eastAsia="ja-JP"/>
              </w:rPr>
              <w:t>23.97 Mbps</w:t>
            </w:r>
          </w:p>
        </w:tc>
        <w:tc>
          <w:tcPr>
            <w:tcW w:w="0" w:type="auto"/>
            <w:tcBorders>
              <w:top w:val="outset" w:sz="6" w:space="0" w:color="auto"/>
              <w:left w:val="outset" w:sz="6" w:space="0" w:color="auto"/>
              <w:bottom w:val="outset" w:sz="6" w:space="0" w:color="auto"/>
              <w:right w:val="outset" w:sz="6" w:space="0" w:color="auto"/>
            </w:tcBorders>
            <w:vAlign w:val="center"/>
          </w:tcPr>
          <w:p w14:paraId="61638AFC" w14:textId="77777777" w:rsidR="001977F3" w:rsidRPr="005E6EEC" w:rsidRDefault="001977F3" w:rsidP="00E57498">
            <w:pPr>
              <w:pStyle w:val="TAC"/>
            </w:pPr>
            <w:r>
              <w:rPr>
                <w:rFonts w:ascii="Calibri" w:hAnsi="Calibri" w:cs="Calibri"/>
                <w:color w:val="000000"/>
              </w:rPr>
              <w:t>19.34</w:t>
            </w:r>
            <w:r>
              <w:rPr>
                <w:lang w:eastAsia="ja-JP"/>
              </w:rPr>
              <w:t xml:space="preserve"> dB</w:t>
            </w:r>
            <w:r>
              <w:br/>
            </w:r>
            <w:r>
              <w:rPr>
                <w:lang w:eastAsia="ja-JP"/>
              </w:rPr>
              <w:t>24.51 Mbps</w:t>
            </w:r>
          </w:p>
        </w:tc>
        <w:tc>
          <w:tcPr>
            <w:tcW w:w="0" w:type="auto"/>
            <w:tcBorders>
              <w:top w:val="outset" w:sz="6" w:space="0" w:color="auto"/>
              <w:left w:val="outset" w:sz="6" w:space="0" w:color="auto"/>
              <w:bottom w:val="outset" w:sz="6" w:space="0" w:color="auto"/>
              <w:right w:val="outset" w:sz="6" w:space="0" w:color="auto"/>
            </w:tcBorders>
            <w:vAlign w:val="center"/>
          </w:tcPr>
          <w:p w14:paraId="42D7D8DD" w14:textId="77777777" w:rsidR="001977F3" w:rsidRPr="005E6EEC" w:rsidRDefault="001977F3" w:rsidP="00E57498">
            <w:pPr>
              <w:pStyle w:val="TAC"/>
            </w:pPr>
            <w:r>
              <w:rPr>
                <w:rFonts w:ascii="Calibri" w:hAnsi="Calibri" w:cs="Calibri"/>
                <w:color w:val="000000"/>
              </w:rPr>
              <w:t>19.5</w:t>
            </w:r>
            <w:r>
              <w:rPr>
                <w:lang w:eastAsia="ja-JP"/>
              </w:rPr>
              <w:t xml:space="preserve"> dB</w:t>
            </w:r>
            <w:r>
              <w:br/>
            </w:r>
            <w:r>
              <w:rPr>
                <w:lang w:eastAsia="ja-JP"/>
              </w:rPr>
              <w:t>24.91 Mbps</w:t>
            </w:r>
          </w:p>
        </w:tc>
      </w:tr>
      <w:tr w:rsidR="001977F3" w14:paraId="75DCD58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8E78B6E" w14:textId="77777777" w:rsidR="001977F3" w:rsidRDefault="001977F3" w:rsidP="00E57498">
            <w:pPr>
              <w:pStyle w:val="TAC"/>
            </w:pPr>
            <w:r>
              <w:t xml:space="preserve">R1-163400/ Source 13 </w:t>
            </w:r>
            <w:r>
              <w:br/>
              <w:t>50 PRB, 10 MHz system bandwidth</w:t>
            </w:r>
          </w:p>
        </w:tc>
      </w:tr>
      <w:tr w:rsidR="001977F3" w14:paraId="343D775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3F94CDA" w14:textId="77777777" w:rsidR="001977F3" w:rsidRDefault="001977F3" w:rsidP="00E57498">
            <w:pPr>
              <w:pStyle w:val="TAC"/>
            </w:pPr>
            <w:r>
              <w:t xml:space="preserve">SNR at 10% BLER </w:t>
            </w:r>
          </w:p>
          <w:p w14:paraId="7E061DBC"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FADA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4EEE7"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B6DDF99"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7B598"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E46DC"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13A11" w14:textId="77777777" w:rsidR="001977F3" w:rsidRDefault="001977F3" w:rsidP="00E57498">
            <w:pPr>
              <w:pStyle w:val="TAC"/>
            </w:pPr>
            <w:r>
              <w:t xml:space="preserve">TTI length=14 </w:t>
            </w:r>
          </w:p>
        </w:tc>
      </w:tr>
      <w:tr w:rsidR="001977F3" w14:paraId="443C614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518244A"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A3502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C0E1DA" w14:textId="77777777" w:rsidR="001977F3" w:rsidRDefault="001977F3" w:rsidP="00E57498">
            <w:pPr>
              <w:pStyle w:val="TAC"/>
            </w:pPr>
            <w:r>
              <w:t>0.39 dB</w:t>
            </w:r>
          </w:p>
          <w:p w14:paraId="28A553B8"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6989866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BF6A92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0C37DA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6B76222" w14:textId="77777777" w:rsidR="001977F3" w:rsidRDefault="001977F3" w:rsidP="00E57498">
            <w:pPr>
              <w:pStyle w:val="TAC"/>
              <w:rPr>
                <w:b/>
                <w:noProof/>
                <w:sz w:val="22"/>
              </w:rPr>
            </w:pPr>
          </w:p>
        </w:tc>
      </w:tr>
      <w:tr w:rsidR="001977F3" w14:paraId="5112C2E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B6BEF93"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6D2C8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F75BC5F" w14:textId="77777777" w:rsidR="001977F3" w:rsidRDefault="001977F3" w:rsidP="00E57498">
            <w:pPr>
              <w:pStyle w:val="TAC"/>
            </w:pPr>
            <w:r>
              <w:t>13.04 dB</w:t>
            </w:r>
          </w:p>
          <w:p w14:paraId="12C86B45"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14:paraId="2DC7F92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BAD304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E21934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91B8D91" w14:textId="77777777" w:rsidR="001977F3" w:rsidRDefault="001977F3" w:rsidP="00E57498">
            <w:pPr>
              <w:pStyle w:val="TAC"/>
              <w:rPr>
                <w:b/>
                <w:noProof/>
                <w:sz w:val="22"/>
              </w:rPr>
            </w:pPr>
          </w:p>
        </w:tc>
      </w:tr>
      <w:tr w:rsidR="001977F3" w14:paraId="33A1ED2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7CAE4FD"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DBFA10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B91E262"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06A6BD1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B00B7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DB5C43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134DA28" w14:textId="77777777" w:rsidR="001977F3" w:rsidRDefault="001977F3" w:rsidP="00E57498">
            <w:pPr>
              <w:pStyle w:val="TAC"/>
              <w:rPr>
                <w:b/>
                <w:noProof/>
                <w:sz w:val="22"/>
              </w:rPr>
            </w:pPr>
          </w:p>
        </w:tc>
      </w:tr>
      <w:tr w:rsidR="001977F3" w14:paraId="1A52831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613A29E"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653FCC" w14:paraId="7920AEC0"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6A7C7860" w14:textId="77777777" w:rsidR="00653FCC" w:rsidRDefault="00653FCC" w:rsidP="00ED348A">
            <w:pPr>
              <w:pStyle w:val="TAC"/>
            </w:pPr>
            <w:r>
              <w:t xml:space="preserve">SNR at 10% BLER </w:t>
            </w:r>
          </w:p>
          <w:p w14:paraId="4422E559" w14:textId="77777777" w:rsidR="00653FCC" w:rsidRDefault="00653FCC"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56572" w14:textId="77777777" w:rsidR="00653FCC" w:rsidRDefault="00653FCC"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17F48" w14:textId="77777777" w:rsidR="00653FCC" w:rsidRDefault="00653FCC"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40CE831" w14:textId="77777777" w:rsidR="00653FCC" w:rsidRPr="0086623E" w:rsidRDefault="00653FCC"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45D2B" w14:textId="77777777" w:rsidR="00653FCC" w:rsidRDefault="00653FCC"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70B64" w14:textId="77777777" w:rsidR="00653FCC" w:rsidRDefault="00653FCC"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CF431" w14:textId="77777777" w:rsidR="00653FCC" w:rsidRDefault="00653FCC" w:rsidP="00ED348A">
            <w:pPr>
              <w:pStyle w:val="TAC"/>
            </w:pPr>
            <w:r>
              <w:t xml:space="preserve">TTI length=14 </w:t>
            </w:r>
          </w:p>
        </w:tc>
      </w:tr>
      <w:tr w:rsidR="00653FCC" w14:paraId="46654BD6"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75DCE95E" w14:textId="77777777" w:rsidR="00653FCC" w:rsidRDefault="00653FCC"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6F1B176"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131CE83" w14:textId="77777777" w:rsidR="00653FCC" w:rsidRDefault="00653FCC" w:rsidP="00ED348A">
            <w:pPr>
              <w:pStyle w:val="TAC"/>
            </w:pPr>
            <w:r>
              <w:rPr>
                <w:rFonts w:hint="eastAsia"/>
                <w:lang w:eastAsia="zh-CN"/>
              </w:rPr>
              <w:t>-0.5</w:t>
            </w:r>
            <w:r>
              <w:t xml:space="preserve"> dB</w:t>
            </w:r>
          </w:p>
          <w:p w14:paraId="1ECC5ED8" w14:textId="77777777" w:rsidR="00653FCC" w:rsidRDefault="00653FCC" w:rsidP="00ED348A">
            <w:pPr>
              <w:pStyle w:val="TAC"/>
            </w:pPr>
            <w:r>
              <w:rPr>
                <w:rFonts w:hint="eastAsia"/>
                <w:lang w:eastAsia="zh-CN"/>
              </w:rPr>
              <w:t>2.03</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215F43A3"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B27C69"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5BAAD4"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7B542F5" w14:textId="77777777" w:rsidR="00653FCC" w:rsidRDefault="00653FCC" w:rsidP="00ED348A">
            <w:pPr>
              <w:pStyle w:val="TAC"/>
            </w:pPr>
            <w:r>
              <w:rPr>
                <w:rFonts w:hint="eastAsia"/>
                <w:lang w:eastAsia="zh-CN"/>
              </w:rPr>
              <w:t>-0.9</w:t>
            </w:r>
            <w:r>
              <w:t xml:space="preserve"> dB</w:t>
            </w:r>
          </w:p>
          <w:p w14:paraId="5FD696D5" w14:textId="77777777" w:rsidR="00653FCC" w:rsidRDefault="00653FCC" w:rsidP="00654635">
            <w:pPr>
              <w:pStyle w:val="TAC"/>
              <w:rPr>
                <w:b/>
                <w:noProof/>
                <w:sz w:val="22"/>
              </w:rPr>
            </w:pPr>
            <w:r>
              <w:rPr>
                <w:rFonts w:hint="eastAsia"/>
                <w:lang w:eastAsia="zh-CN"/>
              </w:rPr>
              <w:t>2.</w:t>
            </w:r>
            <w:r w:rsidR="00654635">
              <w:rPr>
                <w:rFonts w:hint="eastAsia"/>
                <w:lang w:eastAsia="zh-CN"/>
              </w:rPr>
              <w:t>13</w:t>
            </w:r>
            <w:r>
              <w:t xml:space="preserve"> Mbps</w:t>
            </w:r>
          </w:p>
        </w:tc>
      </w:tr>
      <w:tr w:rsidR="00653FCC" w14:paraId="205F79EF"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371B1E25" w14:textId="77777777" w:rsidR="00653FCC" w:rsidRDefault="00653FCC"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26603D45"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51B5303" w14:textId="77777777" w:rsidR="00653FCC" w:rsidRDefault="00653FCC" w:rsidP="00ED348A">
            <w:pPr>
              <w:pStyle w:val="TAC"/>
            </w:pPr>
            <w:r>
              <w:rPr>
                <w:rFonts w:hint="eastAsia"/>
                <w:lang w:eastAsia="zh-CN"/>
              </w:rPr>
              <w:t>11.8</w:t>
            </w:r>
            <w:r>
              <w:t xml:space="preserve"> dB</w:t>
            </w:r>
          </w:p>
          <w:p w14:paraId="144C76DB" w14:textId="77777777" w:rsidR="00653FCC" w:rsidRDefault="00653FCC" w:rsidP="00ED348A">
            <w:pPr>
              <w:pStyle w:val="TAC"/>
            </w:pPr>
            <w:r>
              <w:rPr>
                <w:rFonts w:hint="eastAsia"/>
                <w:lang w:eastAsia="zh-CN"/>
              </w:rPr>
              <w:t>9.59</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54785E17"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BE6A7B" w14:textId="77777777" w:rsidR="00653FCC" w:rsidRDefault="00653FCC" w:rsidP="00ED348A">
            <w:pPr>
              <w:pStyle w:val="TAC"/>
              <w:rPr>
                <w:lang w:eastAsia="zh-CN"/>
              </w:rPr>
            </w:pPr>
            <w:r w:rsidRPr="00653FCC">
              <w:rPr>
                <w:rFonts w:hint="eastAsia"/>
                <w:lang w:eastAsia="zh-CN"/>
              </w:rPr>
              <w:t>11.8</w:t>
            </w:r>
          </w:p>
          <w:p w14:paraId="2C07A728" w14:textId="77777777" w:rsidR="00210893" w:rsidRDefault="00210893" w:rsidP="00210893">
            <w:pPr>
              <w:pStyle w:val="TAC"/>
              <w:rPr>
                <w:b/>
                <w:noProof/>
                <w:sz w:val="22"/>
                <w:lang w:eastAsia="zh-CN"/>
              </w:rPr>
            </w:pPr>
            <w:r>
              <w:rPr>
                <w:rFonts w:hint="eastAsia"/>
                <w:lang w:eastAsia="zh-CN"/>
              </w:rPr>
              <w:t>9.31</w:t>
            </w:r>
            <w:r>
              <w:t xml:space="preserve"> Mbps</w:t>
            </w:r>
          </w:p>
        </w:tc>
        <w:tc>
          <w:tcPr>
            <w:tcW w:w="0" w:type="auto"/>
            <w:tcBorders>
              <w:top w:val="outset" w:sz="6" w:space="0" w:color="auto"/>
              <w:left w:val="outset" w:sz="6" w:space="0" w:color="auto"/>
              <w:bottom w:val="outset" w:sz="6" w:space="0" w:color="auto"/>
              <w:right w:val="outset" w:sz="6" w:space="0" w:color="auto"/>
            </w:tcBorders>
            <w:vAlign w:val="center"/>
          </w:tcPr>
          <w:p w14:paraId="3CA48565"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E9E41B2" w14:textId="77777777" w:rsidR="00653FCC" w:rsidRDefault="00653FCC" w:rsidP="00ED348A">
            <w:pPr>
              <w:pStyle w:val="TAC"/>
            </w:pPr>
            <w:r>
              <w:rPr>
                <w:rFonts w:hint="eastAsia"/>
                <w:lang w:eastAsia="zh-CN"/>
              </w:rPr>
              <w:t>11.5</w:t>
            </w:r>
            <w:r>
              <w:t xml:space="preserve"> dB</w:t>
            </w:r>
          </w:p>
          <w:p w14:paraId="684B0082" w14:textId="77777777" w:rsidR="00653FCC" w:rsidRDefault="00653FCC" w:rsidP="00654635">
            <w:pPr>
              <w:pStyle w:val="TAC"/>
              <w:rPr>
                <w:b/>
                <w:noProof/>
                <w:sz w:val="22"/>
              </w:rPr>
            </w:pPr>
            <w:r>
              <w:rPr>
                <w:rFonts w:hint="eastAsia"/>
                <w:lang w:eastAsia="zh-CN"/>
              </w:rPr>
              <w:t>9.</w:t>
            </w:r>
            <w:r w:rsidR="00654635">
              <w:rPr>
                <w:rFonts w:hint="eastAsia"/>
                <w:lang w:eastAsia="zh-CN"/>
              </w:rPr>
              <w:t>67</w:t>
            </w:r>
            <w:r>
              <w:t xml:space="preserve"> Mbps</w:t>
            </w:r>
          </w:p>
        </w:tc>
      </w:tr>
      <w:tr w:rsidR="00653FCC" w14:paraId="214640B4"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9D57F39" w14:textId="77777777" w:rsidR="00653FCC" w:rsidRDefault="00653FCC"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5E7E666D"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22C50B2" w14:textId="77777777" w:rsidR="00653FCC" w:rsidRDefault="00653FCC" w:rsidP="00ED348A">
            <w:pPr>
              <w:pStyle w:val="TAC"/>
            </w:pPr>
            <w:r>
              <w:rPr>
                <w:rFonts w:hint="eastAsia"/>
                <w:lang w:eastAsia="zh-CN"/>
              </w:rPr>
              <w:t>20.0</w:t>
            </w:r>
            <w:r>
              <w:t xml:space="preserve"> dB</w:t>
            </w:r>
          </w:p>
          <w:p w14:paraId="6920821F" w14:textId="77777777" w:rsidR="00653FCC" w:rsidRDefault="00653FCC" w:rsidP="00ED348A">
            <w:pPr>
              <w:pStyle w:val="TAC"/>
            </w:pPr>
            <w:r>
              <w:rPr>
                <w:rFonts w:hint="eastAsia"/>
                <w:lang w:eastAsia="zh-CN"/>
              </w:rPr>
              <w:t>16.07</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1F2CC7B7"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3F672E7"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A2BCF7" w14:textId="77777777" w:rsidR="00653FCC" w:rsidRDefault="00653FC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3840A6" w14:textId="77777777" w:rsidR="00653FCC" w:rsidRDefault="00653FCC" w:rsidP="00ED348A">
            <w:pPr>
              <w:pStyle w:val="TAC"/>
            </w:pPr>
            <w:r>
              <w:rPr>
                <w:rFonts w:hint="eastAsia"/>
                <w:lang w:eastAsia="zh-CN"/>
              </w:rPr>
              <w:t>19.8</w:t>
            </w:r>
            <w:r>
              <w:t xml:space="preserve"> dB</w:t>
            </w:r>
          </w:p>
          <w:p w14:paraId="3F14EFF4" w14:textId="77777777" w:rsidR="00653FCC" w:rsidRDefault="00653FCC" w:rsidP="00654635">
            <w:pPr>
              <w:pStyle w:val="TAC"/>
              <w:rPr>
                <w:b/>
                <w:noProof/>
                <w:sz w:val="22"/>
              </w:rPr>
            </w:pPr>
            <w:r>
              <w:rPr>
                <w:rFonts w:hint="eastAsia"/>
                <w:lang w:eastAsia="zh-CN"/>
              </w:rPr>
              <w:t>16.</w:t>
            </w:r>
            <w:r w:rsidR="00654635">
              <w:rPr>
                <w:rFonts w:hint="eastAsia"/>
                <w:lang w:eastAsia="zh-CN"/>
              </w:rPr>
              <w:t>12</w:t>
            </w:r>
            <w:r>
              <w:t xml:space="preserve"> Mbps</w:t>
            </w:r>
          </w:p>
        </w:tc>
      </w:tr>
      <w:tr w:rsidR="00653FCC" w14:paraId="1F4D29FC"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1F2D03CC" w14:textId="77777777" w:rsidR="00653FCC" w:rsidRDefault="00653FCC" w:rsidP="00653FCC">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1CF76AC0" w14:textId="77777777" w:rsidR="00653FCC" w:rsidRDefault="00653FCC" w:rsidP="00653FCC">
            <w:pPr>
              <w:pStyle w:val="TAC"/>
            </w:pPr>
            <w:r>
              <w:t>RX imperfections and 6% TX EVM,</w:t>
            </w:r>
          </w:p>
          <w:p w14:paraId="5AC6FFB8" w14:textId="77777777" w:rsidR="00653FCC" w:rsidRDefault="00653FCC" w:rsidP="00653FCC">
            <w:pPr>
              <w:pStyle w:val="TAC"/>
            </w:pPr>
            <w:r>
              <w:t>5 PRBs bundling for sTTI, 3 PRBs bundling for 1ms TTI.</w:t>
            </w:r>
          </w:p>
        </w:tc>
      </w:tr>
    </w:tbl>
    <w:p w14:paraId="6E5070DA" w14:textId="77777777" w:rsidR="00653FCC" w:rsidRPr="00653FCC" w:rsidRDefault="00653FCC" w:rsidP="00E57498">
      <w:pPr>
        <w:pStyle w:val="TH"/>
        <w:rPr>
          <w:lang w:eastAsia="zh-CN"/>
        </w:rPr>
      </w:pPr>
    </w:p>
    <w:p w14:paraId="1F063FE7" w14:textId="77777777" w:rsidR="001977F3" w:rsidRDefault="001977F3" w:rsidP="00E57498">
      <w:pPr>
        <w:pStyle w:val="TH"/>
      </w:pPr>
      <w:r>
        <w:br/>
        <w:t>Table C1.2-10 ETU, 3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6"/>
        <w:gridCol w:w="1046"/>
        <w:gridCol w:w="1046"/>
        <w:gridCol w:w="1046"/>
        <w:gridCol w:w="1046"/>
        <w:gridCol w:w="1046"/>
        <w:gridCol w:w="1146"/>
      </w:tblGrid>
      <w:tr w:rsidR="001977F3" w14:paraId="18F20FCE"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4DCE3930" w14:textId="77777777" w:rsidR="001977F3" w:rsidRDefault="001977F3" w:rsidP="00E57498">
            <w:pPr>
              <w:pStyle w:val="TAC"/>
            </w:pPr>
            <w:r>
              <w:t xml:space="preserve">SNR at 10% BLER </w:t>
            </w:r>
          </w:p>
          <w:p w14:paraId="7B74D015"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FBA2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636A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C1A6FA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9C66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D9045"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49703" w14:textId="77777777" w:rsidR="001977F3" w:rsidRDefault="001977F3" w:rsidP="00E57498">
            <w:pPr>
              <w:pStyle w:val="TAC"/>
            </w:pPr>
            <w:r>
              <w:t xml:space="preserve">TTI length=14 </w:t>
            </w:r>
          </w:p>
        </w:tc>
      </w:tr>
      <w:tr w:rsidR="001977F3" w14:paraId="35A9D9FA"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195510C7"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16BF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D4711F5" w14:textId="77777777" w:rsidR="001977F3" w:rsidRDefault="001977F3" w:rsidP="00E57498">
            <w:pPr>
              <w:pStyle w:val="TAC"/>
            </w:pPr>
            <w:r>
              <w:t>6.14 dB</w:t>
            </w:r>
          </w:p>
          <w:p w14:paraId="5A88C556" w14:textId="77777777"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14:paraId="4C074C4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F065067" w14:textId="77777777" w:rsidR="001977F3" w:rsidRDefault="001977F3" w:rsidP="00E57498">
            <w:pPr>
              <w:pStyle w:val="TAC"/>
            </w:pPr>
            <w:r>
              <w:t>6.12 dB</w:t>
            </w:r>
          </w:p>
          <w:p w14:paraId="40476EFD" w14:textId="77777777"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14:paraId="0F79A526" w14:textId="77777777" w:rsidR="001977F3" w:rsidRDefault="001977F3" w:rsidP="00E57498">
            <w:pPr>
              <w:pStyle w:val="TAC"/>
            </w:pPr>
            <w:r>
              <w:t>6.03 dB</w:t>
            </w:r>
          </w:p>
          <w:p w14:paraId="48C14FFC" w14:textId="77777777"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14:paraId="3B2664B1" w14:textId="77777777" w:rsidR="001977F3" w:rsidRDefault="001977F3" w:rsidP="00E57498">
            <w:pPr>
              <w:pStyle w:val="TAC"/>
            </w:pPr>
            <w:r>
              <w:t>4.75 dB</w:t>
            </w:r>
          </w:p>
          <w:p w14:paraId="4AF1B497" w14:textId="77777777" w:rsidR="001977F3" w:rsidRDefault="001977F3" w:rsidP="00E57498">
            <w:pPr>
              <w:pStyle w:val="TAC"/>
            </w:pPr>
            <w:r>
              <w:t>5.73 Mbps</w:t>
            </w:r>
          </w:p>
        </w:tc>
      </w:tr>
      <w:tr w:rsidR="001977F3" w14:paraId="78F6EF36"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501C0C7C"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7C18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D67E84E" w14:textId="77777777" w:rsidR="001977F3" w:rsidRDefault="001977F3" w:rsidP="00E57498">
            <w:pPr>
              <w:pStyle w:val="TAC"/>
            </w:pPr>
            <w:r>
              <w:t>25.46 dB</w:t>
            </w:r>
          </w:p>
          <w:p w14:paraId="0647BBC6" w14:textId="77777777"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14:paraId="08FB60B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B91DE6" w14:textId="77777777" w:rsidR="001977F3" w:rsidRDefault="001977F3" w:rsidP="00E57498">
            <w:pPr>
              <w:pStyle w:val="TAC"/>
            </w:pPr>
            <w:r>
              <w:t>25.17 dB</w:t>
            </w:r>
          </w:p>
          <w:p w14:paraId="0EBCD1DB" w14:textId="77777777"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14:paraId="7CCB751A" w14:textId="77777777" w:rsidR="001977F3" w:rsidRDefault="001977F3" w:rsidP="00E57498">
            <w:pPr>
              <w:pStyle w:val="TAC"/>
            </w:pPr>
            <w:r>
              <w:t>25.87 dB</w:t>
            </w:r>
          </w:p>
          <w:p w14:paraId="24586FA4" w14:textId="77777777" w:rsidR="001977F3" w:rsidRDefault="001977F3" w:rsidP="00E57498">
            <w:pPr>
              <w:pStyle w:val="TAC"/>
            </w:pPr>
            <w:r>
              <w:t>25.23 Mbps</w:t>
            </w:r>
          </w:p>
        </w:tc>
        <w:tc>
          <w:tcPr>
            <w:tcW w:w="0" w:type="auto"/>
            <w:tcBorders>
              <w:top w:val="outset" w:sz="6" w:space="0" w:color="auto"/>
              <w:left w:val="outset" w:sz="6" w:space="0" w:color="auto"/>
              <w:bottom w:val="outset" w:sz="6" w:space="0" w:color="auto"/>
              <w:right w:val="outset" w:sz="6" w:space="0" w:color="auto"/>
            </w:tcBorders>
            <w:vAlign w:val="center"/>
          </w:tcPr>
          <w:p w14:paraId="6FBFB088" w14:textId="77777777" w:rsidR="001977F3" w:rsidRDefault="001977F3" w:rsidP="00E57498">
            <w:pPr>
              <w:pStyle w:val="TAC"/>
            </w:pPr>
            <w:r>
              <w:t>24.79 dB</w:t>
            </w:r>
          </w:p>
          <w:p w14:paraId="27E435F6" w14:textId="77777777" w:rsidR="001977F3" w:rsidRDefault="001977F3" w:rsidP="00E57498">
            <w:pPr>
              <w:pStyle w:val="TAC"/>
            </w:pPr>
            <w:r>
              <w:t>25.89 Mbps</w:t>
            </w:r>
          </w:p>
        </w:tc>
      </w:tr>
      <w:tr w:rsidR="001977F3" w14:paraId="22D73E33"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3443EA7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5ECC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D8A40C"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1A1A247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7F5EDB3"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30ACF1A0"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75BE5BDE" w14:textId="77777777" w:rsidR="001977F3" w:rsidRDefault="001977F3" w:rsidP="00E57498">
            <w:pPr>
              <w:pStyle w:val="TAC"/>
            </w:pPr>
            <w:r>
              <w:t xml:space="preserve">&gt;36 </w:t>
            </w:r>
          </w:p>
        </w:tc>
      </w:tr>
      <w:tr w:rsidR="001977F3" w14:paraId="7DFB8A60" w14:textId="77777777" w:rsidTr="009D7C07">
        <w:tc>
          <w:tcPr>
            <w:tcW w:w="7642" w:type="dxa"/>
            <w:gridSpan w:val="7"/>
            <w:tcBorders>
              <w:top w:val="outset" w:sz="6" w:space="0" w:color="auto"/>
              <w:left w:val="outset" w:sz="6" w:space="0" w:color="auto"/>
              <w:bottom w:val="outset" w:sz="6" w:space="0" w:color="auto"/>
              <w:right w:val="outset" w:sz="6" w:space="0" w:color="auto"/>
            </w:tcBorders>
          </w:tcPr>
          <w:p w14:paraId="3679E965"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7B7ED21A"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35F8780A" w14:textId="77777777" w:rsidR="001977F3" w:rsidRDefault="001977F3" w:rsidP="00E57498">
            <w:pPr>
              <w:pStyle w:val="TAC"/>
            </w:pPr>
            <w:r>
              <w:t xml:space="preserve">SNR at 10% BLER </w:t>
            </w:r>
          </w:p>
          <w:p w14:paraId="1821F885"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7B478"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35B99"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C3DEE06"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1362C"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7EF3C"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17B95" w14:textId="77777777" w:rsidR="001977F3" w:rsidRDefault="001977F3" w:rsidP="00E57498">
            <w:pPr>
              <w:pStyle w:val="TAC"/>
            </w:pPr>
            <w:r>
              <w:t xml:space="preserve">TTI length=14 </w:t>
            </w:r>
          </w:p>
        </w:tc>
      </w:tr>
      <w:tr w:rsidR="001977F3" w14:paraId="3A7C55C2"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4B4F1A8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4B929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E7ABEEA" w14:textId="77777777" w:rsidR="001977F3" w:rsidRDefault="001977F3" w:rsidP="00E57498">
            <w:pPr>
              <w:pStyle w:val="TAC"/>
            </w:pPr>
            <w:r>
              <w:t>6.09 dB</w:t>
            </w:r>
          </w:p>
          <w:p w14:paraId="05FAEA8F" w14:textId="77777777"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14:paraId="0605115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B781D7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A0E26C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F393DD" w14:textId="77777777" w:rsidR="001977F3" w:rsidRDefault="001977F3" w:rsidP="00E57498">
            <w:pPr>
              <w:pStyle w:val="TAC"/>
              <w:rPr>
                <w:b/>
                <w:noProof/>
                <w:sz w:val="22"/>
              </w:rPr>
            </w:pPr>
          </w:p>
        </w:tc>
      </w:tr>
      <w:tr w:rsidR="001977F3" w14:paraId="2EA29E9D"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4EF2D076"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43428A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08EDE0" w14:textId="77777777" w:rsidR="001977F3" w:rsidRDefault="001977F3" w:rsidP="00E57498">
            <w:pPr>
              <w:pStyle w:val="TAC"/>
            </w:pPr>
            <w:r>
              <w:t>26.45 dB</w:t>
            </w:r>
          </w:p>
          <w:p w14:paraId="219AAEB3" w14:textId="77777777" w:rsidR="001977F3" w:rsidRDefault="001977F3" w:rsidP="00E57498">
            <w:pPr>
              <w:pStyle w:val="TAC"/>
            </w:pPr>
            <w:r>
              <w:t>22.55 Mbps</w:t>
            </w:r>
          </w:p>
        </w:tc>
        <w:tc>
          <w:tcPr>
            <w:tcW w:w="0" w:type="auto"/>
            <w:tcBorders>
              <w:top w:val="outset" w:sz="6" w:space="0" w:color="auto"/>
              <w:left w:val="outset" w:sz="6" w:space="0" w:color="auto"/>
              <w:bottom w:val="outset" w:sz="6" w:space="0" w:color="auto"/>
              <w:right w:val="outset" w:sz="6" w:space="0" w:color="auto"/>
            </w:tcBorders>
          </w:tcPr>
          <w:p w14:paraId="462CDA7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1C63EC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D643F6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9E2033A" w14:textId="77777777" w:rsidR="001977F3" w:rsidRDefault="001977F3" w:rsidP="00E57498">
            <w:pPr>
              <w:pStyle w:val="TAC"/>
              <w:rPr>
                <w:b/>
                <w:noProof/>
                <w:sz w:val="22"/>
              </w:rPr>
            </w:pPr>
          </w:p>
        </w:tc>
      </w:tr>
      <w:tr w:rsidR="001977F3" w14:paraId="4BF8B0DB"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2FABBF0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6ACB7EA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BC5A43B"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083A38B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C9D75D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FBE213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C0CA3E7" w14:textId="77777777" w:rsidR="001977F3" w:rsidRDefault="001977F3" w:rsidP="00E57498">
            <w:pPr>
              <w:pStyle w:val="TAC"/>
              <w:rPr>
                <w:b/>
                <w:noProof/>
                <w:sz w:val="22"/>
              </w:rPr>
            </w:pPr>
          </w:p>
        </w:tc>
      </w:tr>
      <w:tr w:rsidR="001977F3" w14:paraId="518C9222" w14:textId="77777777" w:rsidTr="009D7C07">
        <w:tc>
          <w:tcPr>
            <w:tcW w:w="7642" w:type="dxa"/>
            <w:gridSpan w:val="7"/>
            <w:tcBorders>
              <w:top w:val="outset" w:sz="6" w:space="0" w:color="auto"/>
              <w:left w:val="outset" w:sz="6" w:space="0" w:color="auto"/>
              <w:bottom w:val="outset" w:sz="6" w:space="0" w:color="auto"/>
              <w:right w:val="outset" w:sz="6" w:space="0" w:color="auto"/>
            </w:tcBorders>
          </w:tcPr>
          <w:p w14:paraId="1EA59688"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14:paraId="49E18A09"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CEFB12" w14:textId="77777777" w:rsidR="001977F3" w:rsidRDefault="001977F3" w:rsidP="00E57498">
            <w:pPr>
              <w:pStyle w:val="TAC"/>
              <w:rPr>
                <w:rFonts w:ascii="Calibri" w:hAnsi="Calibri"/>
                <w:b/>
                <w:noProof/>
                <w:sz w:val="22"/>
              </w:rPr>
            </w:pPr>
            <w:r>
              <w:rPr>
                <w:rFonts w:ascii="Calibri" w:hAnsi="Calibri"/>
              </w:rPr>
              <w:t>SNR at 10% BLER</w:t>
            </w:r>
          </w:p>
          <w:p w14:paraId="57829769" w14:textId="77777777" w:rsidR="001977F3" w:rsidRDefault="001977F3" w:rsidP="00E57498">
            <w:pPr>
              <w:pStyle w:val="TAC"/>
              <w:rPr>
                <w:rFonts w:ascii="Calibri" w:hAnsi="Calibri"/>
                <w:b/>
                <w:noProof/>
                <w:sz w:val="22"/>
              </w:rPr>
            </w:pPr>
            <w:r>
              <w:rPr>
                <w:rFonts w:ascii="Calibri" w:hAnsi="Calibri"/>
              </w:rP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F787FD" w14:textId="77777777"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28BD83" w14:textId="77777777"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FB4B2A" w14:textId="77777777" w:rsidR="001977F3" w:rsidRDefault="001977F3" w:rsidP="00E57498">
            <w:pPr>
              <w:pStyle w:val="TAC"/>
              <w:rPr>
                <w:rFonts w:ascii="Calibri" w:hAnsi="Calibri"/>
                <w:b/>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7F7EC5" w14:textId="77777777"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2F36CB" w14:textId="77777777" w:rsidR="001977F3" w:rsidRDefault="001977F3" w:rsidP="00E57498">
            <w:pPr>
              <w:pStyle w:val="TAC"/>
              <w:rPr>
                <w:rFonts w:ascii="Calibri" w:hAnsi="Calibri"/>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55BA86" w14:textId="77777777" w:rsidR="001977F3" w:rsidRDefault="001977F3" w:rsidP="00E57498">
            <w:pPr>
              <w:pStyle w:val="TAC"/>
              <w:rPr>
                <w:rFonts w:ascii="Calibri" w:hAnsi="Calibri"/>
                <w:b/>
                <w:noProof/>
                <w:sz w:val="22"/>
              </w:rPr>
            </w:pPr>
            <w:r>
              <w:rPr>
                <w:rFonts w:ascii="Calibri" w:hAnsi="Calibri"/>
              </w:rPr>
              <w:t xml:space="preserve">TTI length=14 </w:t>
            </w:r>
          </w:p>
        </w:tc>
      </w:tr>
      <w:tr w:rsidR="001977F3" w14:paraId="7FECB54E"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94F90" w14:textId="77777777"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4EE2E6B" w14:textId="77777777" w:rsidR="001977F3" w:rsidRDefault="001977F3" w:rsidP="00E57498">
            <w:pPr>
              <w:pStyle w:val="TAC"/>
              <w:rPr>
                <w:rFonts w:ascii="Calibri" w:hAnsi="Calibri"/>
                <w:b/>
                <w:noProof/>
                <w:sz w:val="22"/>
              </w:rPr>
            </w:pPr>
            <w:r>
              <w:rPr>
                <w:rFonts w:ascii="Calibri" w:hAnsi="Calibri"/>
              </w:rPr>
              <w:t>--</w:t>
            </w:r>
          </w:p>
          <w:p w14:paraId="40776FF3"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10E9624" w14:textId="77777777" w:rsidR="001977F3" w:rsidRDefault="001977F3" w:rsidP="00E57498">
            <w:pPr>
              <w:pStyle w:val="TAC"/>
              <w:rPr>
                <w:rFonts w:ascii="Calibri" w:hAnsi="Calibri"/>
                <w:b/>
                <w:noProof/>
                <w:sz w:val="22"/>
              </w:rPr>
            </w:pPr>
            <w:r>
              <w:rPr>
                <w:rFonts w:ascii="Calibri" w:hAnsi="Calibri"/>
              </w:rPr>
              <w:t xml:space="preserve">8.5dB </w:t>
            </w:r>
          </w:p>
          <w:p w14:paraId="67A2CD40" w14:textId="77777777" w:rsidR="001977F3" w:rsidRDefault="001977F3" w:rsidP="00E57498">
            <w:pPr>
              <w:pStyle w:val="TAC"/>
              <w:rPr>
                <w:rFonts w:ascii="Calibri" w:hAnsi="Calibri"/>
                <w:b/>
                <w:noProof/>
                <w:sz w:val="22"/>
              </w:rPr>
            </w:pPr>
            <w:r>
              <w:rPr>
                <w:rFonts w:ascii="Calibri" w:hAnsi="Calibri"/>
              </w:rPr>
              <w:t>3.4839Mbps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BA8F8D9" w14:textId="77777777" w:rsidR="001977F3" w:rsidRDefault="001977F3" w:rsidP="00E57498">
            <w:pPr>
              <w:pStyle w:val="TAC"/>
              <w:rPr>
                <w:rFonts w:ascii="Calibri" w:hAnsi="Calibri"/>
                <w:b/>
                <w:noProof/>
                <w:sz w:val="22"/>
              </w:rPr>
            </w:pPr>
            <w:r>
              <w:rPr>
                <w:rFonts w:ascii="Calibri" w:hAnsi="Calibri"/>
              </w:rPr>
              <w:t>--</w:t>
            </w:r>
          </w:p>
          <w:p w14:paraId="4C5F8C8D" w14:textId="77777777" w:rsidR="001977F3" w:rsidRDefault="001977F3" w:rsidP="00E57498">
            <w:pPr>
              <w:pStyle w:val="TAC"/>
              <w:rPr>
                <w:rFonts w:ascii="Calibri" w:hAnsi="Calibri" w:cstheme="minorBidi"/>
                <w:b/>
                <w:noProof/>
                <w:sz w:val="22"/>
                <w:szCs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9FD079" w14:textId="77777777" w:rsidR="001977F3" w:rsidRDefault="001977F3" w:rsidP="00E57498">
            <w:pPr>
              <w:pStyle w:val="TAC"/>
              <w:rPr>
                <w:rFonts w:ascii="Calibri" w:hAnsi="Calibri"/>
                <w:b/>
                <w:noProof/>
                <w:sz w:val="22"/>
              </w:rPr>
            </w:pPr>
            <w:r>
              <w:rPr>
                <w:rFonts w:ascii="Calibri" w:hAnsi="Calibri"/>
              </w:rPr>
              <w:t>--</w:t>
            </w:r>
          </w:p>
          <w:p w14:paraId="760D5DDD"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D6D20E" w14:textId="77777777" w:rsidR="001977F3" w:rsidRDefault="001977F3" w:rsidP="00E57498">
            <w:pPr>
              <w:pStyle w:val="TAC"/>
              <w:rPr>
                <w:rFonts w:ascii="Calibri" w:hAnsi="Calibri"/>
                <w:b/>
                <w:noProof/>
                <w:sz w:val="22"/>
              </w:rPr>
            </w:pPr>
            <w:r>
              <w:rPr>
                <w:rFonts w:ascii="Calibri" w:hAnsi="Calibri"/>
              </w:rPr>
              <w:t>8.5dB</w:t>
            </w:r>
          </w:p>
          <w:p w14:paraId="41455D25" w14:textId="77777777" w:rsidR="001977F3" w:rsidRDefault="001977F3" w:rsidP="00E57498">
            <w:pPr>
              <w:pStyle w:val="TAC"/>
              <w:rPr>
                <w:rFonts w:ascii="Calibri" w:hAnsi="Calibri"/>
                <w:b/>
                <w:noProof/>
                <w:sz w:val="22"/>
              </w:rPr>
            </w:pPr>
            <w:r>
              <w:rPr>
                <w:rFonts w:ascii="Calibri" w:hAnsi="Calibri"/>
              </w:rPr>
              <w:t xml:space="preserve">4.1186Mbps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D132A3D" w14:textId="77777777" w:rsidR="001977F3" w:rsidRDefault="001977F3" w:rsidP="00E57498">
            <w:pPr>
              <w:pStyle w:val="TAC"/>
              <w:rPr>
                <w:rFonts w:ascii="Calibri" w:hAnsi="Calibri"/>
                <w:b/>
                <w:noProof/>
                <w:sz w:val="22"/>
              </w:rPr>
            </w:pPr>
            <w:r>
              <w:rPr>
                <w:rFonts w:ascii="Calibri" w:hAnsi="Calibri"/>
              </w:rPr>
              <w:t>6.25dB</w:t>
            </w:r>
          </w:p>
          <w:p w14:paraId="034818D1" w14:textId="77777777" w:rsidR="001977F3" w:rsidRDefault="001977F3" w:rsidP="00E57498">
            <w:pPr>
              <w:pStyle w:val="TAC"/>
              <w:rPr>
                <w:rFonts w:ascii="Calibri" w:hAnsi="Calibri"/>
                <w:b/>
                <w:noProof/>
                <w:sz w:val="22"/>
              </w:rPr>
            </w:pPr>
            <w:r>
              <w:rPr>
                <w:rFonts w:ascii="Calibri" w:hAnsi="Calibri"/>
              </w:rPr>
              <w:t>3.5568Mbps</w:t>
            </w:r>
          </w:p>
        </w:tc>
      </w:tr>
      <w:tr w:rsidR="001977F3" w14:paraId="4A2EA914"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4780F" w14:textId="77777777"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BAEB8A1" w14:textId="77777777" w:rsidR="001977F3" w:rsidRDefault="001977F3" w:rsidP="00E57498">
            <w:pPr>
              <w:pStyle w:val="TAC"/>
              <w:rPr>
                <w:rFonts w:ascii="Calibri" w:hAnsi="Calibri"/>
                <w:b/>
                <w:noProof/>
                <w:sz w:val="22"/>
              </w:rPr>
            </w:pPr>
            <w:r>
              <w:rPr>
                <w:rFonts w:ascii="Calibri" w:hAnsi="Calibri"/>
              </w:rPr>
              <w:t>--</w:t>
            </w:r>
          </w:p>
          <w:p w14:paraId="58EDE8E1"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A0BEB43" w14:textId="77777777" w:rsidR="001977F3" w:rsidRDefault="001977F3" w:rsidP="00E57498">
            <w:pPr>
              <w:pStyle w:val="TAC"/>
              <w:rPr>
                <w:rFonts w:ascii="Calibri" w:hAnsi="Calibri"/>
                <w:b/>
                <w:noProof/>
                <w:sz w:val="22"/>
              </w:rPr>
            </w:pPr>
            <w:r>
              <w:rPr>
                <w:rFonts w:ascii="Calibri" w:hAnsi="Calibri"/>
              </w:rPr>
              <w:t xml:space="preserve">27dB </w:t>
            </w:r>
          </w:p>
          <w:p w14:paraId="764D35EA" w14:textId="77777777" w:rsidR="001977F3" w:rsidRDefault="001977F3" w:rsidP="00E57498">
            <w:pPr>
              <w:pStyle w:val="TAC"/>
              <w:rPr>
                <w:rFonts w:ascii="Calibri" w:hAnsi="Calibri"/>
                <w:b/>
                <w:noProof/>
                <w:sz w:val="22"/>
              </w:rPr>
            </w:pPr>
            <w:r>
              <w:rPr>
                <w:rFonts w:ascii="Calibri" w:hAnsi="Calibri"/>
              </w:rPr>
              <w:t>16.738Mbps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B1A4447" w14:textId="77777777" w:rsidR="001977F3" w:rsidRDefault="001977F3" w:rsidP="00E57498">
            <w:pPr>
              <w:pStyle w:val="TAC"/>
              <w:rPr>
                <w:rFonts w:ascii="Calibri" w:hAnsi="Calibri"/>
                <w:b/>
                <w:noProof/>
                <w:sz w:val="22"/>
              </w:rPr>
            </w:pPr>
            <w:r>
              <w:rPr>
                <w:rFonts w:ascii="Calibri" w:hAnsi="Calibri"/>
              </w:rPr>
              <w:t>--</w:t>
            </w:r>
          </w:p>
          <w:p w14:paraId="09BA0B6C"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154E77B" w14:textId="77777777" w:rsidR="001977F3" w:rsidRDefault="001977F3" w:rsidP="00E57498">
            <w:pPr>
              <w:pStyle w:val="TAC"/>
              <w:rPr>
                <w:rFonts w:ascii="Calibri" w:hAnsi="Calibri"/>
                <w:b/>
                <w:noProof/>
                <w:sz w:val="22"/>
              </w:rPr>
            </w:pPr>
            <w:r>
              <w:rPr>
                <w:rFonts w:ascii="Calibri" w:hAnsi="Calibri"/>
              </w:rPr>
              <w:t>--</w:t>
            </w:r>
          </w:p>
          <w:p w14:paraId="71412AD4"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C14FC5A" w14:textId="77777777" w:rsidR="001977F3" w:rsidRDefault="001977F3" w:rsidP="00E57498">
            <w:pPr>
              <w:pStyle w:val="TAC"/>
              <w:rPr>
                <w:rFonts w:ascii="Calibri" w:hAnsi="Calibri"/>
                <w:b/>
                <w:noProof/>
                <w:sz w:val="22"/>
              </w:rPr>
            </w:pPr>
            <w:r>
              <w:rPr>
                <w:rFonts w:ascii="Calibri" w:hAnsi="Calibri"/>
              </w:rPr>
              <w:t xml:space="preserve">27dB </w:t>
            </w:r>
          </w:p>
          <w:p w14:paraId="7C21F3EA" w14:textId="77777777" w:rsidR="001977F3" w:rsidRDefault="001977F3" w:rsidP="00E57498">
            <w:pPr>
              <w:pStyle w:val="TAC"/>
              <w:rPr>
                <w:rFonts w:ascii="Calibri" w:hAnsi="Calibri"/>
                <w:b/>
                <w:noProof/>
                <w:sz w:val="22"/>
              </w:rPr>
            </w:pPr>
            <w:r>
              <w:rPr>
                <w:rFonts w:ascii="Calibri" w:hAnsi="Calibri"/>
              </w:rPr>
              <w:t>18.848Mbps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975583" w14:textId="77777777" w:rsidR="001977F3" w:rsidRDefault="001977F3" w:rsidP="00E57498">
            <w:pPr>
              <w:pStyle w:val="TAC"/>
              <w:rPr>
                <w:rFonts w:ascii="Calibri" w:hAnsi="Calibri"/>
                <w:b/>
                <w:noProof/>
                <w:sz w:val="22"/>
              </w:rPr>
            </w:pPr>
            <w:r>
              <w:rPr>
                <w:rFonts w:ascii="Calibri" w:hAnsi="Calibri"/>
              </w:rPr>
              <w:t>22.5dB</w:t>
            </w:r>
          </w:p>
          <w:p w14:paraId="71B86604" w14:textId="77777777" w:rsidR="001977F3" w:rsidRDefault="001977F3" w:rsidP="00E57498">
            <w:pPr>
              <w:pStyle w:val="TAC"/>
              <w:rPr>
                <w:rFonts w:ascii="Calibri" w:hAnsi="Calibri"/>
                <w:b/>
                <w:noProof/>
                <w:sz w:val="22"/>
              </w:rPr>
            </w:pPr>
            <w:r>
              <w:rPr>
                <w:rFonts w:ascii="Calibri" w:hAnsi="Calibri"/>
              </w:rPr>
              <w:t>16.1568Mbps</w:t>
            </w:r>
          </w:p>
        </w:tc>
      </w:tr>
      <w:tr w:rsidR="001977F3" w14:paraId="77245A55"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194764" w14:textId="77777777" w:rsidR="001977F3" w:rsidRDefault="001977F3" w:rsidP="00E57498">
            <w:pPr>
              <w:pStyle w:val="TAC"/>
              <w:rPr>
                <w:rFonts w:ascii="Calibri" w:hAnsi="Calibri"/>
                <w:b/>
                <w:noProof/>
                <w:sz w:val="22"/>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3D4D372" w14:textId="77777777" w:rsidR="001977F3" w:rsidRDefault="001977F3" w:rsidP="00E57498">
            <w:pPr>
              <w:pStyle w:val="TAC"/>
              <w:rPr>
                <w:rFonts w:ascii="Calibri" w:hAnsi="Calibri"/>
                <w:b/>
                <w:noProof/>
                <w:sz w:val="22"/>
              </w:rPr>
            </w:pPr>
            <w:r>
              <w:rPr>
                <w:rFonts w:ascii="Calibri" w:hAnsi="Calibri"/>
              </w:rPr>
              <w:t>--</w:t>
            </w:r>
          </w:p>
          <w:p w14:paraId="66C089AA"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36E2304" w14:textId="77777777" w:rsidR="001977F3" w:rsidRDefault="001977F3" w:rsidP="00E57498">
            <w:pPr>
              <w:pStyle w:val="TAC"/>
              <w:rPr>
                <w:rFonts w:ascii="Calibri" w:hAnsi="Calibri"/>
                <w:b/>
                <w:noProof/>
                <w:sz w:val="22"/>
              </w:rPr>
            </w:pPr>
            <w:r>
              <w:rPr>
                <w:rFonts w:ascii="Calibri" w:hAnsi="Calibri"/>
              </w:rPr>
              <w:t>--</w:t>
            </w:r>
          </w:p>
          <w:p w14:paraId="33420547"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6D150CF" w14:textId="77777777" w:rsidR="001977F3" w:rsidRDefault="001977F3" w:rsidP="00E57498">
            <w:pPr>
              <w:pStyle w:val="TAC"/>
              <w:rPr>
                <w:rFonts w:ascii="Calibri" w:hAnsi="Calibri"/>
                <w:b/>
                <w:noProof/>
                <w:sz w:val="22"/>
              </w:rPr>
            </w:pPr>
            <w:r>
              <w:rPr>
                <w:rFonts w:ascii="Calibri" w:hAnsi="Calibri"/>
              </w:rPr>
              <w:t>--</w:t>
            </w:r>
          </w:p>
          <w:p w14:paraId="2715CAC6"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A10E2E7" w14:textId="77777777" w:rsidR="001977F3" w:rsidRDefault="001977F3" w:rsidP="00E57498">
            <w:pPr>
              <w:pStyle w:val="TAC"/>
              <w:rPr>
                <w:rFonts w:ascii="Calibri" w:hAnsi="Calibri"/>
              </w:rPr>
            </w:pPr>
            <w:r>
              <w:rPr>
                <w:rFonts w:ascii="Calibri" w:hAnsi="Calibri"/>
              </w:rPr>
              <w:t>--</w:t>
            </w:r>
          </w:p>
          <w:p w14:paraId="44DD6AA5" w14:textId="77777777" w:rsidR="001977F3" w:rsidRDefault="001977F3" w:rsidP="00E57498">
            <w:pPr>
              <w:pStyle w:val="TAC"/>
              <w:rPr>
                <w:rFonts w:ascii="Calibri" w:hAnsi="Calibri"/>
                <w:b/>
                <w:noProof/>
                <w:sz w:val="22"/>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5114A7" w14:textId="77777777" w:rsidR="001977F3" w:rsidRDefault="001977F3" w:rsidP="00E57498">
            <w:pPr>
              <w:pStyle w:val="TAC"/>
              <w:rPr>
                <w:rFonts w:ascii="Calibri" w:hAnsi="Calibri"/>
                <w:b/>
                <w:noProof/>
                <w:sz w:val="22"/>
              </w:rPr>
            </w:pPr>
            <w:r>
              <w:rPr>
                <w:rFonts w:ascii="Calibri" w:hAnsi="Calibri"/>
              </w:rPr>
              <w:t>--</w:t>
            </w:r>
          </w:p>
          <w:p w14:paraId="2A924D45" w14:textId="77777777" w:rsidR="001977F3" w:rsidRDefault="001977F3" w:rsidP="00E57498">
            <w:pPr>
              <w:pStyle w:val="TAC"/>
              <w:rPr>
                <w:rFonts w:ascii="Calibri" w:hAnsi="Calibri"/>
              </w:rPr>
            </w:pPr>
            <w:r>
              <w:rPr>
                <w:rFonts w:ascii="Calibri" w:hAnsi="Calibri"/>
              </w:rP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9AB1A9F" w14:textId="77777777" w:rsidR="001977F3" w:rsidRDefault="001977F3" w:rsidP="00E57498">
            <w:pPr>
              <w:pStyle w:val="TAC"/>
              <w:rPr>
                <w:rFonts w:ascii="Calibri" w:hAnsi="Calibri"/>
                <w:b/>
                <w:noProof/>
                <w:sz w:val="22"/>
              </w:rPr>
            </w:pPr>
            <w:r>
              <w:rPr>
                <w:rFonts w:ascii="Calibri" w:hAnsi="Calibri"/>
              </w:rPr>
              <w:t>--</w:t>
            </w:r>
          </w:p>
          <w:p w14:paraId="44291556" w14:textId="77777777" w:rsidR="001977F3" w:rsidRDefault="001977F3" w:rsidP="00E57498">
            <w:pPr>
              <w:pStyle w:val="TAC"/>
              <w:rPr>
                <w:rFonts w:ascii="Calibri" w:hAnsi="Calibri"/>
                <w:b/>
                <w:noProof/>
                <w:sz w:val="22"/>
              </w:rPr>
            </w:pPr>
            <w:r>
              <w:rPr>
                <w:rFonts w:ascii="Calibri" w:hAnsi="Calibri"/>
              </w:rPr>
              <w:t>--</w:t>
            </w:r>
          </w:p>
        </w:tc>
      </w:tr>
      <w:tr w:rsidR="001977F3" w14:paraId="4BC23DD4" w14:textId="77777777"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AA63C4" w14:textId="77777777"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14:paraId="0BD226AC"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75CACFDE" w14:textId="77777777" w:rsidR="009D7C07" w:rsidRDefault="009D7C07" w:rsidP="00ED348A">
            <w:pPr>
              <w:pStyle w:val="TAC"/>
            </w:pPr>
            <w:r>
              <w:t xml:space="preserve">SNR at 10% BLER </w:t>
            </w:r>
          </w:p>
          <w:p w14:paraId="00958066" w14:textId="77777777" w:rsidR="009D7C07" w:rsidRDefault="009D7C07"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B6934" w14:textId="77777777" w:rsidR="009D7C07" w:rsidRDefault="009D7C07"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FA071" w14:textId="77777777" w:rsidR="009D7C07" w:rsidRDefault="009D7C07"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5AB0F5E" w14:textId="77777777" w:rsidR="009D7C07" w:rsidRPr="0086623E" w:rsidRDefault="009D7C07"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93B21" w14:textId="77777777" w:rsidR="009D7C07" w:rsidRDefault="009D7C07"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E1A62" w14:textId="77777777" w:rsidR="009D7C07" w:rsidRDefault="009D7C07"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700AF" w14:textId="77777777" w:rsidR="009D7C07" w:rsidRDefault="009D7C07" w:rsidP="00ED348A">
            <w:pPr>
              <w:pStyle w:val="TAC"/>
            </w:pPr>
            <w:r>
              <w:t xml:space="preserve">TTI length=14 </w:t>
            </w:r>
          </w:p>
        </w:tc>
      </w:tr>
      <w:tr w:rsidR="009D7C07" w14:paraId="329443B4"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182259F2" w14:textId="77777777" w:rsidR="009D7C07" w:rsidRDefault="009D7C07"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8E15AFF"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86CF0C7"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Pr>
          <w:p w14:paraId="065E0426"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FD1D109"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F4D3F0F"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178CE6F" w14:textId="77777777" w:rsidR="009D7C07" w:rsidRDefault="009D7C07" w:rsidP="00ED348A">
            <w:pPr>
              <w:pStyle w:val="TAC"/>
              <w:rPr>
                <w:b/>
                <w:noProof/>
                <w:sz w:val="22"/>
              </w:rPr>
            </w:pPr>
          </w:p>
        </w:tc>
      </w:tr>
      <w:tr w:rsidR="009D7C07" w14:paraId="579D5D48" w14:textId="77777777" w:rsidTr="00ED348A">
        <w:tc>
          <w:tcPr>
            <w:tcW w:w="1266" w:type="dxa"/>
            <w:tcBorders>
              <w:top w:val="outset" w:sz="6" w:space="0" w:color="auto"/>
              <w:left w:val="outset" w:sz="6" w:space="0" w:color="auto"/>
              <w:bottom w:val="outset" w:sz="6" w:space="0" w:color="auto"/>
              <w:right w:val="outset" w:sz="6" w:space="0" w:color="auto"/>
            </w:tcBorders>
            <w:vAlign w:val="center"/>
            <w:hideMark/>
          </w:tcPr>
          <w:p w14:paraId="7CF61FE3" w14:textId="77777777" w:rsidR="009D7C07" w:rsidRDefault="009D7C07"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9323CF5"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7592F49" w14:textId="77777777" w:rsidR="009D7C07" w:rsidRDefault="009D7C07" w:rsidP="00ED348A">
            <w:pPr>
              <w:pStyle w:val="TAC"/>
            </w:pPr>
            <w:r>
              <w:rPr>
                <w:rFonts w:hint="eastAsia"/>
                <w:lang w:eastAsia="zh-CN"/>
              </w:rPr>
              <w:t>20.9</w:t>
            </w:r>
            <w:r>
              <w:t xml:space="preserve"> dB</w:t>
            </w:r>
          </w:p>
          <w:p w14:paraId="6377EAC5" w14:textId="77777777" w:rsidR="009D7C07" w:rsidRDefault="009D7C07" w:rsidP="00ED348A">
            <w:pPr>
              <w:pStyle w:val="TAC"/>
            </w:pPr>
            <w:r>
              <w:rPr>
                <w:rFonts w:hint="eastAsia"/>
                <w:lang w:eastAsia="zh-CN"/>
              </w:rPr>
              <w:t>19.18</w:t>
            </w:r>
            <w:r>
              <w:t xml:space="preserve"> Mbps</w:t>
            </w:r>
          </w:p>
        </w:tc>
        <w:tc>
          <w:tcPr>
            <w:tcW w:w="0" w:type="auto"/>
            <w:tcBorders>
              <w:top w:val="outset" w:sz="6" w:space="0" w:color="auto"/>
              <w:left w:val="outset" w:sz="6" w:space="0" w:color="auto"/>
              <w:bottom w:val="outset" w:sz="6" w:space="0" w:color="auto"/>
              <w:right w:val="outset" w:sz="6" w:space="0" w:color="auto"/>
            </w:tcBorders>
            <w:vAlign w:val="center"/>
          </w:tcPr>
          <w:p w14:paraId="0A766CF3"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C3E5089" w14:textId="77777777" w:rsidR="009D7C07" w:rsidRDefault="009D7C07" w:rsidP="00ED348A">
            <w:pPr>
              <w:pStyle w:val="TAC"/>
            </w:pPr>
            <w:r>
              <w:rPr>
                <w:rFonts w:hint="eastAsia"/>
                <w:lang w:eastAsia="zh-CN"/>
              </w:rPr>
              <w:t>20.9</w:t>
            </w:r>
            <w:r>
              <w:t xml:space="preserve"> dB</w:t>
            </w:r>
          </w:p>
          <w:p w14:paraId="7DA482B0" w14:textId="77777777" w:rsidR="009D7C07" w:rsidRDefault="009D7C07" w:rsidP="00ED348A">
            <w:pPr>
              <w:pStyle w:val="TAC"/>
              <w:rPr>
                <w:b/>
                <w:noProof/>
                <w:sz w:val="22"/>
              </w:rPr>
            </w:pPr>
            <w:r>
              <w:rPr>
                <w:rFonts w:hint="eastAsia"/>
                <w:lang w:eastAsia="zh-CN"/>
              </w:rPr>
              <w:t>18.62</w:t>
            </w:r>
            <w:r>
              <w:t xml:space="preserve"> Mbps</w:t>
            </w:r>
          </w:p>
        </w:tc>
        <w:tc>
          <w:tcPr>
            <w:tcW w:w="0" w:type="auto"/>
            <w:tcBorders>
              <w:top w:val="outset" w:sz="6" w:space="0" w:color="auto"/>
              <w:left w:val="outset" w:sz="6" w:space="0" w:color="auto"/>
              <w:bottom w:val="outset" w:sz="6" w:space="0" w:color="auto"/>
              <w:right w:val="outset" w:sz="6" w:space="0" w:color="auto"/>
            </w:tcBorders>
            <w:vAlign w:val="center"/>
          </w:tcPr>
          <w:p w14:paraId="2B36A1EF"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9EF1B5F" w14:textId="77777777" w:rsidR="009D7C07" w:rsidRDefault="009D7C07" w:rsidP="00ED348A">
            <w:pPr>
              <w:pStyle w:val="TAC"/>
            </w:pPr>
            <w:r>
              <w:rPr>
                <w:rFonts w:hint="eastAsia"/>
                <w:lang w:eastAsia="zh-CN"/>
              </w:rPr>
              <w:t>20.0</w:t>
            </w:r>
            <w:r>
              <w:t xml:space="preserve"> dB</w:t>
            </w:r>
          </w:p>
          <w:p w14:paraId="14FA0BA4" w14:textId="77777777" w:rsidR="009D7C07" w:rsidRDefault="009D7C07" w:rsidP="00ED348A">
            <w:pPr>
              <w:pStyle w:val="TAC"/>
              <w:rPr>
                <w:b/>
                <w:noProof/>
                <w:sz w:val="22"/>
              </w:rPr>
            </w:pPr>
            <w:r>
              <w:rPr>
                <w:rFonts w:hint="eastAsia"/>
                <w:lang w:eastAsia="zh-CN"/>
              </w:rPr>
              <w:t>19.34</w:t>
            </w:r>
            <w:r>
              <w:t xml:space="preserve"> Mbps</w:t>
            </w:r>
          </w:p>
        </w:tc>
      </w:tr>
      <w:tr w:rsidR="009D7C07" w14:paraId="486BE88E" w14:textId="77777777" w:rsidTr="009D7C07">
        <w:tc>
          <w:tcPr>
            <w:tcW w:w="1266" w:type="dxa"/>
            <w:tcBorders>
              <w:top w:val="outset" w:sz="6" w:space="0" w:color="auto"/>
              <w:left w:val="outset" w:sz="6" w:space="0" w:color="auto"/>
              <w:bottom w:val="outset" w:sz="6" w:space="0" w:color="auto"/>
              <w:right w:val="outset" w:sz="6" w:space="0" w:color="auto"/>
            </w:tcBorders>
            <w:vAlign w:val="center"/>
            <w:hideMark/>
          </w:tcPr>
          <w:p w14:paraId="4B1070AB" w14:textId="77777777" w:rsidR="009D7C07" w:rsidRDefault="009D7C07"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50BF1DF9"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EEDA8BB"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Pr>
          <w:p w14:paraId="0E6EEE85"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0C11CF6"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B80EF7F" w14:textId="77777777" w:rsidR="009D7C07" w:rsidRDefault="009D7C07"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C70A4B8" w14:textId="77777777" w:rsidR="009D7C07" w:rsidRDefault="009D7C07" w:rsidP="00ED348A">
            <w:pPr>
              <w:pStyle w:val="TAC"/>
              <w:rPr>
                <w:b/>
                <w:noProof/>
                <w:sz w:val="22"/>
              </w:rPr>
            </w:pPr>
          </w:p>
        </w:tc>
      </w:tr>
      <w:tr w:rsidR="009D7C07" w14:paraId="33DB41A0" w14:textId="77777777" w:rsidTr="009D7C07">
        <w:tc>
          <w:tcPr>
            <w:tcW w:w="7642" w:type="dxa"/>
            <w:gridSpan w:val="7"/>
            <w:tcBorders>
              <w:top w:val="outset" w:sz="6" w:space="0" w:color="auto"/>
              <w:left w:val="outset" w:sz="6" w:space="0" w:color="auto"/>
              <w:bottom w:val="outset" w:sz="6" w:space="0" w:color="auto"/>
              <w:right w:val="outset" w:sz="6" w:space="0" w:color="auto"/>
            </w:tcBorders>
          </w:tcPr>
          <w:p w14:paraId="6EC574E3" w14:textId="77777777" w:rsidR="009D7C07" w:rsidRDefault="009D7C07" w:rsidP="009D7C07">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2822187C" w14:textId="77777777" w:rsidR="009D7C07" w:rsidRDefault="009D7C07" w:rsidP="009D7C07">
            <w:pPr>
              <w:pStyle w:val="TAC"/>
            </w:pPr>
            <w:r>
              <w:t>RX imperfections and 6% TX EVM,</w:t>
            </w:r>
          </w:p>
          <w:p w14:paraId="3F1215CD" w14:textId="77777777" w:rsidR="009D7C07" w:rsidRDefault="009D7C07" w:rsidP="009D7C07">
            <w:pPr>
              <w:pStyle w:val="TAC"/>
            </w:pPr>
            <w:r>
              <w:t>5 PRBs bundling for sTTI, 3 PRBs bundling for 1ms TTI.</w:t>
            </w:r>
          </w:p>
        </w:tc>
      </w:tr>
    </w:tbl>
    <w:p w14:paraId="7D715D08" w14:textId="77777777" w:rsidR="009D7C07" w:rsidRPr="009D7C07" w:rsidRDefault="009D7C07" w:rsidP="00E57498">
      <w:pPr>
        <w:pStyle w:val="TH"/>
        <w:rPr>
          <w:lang w:eastAsia="zh-CN"/>
        </w:rPr>
      </w:pPr>
    </w:p>
    <w:p w14:paraId="010AE7CF" w14:textId="77777777" w:rsidR="001977F3" w:rsidRDefault="001977F3" w:rsidP="00E57498">
      <w:pPr>
        <w:pStyle w:val="TH"/>
      </w:pPr>
      <w:r>
        <w:br/>
        <w:t>Table C1.2-11 ETU, 60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1977F3" w14:paraId="7C865C0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A6B92E5" w14:textId="77777777" w:rsidR="001977F3" w:rsidRDefault="001977F3" w:rsidP="00E57498">
            <w:pPr>
              <w:pStyle w:val="TAC"/>
            </w:pPr>
            <w:r>
              <w:t xml:space="preserve">SNR at 10% BLER </w:t>
            </w:r>
          </w:p>
          <w:p w14:paraId="2BEF127E"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52CB4"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0A4B6"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7AB957F" w14:textId="77777777" w:rsidR="001977F3" w:rsidRPr="00644CFB"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3143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C94A5"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F5D2E" w14:textId="77777777" w:rsidR="001977F3" w:rsidRDefault="001977F3" w:rsidP="00E57498">
            <w:pPr>
              <w:pStyle w:val="TAC"/>
            </w:pPr>
            <w:r>
              <w:t xml:space="preserve">TTI length=14 </w:t>
            </w:r>
          </w:p>
        </w:tc>
      </w:tr>
      <w:tr w:rsidR="001977F3" w14:paraId="222A1E7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984E90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CC12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BBE36B" w14:textId="77777777" w:rsidR="001977F3" w:rsidRDefault="001977F3" w:rsidP="00E57498">
            <w:pPr>
              <w:pStyle w:val="TAC"/>
            </w:pPr>
            <w:r>
              <w:t>0.39 dB</w:t>
            </w:r>
          </w:p>
          <w:p w14:paraId="3E105451" w14:textId="77777777" w:rsidR="001977F3" w:rsidRDefault="001977F3" w:rsidP="00E57498">
            <w:pPr>
              <w:pStyle w:val="TAC"/>
            </w:pPr>
            <w:r>
              <w:t>1.99 Mbps</w:t>
            </w:r>
          </w:p>
        </w:tc>
        <w:tc>
          <w:tcPr>
            <w:tcW w:w="0" w:type="auto"/>
            <w:tcBorders>
              <w:top w:val="outset" w:sz="6" w:space="0" w:color="auto"/>
              <w:left w:val="outset" w:sz="6" w:space="0" w:color="auto"/>
              <w:bottom w:val="outset" w:sz="6" w:space="0" w:color="auto"/>
              <w:right w:val="outset" w:sz="6" w:space="0" w:color="auto"/>
            </w:tcBorders>
          </w:tcPr>
          <w:p w14:paraId="137F761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BE292A6" w14:textId="77777777" w:rsidR="001977F3" w:rsidRDefault="001977F3" w:rsidP="00E57498">
            <w:pPr>
              <w:pStyle w:val="TAC"/>
            </w:pPr>
            <w:r>
              <w:t>0.39 dB</w:t>
            </w:r>
          </w:p>
          <w:p w14:paraId="5E209D8E" w14:textId="77777777" w:rsidR="001977F3" w:rsidRDefault="001977F3" w:rsidP="00E57498">
            <w:pPr>
              <w:pStyle w:val="TAC"/>
            </w:pPr>
            <w:r>
              <w:t>2.58 Mbps</w:t>
            </w:r>
          </w:p>
        </w:tc>
        <w:tc>
          <w:tcPr>
            <w:tcW w:w="0" w:type="auto"/>
            <w:tcBorders>
              <w:top w:val="outset" w:sz="6" w:space="0" w:color="auto"/>
              <w:left w:val="outset" w:sz="6" w:space="0" w:color="auto"/>
              <w:bottom w:val="outset" w:sz="6" w:space="0" w:color="auto"/>
              <w:right w:val="outset" w:sz="6" w:space="0" w:color="auto"/>
            </w:tcBorders>
            <w:vAlign w:val="center"/>
          </w:tcPr>
          <w:p w14:paraId="244933B8" w14:textId="77777777" w:rsidR="001977F3" w:rsidRDefault="001977F3" w:rsidP="00E57498">
            <w:pPr>
              <w:pStyle w:val="TAC"/>
            </w:pPr>
            <w:r>
              <w:t>0.34 dB</w:t>
            </w:r>
          </w:p>
          <w:p w14:paraId="2751D93C" w14:textId="77777777" w:rsidR="001977F3" w:rsidRDefault="001977F3" w:rsidP="00E57498">
            <w:pPr>
              <w:pStyle w:val="TAC"/>
            </w:pPr>
            <w:r>
              <w:t>2.78 Mbps</w:t>
            </w:r>
          </w:p>
        </w:tc>
        <w:tc>
          <w:tcPr>
            <w:tcW w:w="0" w:type="auto"/>
            <w:tcBorders>
              <w:top w:val="outset" w:sz="6" w:space="0" w:color="auto"/>
              <w:left w:val="outset" w:sz="6" w:space="0" w:color="auto"/>
              <w:bottom w:val="outset" w:sz="6" w:space="0" w:color="auto"/>
              <w:right w:val="outset" w:sz="6" w:space="0" w:color="auto"/>
            </w:tcBorders>
            <w:vAlign w:val="center"/>
          </w:tcPr>
          <w:p w14:paraId="0A079FE7" w14:textId="77777777" w:rsidR="001977F3" w:rsidRDefault="001977F3" w:rsidP="00E57498">
            <w:pPr>
              <w:pStyle w:val="TAC"/>
            </w:pPr>
            <w:r>
              <w:t>-0.29 dB</w:t>
            </w:r>
          </w:p>
          <w:p w14:paraId="618E10DF" w14:textId="77777777" w:rsidR="001977F3" w:rsidRDefault="001977F3" w:rsidP="00E57498">
            <w:pPr>
              <w:pStyle w:val="TAC"/>
            </w:pPr>
            <w:r>
              <w:t>2.86 Mbps</w:t>
            </w:r>
          </w:p>
        </w:tc>
      </w:tr>
      <w:tr w:rsidR="001977F3" w14:paraId="31C03C5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4DEB05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ED00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F200DCF" w14:textId="77777777" w:rsidR="001977F3" w:rsidRDefault="001977F3" w:rsidP="00E57498">
            <w:pPr>
              <w:pStyle w:val="TAC"/>
            </w:pPr>
            <w:r>
              <w:t>12.93 dB</w:t>
            </w:r>
          </w:p>
          <w:p w14:paraId="3BBEB9E8" w14:textId="77777777" w:rsidR="001977F3" w:rsidRDefault="001977F3" w:rsidP="00E57498">
            <w:pPr>
              <w:pStyle w:val="TAC"/>
            </w:pPr>
            <w:r>
              <w:t>9.33 Mbps</w:t>
            </w:r>
          </w:p>
        </w:tc>
        <w:tc>
          <w:tcPr>
            <w:tcW w:w="0" w:type="auto"/>
            <w:tcBorders>
              <w:top w:val="outset" w:sz="6" w:space="0" w:color="auto"/>
              <w:left w:val="outset" w:sz="6" w:space="0" w:color="auto"/>
              <w:bottom w:val="outset" w:sz="6" w:space="0" w:color="auto"/>
              <w:right w:val="outset" w:sz="6" w:space="0" w:color="auto"/>
            </w:tcBorders>
          </w:tcPr>
          <w:p w14:paraId="1EEECEE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A85252D" w14:textId="77777777" w:rsidR="001977F3" w:rsidRDefault="001977F3" w:rsidP="00E57498">
            <w:pPr>
              <w:pStyle w:val="TAC"/>
            </w:pPr>
            <w:r>
              <w:t>13.10 dB</w:t>
            </w:r>
          </w:p>
          <w:p w14:paraId="70F00955" w14:textId="77777777" w:rsidR="001977F3" w:rsidRDefault="001977F3" w:rsidP="00E57498">
            <w:pPr>
              <w:pStyle w:val="TAC"/>
            </w:pPr>
            <w:r>
              <w:t>11.79 Mbps</w:t>
            </w:r>
          </w:p>
        </w:tc>
        <w:tc>
          <w:tcPr>
            <w:tcW w:w="0" w:type="auto"/>
            <w:tcBorders>
              <w:top w:val="outset" w:sz="6" w:space="0" w:color="auto"/>
              <w:left w:val="outset" w:sz="6" w:space="0" w:color="auto"/>
              <w:bottom w:val="outset" w:sz="6" w:space="0" w:color="auto"/>
              <w:right w:val="outset" w:sz="6" w:space="0" w:color="auto"/>
            </w:tcBorders>
            <w:vAlign w:val="center"/>
          </w:tcPr>
          <w:p w14:paraId="43A307DA" w14:textId="77777777" w:rsidR="001977F3" w:rsidRDefault="001977F3" w:rsidP="00E57498">
            <w:pPr>
              <w:pStyle w:val="TAC"/>
            </w:pPr>
            <w:r>
              <w:t>13.66 dB</w:t>
            </w:r>
          </w:p>
          <w:p w14:paraId="60710757" w14:textId="77777777" w:rsidR="001977F3" w:rsidRDefault="001977F3" w:rsidP="00E57498">
            <w:pPr>
              <w:pStyle w:val="TAC"/>
            </w:pPr>
            <w:r>
              <w:t>12.61 Mbps</w:t>
            </w:r>
          </w:p>
        </w:tc>
        <w:tc>
          <w:tcPr>
            <w:tcW w:w="0" w:type="auto"/>
            <w:tcBorders>
              <w:top w:val="outset" w:sz="6" w:space="0" w:color="auto"/>
              <w:left w:val="outset" w:sz="6" w:space="0" w:color="auto"/>
              <w:bottom w:val="outset" w:sz="6" w:space="0" w:color="auto"/>
              <w:right w:val="outset" w:sz="6" w:space="0" w:color="auto"/>
            </w:tcBorders>
            <w:vAlign w:val="center"/>
          </w:tcPr>
          <w:p w14:paraId="6B3389F1" w14:textId="77777777" w:rsidR="001977F3" w:rsidRDefault="001977F3" w:rsidP="00E57498">
            <w:pPr>
              <w:pStyle w:val="TAC"/>
            </w:pPr>
            <w:r>
              <w:t>13.44 dB</w:t>
            </w:r>
          </w:p>
          <w:p w14:paraId="333FCDA0" w14:textId="77777777" w:rsidR="001977F3" w:rsidRDefault="001977F3" w:rsidP="00E57498">
            <w:pPr>
              <w:pStyle w:val="TAC"/>
            </w:pPr>
            <w:r>
              <w:t>12.94 Mbps</w:t>
            </w:r>
          </w:p>
        </w:tc>
      </w:tr>
      <w:tr w:rsidR="001977F3" w14:paraId="08DBA21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6D74E1D"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C821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2772769" w14:textId="77777777" w:rsidR="001977F3" w:rsidRDefault="001977F3" w:rsidP="00E57498">
            <w:pPr>
              <w:pStyle w:val="TAC"/>
            </w:pPr>
            <w:r>
              <w:t>26.17 dB</w:t>
            </w:r>
          </w:p>
          <w:p w14:paraId="202FC196" w14:textId="77777777" w:rsidR="001977F3" w:rsidRDefault="001977F3" w:rsidP="00E57498">
            <w:pPr>
              <w:pStyle w:val="TAC"/>
            </w:pPr>
            <w:r>
              <w:t>15.62 Mbps</w:t>
            </w:r>
          </w:p>
        </w:tc>
        <w:tc>
          <w:tcPr>
            <w:tcW w:w="0" w:type="auto"/>
            <w:tcBorders>
              <w:top w:val="outset" w:sz="6" w:space="0" w:color="auto"/>
              <w:left w:val="outset" w:sz="6" w:space="0" w:color="auto"/>
              <w:bottom w:val="outset" w:sz="6" w:space="0" w:color="auto"/>
              <w:right w:val="outset" w:sz="6" w:space="0" w:color="auto"/>
            </w:tcBorders>
          </w:tcPr>
          <w:p w14:paraId="6322542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046DDC"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3FF76225"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107CFB63" w14:textId="77777777" w:rsidR="001977F3" w:rsidRDefault="001977F3" w:rsidP="00E57498">
            <w:pPr>
              <w:pStyle w:val="TAC"/>
            </w:pPr>
            <w:r>
              <w:t>28.17 dB</w:t>
            </w:r>
          </w:p>
          <w:p w14:paraId="25C4C58E" w14:textId="77777777" w:rsidR="001977F3" w:rsidRDefault="001977F3" w:rsidP="00E57498">
            <w:pPr>
              <w:pStyle w:val="TAC"/>
            </w:pPr>
            <w:r>
              <w:t>21.58 Mbps</w:t>
            </w:r>
          </w:p>
        </w:tc>
      </w:tr>
      <w:tr w:rsidR="001977F3" w14:paraId="556AF14A"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CE62D76"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410D186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2B7939B" w14:textId="77777777" w:rsidR="001977F3" w:rsidRDefault="001977F3" w:rsidP="00E57498">
            <w:pPr>
              <w:pStyle w:val="TAC"/>
            </w:pPr>
            <w:r>
              <w:t>SNR at 10% BLER</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64E1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FA035"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C81CA6C"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F81C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28263"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0FAAA" w14:textId="77777777" w:rsidR="001977F3" w:rsidRDefault="001977F3" w:rsidP="00E57498">
            <w:pPr>
              <w:pStyle w:val="TAC"/>
            </w:pPr>
            <w:r>
              <w:t xml:space="preserve">TTI length=14 </w:t>
            </w:r>
          </w:p>
        </w:tc>
      </w:tr>
      <w:tr w:rsidR="001977F3" w:rsidRPr="005E6EEC" w14:paraId="485B853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E6E470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7A73A3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725BE7" w14:textId="77777777" w:rsidR="001977F3" w:rsidRPr="005E6EEC" w:rsidRDefault="001977F3" w:rsidP="00E57498">
            <w:pPr>
              <w:pStyle w:val="TAC"/>
            </w:pPr>
            <w:r>
              <w:rPr>
                <w:rFonts w:ascii="Calibri" w:hAnsi="Calibri" w:cs="Calibri"/>
                <w:color w:val="000000"/>
              </w:rPr>
              <w:t>0.4</w:t>
            </w:r>
            <w:r>
              <w:rPr>
                <w:lang w:eastAsia="ja-JP"/>
              </w:rPr>
              <w:t xml:space="preserve"> dB</w:t>
            </w:r>
            <w:r>
              <w:br/>
            </w:r>
            <w:r>
              <w:rPr>
                <w:lang w:eastAsia="ja-JP"/>
              </w:rPr>
              <w:t>2.99 Mbps</w:t>
            </w:r>
          </w:p>
        </w:tc>
        <w:tc>
          <w:tcPr>
            <w:tcW w:w="0" w:type="auto"/>
            <w:tcBorders>
              <w:top w:val="outset" w:sz="6" w:space="0" w:color="auto"/>
              <w:left w:val="outset" w:sz="6" w:space="0" w:color="auto"/>
              <w:bottom w:val="outset" w:sz="6" w:space="0" w:color="auto"/>
              <w:right w:val="outset" w:sz="6" w:space="0" w:color="auto"/>
            </w:tcBorders>
            <w:vAlign w:val="center"/>
          </w:tcPr>
          <w:p w14:paraId="4F3C7EAA"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D4201D" w14:textId="77777777" w:rsidR="001977F3" w:rsidRPr="005E6EEC" w:rsidRDefault="001977F3" w:rsidP="00E57498">
            <w:pPr>
              <w:pStyle w:val="TAC"/>
            </w:pPr>
            <w:r>
              <w:rPr>
                <w:rFonts w:ascii="Calibri" w:hAnsi="Calibri" w:cs="Calibri"/>
                <w:color w:val="000000"/>
              </w:rPr>
              <w:t>0.41</w:t>
            </w:r>
            <w:r>
              <w:rPr>
                <w:lang w:eastAsia="ja-JP"/>
              </w:rPr>
              <w:t xml:space="preserve"> dB</w:t>
            </w:r>
            <w:r>
              <w:br/>
            </w:r>
            <w:r>
              <w:rPr>
                <w:lang w:eastAsia="ja-JP"/>
              </w:rPr>
              <w:t>3.14 Mbps</w:t>
            </w:r>
          </w:p>
        </w:tc>
        <w:tc>
          <w:tcPr>
            <w:tcW w:w="0" w:type="auto"/>
            <w:tcBorders>
              <w:top w:val="outset" w:sz="6" w:space="0" w:color="auto"/>
              <w:left w:val="outset" w:sz="6" w:space="0" w:color="auto"/>
              <w:bottom w:val="outset" w:sz="6" w:space="0" w:color="auto"/>
              <w:right w:val="outset" w:sz="6" w:space="0" w:color="auto"/>
            </w:tcBorders>
            <w:vAlign w:val="center"/>
          </w:tcPr>
          <w:p w14:paraId="0AE0E902" w14:textId="77777777" w:rsidR="001977F3" w:rsidRPr="005E6EEC" w:rsidRDefault="001977F3" w:rsidP="00E57498">
            <w:pPr>
              <w:pStyle w:val="TAC"/>
            </w:pPr>
            <w:r>
              <w:rPr>
                <w:rFonts w:ascii="Calibri" w:hAnsi="Calibri" w:cs="Calibri"/>
                <w:color w:val="000000"/>
              </w:rPr>
              <w:t>0.64</w:t>
            </w:r>
            <w:r>
              <w:rPr>
                <w:lang w:eastAsia="ja-JP"/>
              </w:rPr>
              <w:t xml:space="preserve"> dB</w:t>
            </w:r>
            <w:r>
              <w:br/>
            </w:r>
            <w:r>
              <w:rPr>
                <w:lang w:eastAsia="ja-JP"/>
              </w:rPr>
              <w:t>3.28 Mbps</w:t>
            </w:r>
          </w:p>
        </w:tc>
        <w:tc>
          <w:tcPr>
            <w:tcW w:w="0" w:type="auto"/>
            <w:tcBorders>
              <w:top w:val="outset" w:sz="6" w:space="0" w:color="auto"/>
              <w:left w:val="outset" w:sz="6" w:space="0" w:color="auto"/>
              <w:bottom w:val="outset" w:sz="6" w:space="0" w:color="auto"/>
              <w:right w:val="outset" w:sz="6" w:space="0" w:color="auto"/>
            </w:tcBorders>
            <w:vAlign w:val="center"/>
          </w:tcPr>
          <w:p w14:paraId="7157977D" w14:textId="77777777" w:rsidR="001977F3" w:rsidRPr="005E6EEC" w:rsidRDefault="001977F3" w:rsidP="00E57498">
            <w:pPr>
              <w:pStyle w:val="TAC"/>
            </w:pPr>
            <w:r>
              <w:rPr>
                <w:rFonts w:ascii="Calibri" w:hAnsi="Calibri" w:cs="Calibri"/>
                <w:color w:val="000000"/>
              </w:rPr>
              <w:t>0.43</w:t>
            </w:r>
            <w:r>
              <w:rPr>
                <w:lang w:eastAsia="ja-JP"/>
              </w:rPr>
              <w:t xml:space="preserve"> dB</w:t>
            </w:r>
            <w:r>
              <w:br/>
            </w:r>
            <w:r>
              <w:rPr>
                <w:lang w:eastAsia="ja-JP"/>
              </w:rPr>
              <w:t>3.26 Mbps</w:t>
            </w:r>
          </w:p>
        </w:tc>
      </w:tr>
      <w:tr w:rsidR="001977F3" w:rsidRPr="005E6EEC" w14:paraId="5DF9E6C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A12F4C8"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445A06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E268FAA" w14:textId="77777777" w:rsidR="001977F3" w:rsidRPr="005E6EEC" w:rsidRDefault="001977F3" w:rsidP="00E57498">
            <w:pPr>
              <w:pStyle w:val="TAC"/>
            </w:pPr>
            <w:r>
              <w:rPr>
                <w:rFonts w:ascii="Calibri" w:hAnsi="Calibri" w:cs="Calibri"/>
                <w:color w:val="000000"/>
              </w:rPr>
              <w:t>12</w:t>
            </w:r>
            <w:r>
              <w:rPr>
                <w:lang w:eastAsia="ja-JP"/>
              </w:rPr>
              <w:t xml:space="preserve"> dB</w:t>
            </w:r>
            <w:r>
              <w:br/>
            </w:r>
            <w:r>
              <w:rPr>
                <w:lang w:eastAsia="ja-JP"/>
              </w:rPr>
              <w:t>14.57 Mbps</w:t>
            </w:r>
          </w:p>
        </w:tc>
        <w:tc>
          <w:tcPr>
            <w:tcW w:w="0" w:type="auto"/>
            <w:tcBorders>
              <w:top w:val="outset" w:sz="6" w:space="0" w:color="auto"/>
              <w:left w:val="outset" w:sz="6" w:space="0" w:color="auto"/>
              <w:bottom w:val="outset" w:sz="6" w:space="0" w:color="auto"/>
              <w:right w:val="outset" w:sz="6" w:space="0" w:color="auto"/>
            </w:tcBorders>
            <w:vAlign w:val="center"/>
          </w:tcPr>
          <w:p w14:paraId="68625235"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EF8B936" w14:textId="77777777" w:rsidR="001977F3" w:rsidRPr="005E6EEC" w:rsidRDefault="001977F3" w:rsidP="00E57498">
            <w:pPr>
              <w:pStyle w:val="TAC"/>
            </w:pPr>
            <w:r>
              <w:rPr>
                <w:rFonts w:ascii="Calibri" w:hAnsi="Calibri" w:cs="Calibri"/>
                <w:color w:val="000000"/>
              </w:rPr>
              <w:t>12.13</w:t>
            </w:r>
            <w:r>
              <w:rPr>
                <w:lang w:eastAsia="ja-JP"/>
              </w:rPr>
              <w:t xml:space="preserve"> dB</w:t>
            </w:r>
            <w:r>
              <w:br/>
            </w:r>
            <w:r>
              <w:rPr>
                <w:lang w:eastAsia="ja-JP"/>
              </w:rPr>
              <w:t>15.00 Mbps</w:t>
            </w:r>
          </w:p>
        </w:tc>
        <w:tc>
          <w:tcPr>
            <w:tcW w:w="0" w:type="auto"/>
            <w:tcBorders>
              <w:top w:val="outset" w:sz="6" w:space="0" w:color="auto"/>
              <w:left w:val="outset" w:sz="6" w:space="0" w:color="auto"/>
              <w:bottom w:val="outset" w:sz="6" w:space="0" w:color="auto"/>
              <w:right w:val="outset" w:sz="6" w:space="0" w:color="auto"/>
            </w:tcBorders>
            <w:vAlign w:val="center"/>
          </w:tcPr>
          <w:p w14:paraId="46E60D0E" w14:textId="77777777" w:rsidR="001977F3" w:rsidRPr="005E6EEC" w:rsidRDefault="001977F3" w:rsidP="00E57498">
            <w:pPr>
              <w:pStyle w:val="TAC"/>
            </w:pPr>
            <w:r>
              <w:rPr>
                <w:rFonts w:ascii="Calibri" w:hAnsi="Calibri" w:cs="Calibri"/>
                <w:color w:val="000000"/>
              </w:rPr>
              <w:t>12.52</w:t>
            </w:r>
            <w:r>
              <w:rPr>
                <w:lang w:eastAsia="ja-JP"/>
              </w:rPr>
              <w:t xml:space="preserve"> dB</w:t>
            </w:r>
            <w:r>
              <w:br/>
            </w:r>
            <w:r>
              <w:rPr>
                <w:lang w:eastAsia="ja-JP"/>
              </w:rPr>
              <w:t>15.16 Mbps</w:t>
            </w:r>
          </w:p>
        </w:tc>
        <w:tc>
          <w:tcPr>
            <w:tcW w:w="0" w:type="auto"/>
            <w:tcBorders>
              <w:top w:val="outset" w:sz="6" w:space="0" w:color="auto"/>
              <w:left w:val="outset" w:sz="6" w:space="0" w:color="auto"/>
              <w:bottom w:val="outset" w:sz="6" w:space="0" w:color="auto"/>
              <w:right w:val="outset" w:sz="6" w:space="0" w:color="auto"/>
            </w:tcBorders>
            <w:vAlign w:val="center"/>
          </w:tcPr>
          <w:p w14:paraId="028FB405" w14:textId="77777777" w:rsidR="001977F3" w:rsidRPr="005E6EEC" w:rsidRDefault="001977F3" w:rsidP="00E57498">
            <w:pPr>
              <w:pStyle w:val="TAC"/>
            </w:pPr>
            <w:r>
              <w:rPr>
                <w:rFonts w:ascii="Calibri" w:hAnsi="Calibri" w:cs="Calibri"/>
                <w:color w:val="000000"/>
              </w:rPr>
              <w:t>12.13</w:t>
            </w:r>
            <w:r>
              <w:rPr>
                <w:lang w:eastAsia="ja-JP"/>
              </w:rPr>
              <w:t xml:space="preserve"> dB</w:t>
            </w:r>
            <w:r>
              <w:br/>
            </w:r>
            <w:r>
              <w:rPr>
                <w:lang w:eastAsia="ja-JP"/>
              </w:rPr>
              <w:t>15.51 Mbps</w:t>
            </w:r>
          </w:p>
        </w:tc>
      </w:tr>
      <w:tr w:rsidR="001977F3" w:rsidRPr="005E6EEC" w14:paraId="301FA07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7182F26"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55D5AC2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1395A57" w14:textId="77777777" w:rsidR="001977F3" w:rsidRPr="005E6EEC" w:rsidRDefault="001977F3" w:rsidP="00E57498">
            <w:pPr>
              <w:pStyle w:val="TAC"/>
            </w:pPr>
            <w:r>
              <w:rPr>
                <w:rFonts w:ascii="Calibri" w:hAnsi="Calibri" w:cs="Calibri"/>
                <w:color w:val="000000"/>
              </w:rPr>
              <w:t>19.38</w:t>
            </w:r>
            <w:r>
              <w:rPr>
                <w:lang w:eastAsia="ja-JP"/>
              </w:rPr>
              <w:t xml:space="preserve"> dB</w:t>
            </w:r>
            <w:r>
              <w:br/>
            </w:r>
            <w:r>
              <w:rPr>
                <w:lang w:eastAsia="ja-JP"/>
              </w:rPr>
              <w:t>23.23 Mbps</w:t>
            </w:r>
          </w:p>
        </w:tc>
        <w:tc>
          <w:tcPr>
            <w:tcW w:w="0" w:type="auto"/>
            <w:tcBorders>
              <w:top w:val="outset" w:sz="6" w:space="0" w:color="auto"/>
              <w:left w:val="outset" w:sz="6" w:space="0" w:color="auto"/>
              <w:bottom w:val="outset" w:sz="6" w:space="0" w:color="auto"/>
              <w:right w:val="outset" w:sz="6" w:space="0" w:color="auto"/>
            </w:tcBorders>
            <w:vAlign w:val="center"/>
          </w:tcPr>
          <w:p w14:paraId="104B61BF" w14:textId="77777777" w:rsidR="001977F3" w:rsidRPr="005E6EE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6F1A153" w14:textId="77777777" w:rsidR="001977F3" w:rsidRPr="005E6EEC" w:rsidRDefault="001977F3" w:rsidP="00E57498">
            <w:pPr>
              <w:pStyle w:val="TAC"/>
            </w:pPr>
            <w:r>
              <w:rPr>
                <w:rFonts w:ascii="Calibri" w:hAnsi="Calibri" w:cs="Calibri"/>
                <w:color w:val="000000"/>
              </w:rPr>
              <w:t>20.03</w:t>
            </w:r>
            <w:r>
              <w:rPr>
                <w:lang w:eastAsia="ja-JP"/>
              </w:rPr>
              <w:t xml:space="preserve"> dB</w:t>
            </w:r>
            <w:r>
              <w:br/>
            </w:r>
            <w:r>
              <w:rPr>
                <w:lang w:eastAsia="ja-JP"/>
              </w:rPr>
              <w:t>25.11 Mbps</w:t>
            </w:r>
          </w:p>
        </w:tc>
        <w:tc>
          <w:tcPr>
            <w:tcW w:w="0" w:type="auto"/>
            <w:tcBorders>
              <w:top w:val="outset" w:sz="6" w:space="0" w:color="auto"/>
              <w:left w:val="outset" w:sz="6" w:space="0" w:color="auto"/>
              <w:bottom w:val="outset" w:sz="6" w:space="0" w:color="auto"/>
              <w:right w:val="outset" w:sz="6" w:space="0" w:color="auto"/>
            </w:tcBorders>
            <w:vAlign w:val="center"/>
          </w:tcPr>
          <w:p w14:paraId="6EC6B053" w14:textId="77777777" w:rsidR="001977F3" w:rsidRPr="005E6EEC" w:rsidRDefault="001977F3" w:rsidP="00E57498">
            <w:pPr>
              <w:pStyle w:val="TAC"/>
            </w:pPr>
            <w:r>
              <w:t>-</w:t>
            </w:r>
            <w:r>
              <w:rPr>
                <w:lang w:eastAsia="ja-JP"/>
              </w:rPr>
              <w:t xml:space="preserve"> dB</w:t>
            </w:r>
            <w:r>
              <w:br/>
            </w:r>
            <w:r>
              <w:rPr>
                <w:lang w:eastAsia="ja-JP"/>
              </w:rPr>
              <w:t>0 Mbps</w:t>
            </w:r>
          </w:p>
        </w:tc>
        <w:tc>
          <w:tcPr>
            <w:tcW w:w="0" w:type="auto"/>
            <w:tcBorders>
              <w:top w:val="outset" w:sz="6" w:space="0" w:color="auto"/>
              <w:left w:val="outset" w:sz="6" w:space="0" w:color="auto"/>
              <w:bottom w:val="outset" w:sz="6" w:space="0" w:color="auto"/>
              <w:right w:val="outset" w:sz="6" w:space="0" w:color="auto"/>
            </w:tcBorders>
            <w:vAlign w:val="center"/>
          </w:tcPr>
          <w:p w14:paraId="5767471A" w14:textId="77777777" w:rsidR="001977F3" w:rsidRPr="005E6EEC" w:rsidRDefault="001977F3" w:rsidP="00E57498">
            <w:pPr>
              <w:pStyle w:val="TAC"/>
            </w:pPr>
            <w:r>
              <w:rPr>
                <w:rFonts w:ascii="Calibri" w:hAnsi="Calibri" w:cs="Calibri"/>
                <w:color w:val="000000"/>
              </w:rPr>
              <w:t>19.53</w:t>
            </w:r>
            <w:r>
              <w:rPr>
                <w:lang w:eastAsia="ja-JP"/>
              </w:rPr>
              <w:t xml:space="preserve"> dB</w:t>
            </w:r>
            <w:r>
              <w:br/>
            </w:r>
            <w:r>
              <w:rPr>
                <w:lang w:eastAsia="ja-JP"/>
              </w:rPr>
              <w:t>24.94 Mbps</w:t>
            </w:r>
          </w:p>
        </w:tc>
      </w:tr>
      <w:tr w:rsidR="001977F3" w14:paraId="029174D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85BBDE9" w14:textId="77777777" w:rsidR="001977F3" w:rsidRDefault="001977F3" w:rsidP="00E57498">
            <w:pPr>
              <w:pStyle w:val="TAC"/>
            </w:pPr>
            <w:r>
              <w:t xml:space="preserve">R1-163400/ Source 13 </w:t>
            </w:r>
            <w:r>
              <w:br/>
              <w:t>50 PRB, 10 MHz system bandwidth</w:t>
            </w:r>
          </w:p>
        </w:tc>
      </w:tr>
      <w:tr w:rsidR="001977F3" w14:paraId="097D203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13BB30C" w14:textId="77777777" w:rsidR="001977F3" w:rsidRDefault="001977F3" w:rsidP="00E57498">
            <w:pPr>
              <w:pStyle w:val="TAC"/>
            </w:pPr>
            <w:r>
              <w:t xml:space="preserve">SNR at 10% BLER </w:t>
            </w:r>
          </w:p>
          <w:p w14:paraId="0A509886"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809E5"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07F6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643FA10"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D36BD"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9E553"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F73DF" w14:textId="77777777" w:rsidR="001977F3" w:rsidRDefault="001977F3" w:rsidP="00E57498">
            <w:pPr>
              <w:pStyle w:val="TAC"/>
            </w:pPr>
            <w:r>
              <w:t xml:space="preserve">TTI length=14 </w:t>
            </w:r>
          </w:p>
        </w:tc>
      </w:tr>
      <w:tr w:rsidR="001977F3" w14:paraId="30FAB53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04A58C5"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F3C2F2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2EA67E7" w14:textId="77777777" w:rsidR="001977F3" w:rsidRDefault="001977F3" w:rsidP="00E57498">
            <w:pPr>
              <w:pStyle w:val="TAC"/>
            </w:pPr>
            <w:r>
              <w:t>0.38 dB</w:t>
            </w:r>
          </w:p>
          <w:p w14:paraId="15A0D63F"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5647F3B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15EBD7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A96E78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A3CFE76" w14:textId="77777777" w:rsidR="001977F3" w:rsidRDefault="001977F3" w:rsidP="00E57498">
            <w:pPr>
              <w:pStyle w:val="TAC"/>
              <w:rPr>
                <w:b/>
                <w:noProof/>
                <w:sz w:val="22"/>
              </w:rPr>
            </w:pPr>
          </w:p>
        </w:tc>
      </w:tr>
      <w:tr w:rsidR="001977F3" w14:paraId="19EC297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D077366"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1E2D72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6652832" w14:textId="77777777" w:rsidR="001977F3" w:rsidRDefault="001977F3" w:rsidP="00E57498">
            <w:pPr>
              <w:pStyle w:val="TAC"/>
            </w:pPr>
            <w:r>
              <w:t>13.19 dB</w:t>
            </w:r>
          </w:p>
          <w:p w14:paraId="61C3DA02" w14:textId="77777777" w:rsidR="001977F3" w:rsidRDefault="001977F3" w:rsidP="00E57498">
            <w:pPr>
              <w:pStyle w:val="TAC"/>
            </w:pPr>
            <w:r>
              <w:t>11.28 Mbps</w:t>
            </w:r>
          </w:p>
        </w:tc>
        <w:tc>
          <w:tcPr>
            <w:tcW w:w="0" w:type="auto"/>
            <w:tcBorders>
              <w:top w:val="outset" w:sz="6" w:space="0" w:color="auto"/>
              <w:left w:val="outset" w:sz="6" w:space="0" w:color="auto"/>
              <w:bottom w:val="outset" w:sz="6" w:space="0" w:color="auto"/>
              <w:right w:val="outset" w:sz="6" w:space="0" w:color="auto"/>
            </w:tcBorders>
          </w:tcPr>
          <w:p w14:paraId="318F626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4BE136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AFB536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6BB48FF" w14:textId="77777777" w:rsidR="001977F3" w:rsidRDefault="001977F3" w:rsidP="00E57498">
            <w:pPr>
              <w:pStyle w:val="TAC"/>
              <w:rPr>
                <w:b/>
                <w:noProof/>
                <w:sz w:val="22"/>
              </w:rPr>
            </w:pPr>
          </w:p>
        </w:tc>
      </w:tr>
      <w:tr w:rsidR="001977F3" w14:paraId="6B17B19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4008BDC"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4023C8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D8FD6F"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637F3E8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38D90A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8F38D4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27F5CCC" w14:textId="77777777" w:rsidR="001977F3" w:rsidRDefault="001977F3" w:rsidP="00E57498">
            <w:pPr>
              <w:pStyle w:val="TAC"/>
              <w:rPr>
                <w:b/>
                <w:noProof/>
                <w:sz w:val="22"/>
              </w:rPr>
            </w:pPr>
          </w:p>
        </w:tc>
      </w:tr>
      <w:tr w:rsidR="001977F3" w14:paraId="5674D0B9"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0704992C"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14:paraId="41C0FD17"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5A783BB2" w14:textId="77777777" w:rsidR="001977F3" w:rsidRDefault="001977F3" w:rsidP="00E57498">
            <w:pPr>
              <w:pStyle w:val="TAC"/>
            </w:pPr>
            <w:r>
              <w:t>SNR at 10% BLER</w:t>
            </w:r>
            <w:r>
              <w:br/>
              <w:t xml:space="preserve">Throughtpu </w:t>
            </w:r>
          </w:p>
        </w:tc>
        <w:tc>
          <w:tcPr>
            <w:tcW w:w="0" w:type="auto"/>
            <w:tcBorders>
              <w:top w:val="outset" w:sz="6" w:space="0" w:color="auto"/>
              <w:left w:val="outset" w:sz="6" w:space="0" w:color="auto"/>
              <w:bottom w:val="outset" w:sz="6" w:space="0" w:color="auto"/>
              <w:right w:val="outset" w:sz="6" w:space="0" w:color="auto"/>
            </w:tcBorders>
            <w:vAlign w:val="center"/>
          </w:tcPr>
          <w:p w14:paraId="51970A7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2A7A035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5DE5D8C"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5EB787E5"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41E53355"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10EF273D" w14:textId="77777777" w:rsidR="001977F3" w:rsidRDefault="001977F3" w:rsidP="00E57498">
            <w:pPr>
              <w:pStyle w:val="TAC"/>
            </w:pPr>
            <w:r>
              <w:t xml:space="preserve">TTI length=14 </w:t>
            </w:r>
          </w:p>
        </w:tc>
      </w:tr>
      <w:tr w:rsidR="001977F3" w14:paraId="32B21C6F"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23BA4275"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3B9459F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4B71C7" w14:textId="77777777" w:rsidR="001977F3" w:rsidRDefault="001977F3" w:rsidP="00E57498">
            <w:pPr>
              <w:pStyle w:val="TAC"/>
            </w:pPr>
            <w:r>
              <w:t>0 dB</w:t>
            </w:r>
          </w:p>
          <w:p w14:paraId="7A58C977" w14:textId="77777777" w:rsidR="001977F3" w:rsidRDefault="001977F3" w:rsidP="00E57498">
            <w:pPr>
              <w:pStyle w:val="TAC"/>
            </w:pPr>
            <w:r>
              <w:t>2.9 Mbps</w:t>
            </w:r>
          </w:p>
        </w:tc>
        <w:tc>
          <w:tcPr>
            <w:tcW w:w="0" w:type="auto"/>
            <w:tcBorders>
              <w:top w:val="outset" w:sz="6" w:space="0" w:color="auto"/>
              <w:left w:val="outset" w:sz="6" w:space="0" w:color="auto"/>
              <w:bottom w:val="outset" w:sz="6" w:space="0" w:color="auto"/>
              <w:right w:val="outset" w:sz="6" w:space="0" w:color="auto"/>
            </w:tcBorders>
          </w:tcPr>
          <w:p w14:paraId="3B35C2D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8802EB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88DB579" w14:textId="77777777" w:rsidR="001977F3" w:rsidRDefault="001977F3" w:rsidP="00E57498">
            <w:pPr>
              <w:pStyle w:val="TAC"/>
            </w:pPr>
            <w:r>
              <w:t>-0.2 dB</w:t>
            </w:r>
          </w:p>
          <w:p w14:paraId="3F7787E6" w14:textId="77777777" w:rsidR="001977F3"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vAlign w:val="center"/>
          </w:tcPr>
          <w:p w14:paraId="67A54B15" w14:textId="77777777" w:rsidR="001977F3" w:rsidRDefault="001977F3" w:rsidP="00E57498">
            <w:pPr>
              <w:pStyle w:val="TAC"/>
            </w:pPr>
            <w:r>
              <w:t>-0.4 dB</w:t>
            </w:r>
          </w:p>
          <w:p w14:paraId="4B3E5E3D" w14:textId="77777777" w:rsidR="001977F3" w:rsidRDefault="001977F3" w:rsidP="00E57498">
            <w:pPr>
              <w:pStyle w:val="TAC"/>
            </w:pPr>
            <w:r>
              <w:t>3.6 Mbps</w:t>
            </w:r>
          </w:p>
        </w:tc>
      </w:tr>
      <w:tr w:rsidR="001977F3" w14:paraId="681E21B9"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75F992B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27F09E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AC4B1F" w14:textId="77777777" w:rsidR="001977F3" w:rsidRDefault="001977F3" w:rsidP="00E57498">
            <w:pPr>
              <w:pStyle w:val="TAC"/>
            </w:pPr>
            <w:r>
              <w:t>11.9 dB</w:t>
            </w:r>
          </w:p>
          <w:p w14:paraId="12CABA6F" w14:textId="77777777" w:rsidR="001977F3" w:rsidRDefault="001977F3" w:rsidP="00E57498">
            <w:pPr>
              <w:pStyle w:val="TAC"/>
            </w:pPr>
            <w:r>
              <w:t>12.96 Mbps</w:t>
            </w:r>
          </w:p>
        </w:tc>
        <w:tc>
          <w:tcPr>
            <w:tcW w:w="0" w:type="auto"/>
            <w:tcBorders>
              <w:top w:val="outset" w:sz="6" w:space="0" w:color="auto"/>
              <w:left w:val="outset" w:sz="6" w:space="0" w:color="auto"/>
              <w:bottom w:val="outset" w:sz="6" w:space="0" w:color="auto"/>
              <w:right w:val="outset" w:sz="6" w:space="0" w:color="auto"/>
            </w:tcBorders>
          </w:tcPr>
          <w:p w14:paraId="065EFA7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4BB34F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CEAE49C" w14:textId="77777777" w:rsidR="001977F3" w:rsidRDefault="001977F3" w:rsidP="00E57498">
            <w:pPr>
              <w:pStyle w:val="TAC"/>
            </w:pPr>
            <w:r>
              <w:t>13.1 dB</w:t>
            </w:r>
          </w:p>
          <w:p w14:paraId="7A50ED17" w14:textId="77777777" w:rsidR="001977F3" w:rsidRDefault="001977F3" w:rsidP="00E57498">
            <w:pPr>
              <w:pStyle w:val="TAC"/>
            </w:pPr>
            <w:r>
              <w:t>16.1 Mbps</w:t>
            </w:r>
          </w:p>
        </w:tc>
        <w:tc>
          <w:tcPr>
            <w:tcW w:w="0" w:type="auto"/>
            <w:tcBorders>
              <w:top w:val="outset" w:sz="6" w:space="0" w:color="auto"/>
              <w:left w:val="outset" w:sz="6" w:space="0" w:color="auto"/>
              <w:bottom w:val="outset" w:sz="6" w:space="0" w:color="auto"/>
              <w:right w:val="outset" w:sz="6" w:space="0" w:color="auto"/>
            </w:tcBorders>
            <w:vAlign w:val="center"/>
          </w:tcPr>
          <w:p w14:paraId="0DA482F2" w14:textId="77777777" w:rsidR="001977F3" w:rsidRDefault="001977F3" w:rsidP="00E57498">
            <w:pPr>
              <w:pStyle w:val="TAC"/>
            </w:pPr>
            <w:r>
              <w:t>13.3 dB</w:t>
            </w:r>
          </w:p>
          <w:p w14:paraId="7B402D7E" w14:textId="77777777" w:rsidR="001977F3" w:rsidRDefault="001977F3" w:rsidP="00E57498">
            <w:pPr>
              <w:pStyle w:val="TAC"/>
            </w:pPr>
            <w:r>
              <w:t>16.2 Mbps</w:t>
            </w:r>
          </w:p>
        </w:tc>
      </w:tr>
      <w:tr w:rsidR="001977F3" w14:paraId="2A943742"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6700A639"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1EF5C7C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5FCF1EE" w14:textId="77777777" w:rsidR="001977F3" w:rsidRDefault="001977F3" w:rsidP="00E57498">
            <w:pPr>
              <w:pStyle w:val="TAC"/>
            </w:pPr>
            <w:r>
              <w:t>19.8 dB</w:t>
            </w:r>
          </w:p>
          <w:p w14:paraId="63DA27DA" w14:textId="77777777" w:rsidR="001977F3" w:rsidRDefault="001977F3" w:rsidP="00E57498">
            <w:pPr>
              <w:pStyle w:val="TAC"/>
            </w:pPr>
            <w:r>
              <w:t>25 Mbps</w:t>
            </w:r>
          </w:p>
        </w:tc>
        <w:tc>
          <w:tcPr>
            <w:tcW w:w="0" w:type="auto"/>
            <w:tcBorders>
              <w:top w:val="outset" w:sz="6" w:space="0" w:color="auto"/>
              <w:left w:val="outset" w:sz="6" w:space="0" w:color="auto"/>
              <w:bottom w:val="outset" w:sz="6" w:space="0" w:color="auto"/>
              <w:right w:val="outset" w:sz="6" w:space="0" w:color="auto"/>
            </w:tcBorders>
          </w:tcPr>
          <w:p w14:paraId="4337C1B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0F7C6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625072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58FA3A1" w14:textId="77777777" w:rsidR="001977F3" w:rsidRDefault="001977F3" w:rsidP="00E57498">
            <w:pPr>
              <w:pStyle w:val="TAC"/>
            </w:pPr>
            <w:r>
              <w:t>21.5 dB</w:t>
            </w:r>
          </w:p>
          <w:p w14:paraId="62853020" w14:textId="77777777" w:rsidR="001977F3" w:rsidRDefault="001977F3" w:rsidP="00E57498">
            <w:pPr>
              <w:pStyle w:val="TAC"/>
            </w:pPr>
            <w:r>
              <w:t>27 Mbps</w:t>
            </w:r>
          </w:p>
        </w:tc>
      </w:tr>
      <w:tr w:rsidR="001977F3" w14:paraId="62411720"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318AD94" w14:textId="77777777" w:rsidR="001977F3" w:rsidRDefault="001977F3" w:rsidP="00E57498">
            <w:pPr>
              <w:pStyle w:val="TAC"/>
            </w:pPr>
            <w:r>
              <w:t xml:space="preserve">R1-163264 / Source 11 </w:t>
            </w:r>
            <w:r>
              <w:tab/>
            </w:r>
            <w:r>
              <w:br/>
              <w:t>50 PRB, 10 MHz system bandwidth</w:t>
            </w:r>
          </w:p>
          <w:p w14:paraId="34C7CEFF" w14:textId="77777777" w:rsidR="001977F3" w:rsidRDefault="001977F3" w:rsidP="00E57498">
            <w:pPr>
              <w:pStyle w:val="TAC"/>
            </w:pPr>
            <w:r>
              <w:t>DM-RS available in every TTI</w:t>
            </w:r>
          </w:p>
          <w:p w14:paraId="705CEA5F" w14:textId="77777777" w:rsidR="001977F3" w:rsidRDefault="001977F3" w:rsidP="00E57498">
            <w:pPr>
              <w:pStyle w:val="TAC"/>
            </w:pPr>
            <w:r>
              <w:t>DMRS density 6RE per PRB in sTTI/12RE per PRB in TTI</w:t>
            </w:r>
          </w:p>
          <w:p w14:paraId="37982145" w14:textId="77777777" w:rsidR="001977F3" w:rsidRDefault="001977F3" w:rsidP="00E57498">
            <w:pPr>
              <w:pStyle w:val="TAC"/>
            </w:pPr>
            <w:r>
              <w:t>Channel estimation performed with 3PRB granularity</w:t>
            </w:r>
          </w:p>
        </w:tc>
      </w:tr>
      <w:tr w:rsidR="001977F3" w14:paraId="296EEB45"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76211644"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14:paraId="6E602144"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78E9239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30640E1"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41F3AB10"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3BF66EE9"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7809C246" w14:textId="77777777" w:rsidR="001977F3" w:rsidRDefault="001977F3" w:rsidP="00E57498">
            <w:pPr>
              <w:pStyle w:val="TAC"/>
            </w:pPr>
            <w:r>
              <w:t xml:space="preserve">TTI length=14 </w:t>
            </w:r>
          </w:p>
        </w:tc>
      </w:tr>
      <w:tr w:rsidR="001977F3" w14:paraId="4FDA6FEE"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1F448904"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234914D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B1C417" w14:textId="77777777" w:rsidR="001977F3" w:rsidRDefault="001977F3" w:rsidP="00E57498">
            <w:pPr>
              <w:pStyle w:val="TAC"/>
            </w:pPr>
            <w:r>
              <w:t>0 dB</w:t>
            </w:r>
          </w:p>
          <w:p w14:paraId="4FBC787A" w14:textId="77777777" w:rsidR="001977F3" w:rsidRDefault="001977F3" w:rsidP="00E57498">
            <w:pPr>
              <w:pStyle w:val="TAC"/>
            </w:pPr>
            <w:r>
              <w:t>3.42 Mbps</w:t>
            </w:r>
          </w:p>
        </w:tc>
        <w:tc>
          <w:tcPr>
            <w:tcW w:w="0" w:type="auto"/>
            <w:tcBorders>
              <w:top w:val="outset" w:sz="6" w:space="0" w:color="auto"/>
              <w:left w:val="outset" w:sz="6" w:space="0" w:color="auto"/>
              <w:bottom w:val="outset" w:sz="6" w:space="0" w:color="auto"/>
              <w:right w:val="outset" w:sz="6" w:space="0" w:color="auto"/>
            </w:tcBorders>
          </w:tcPr>
          <w:p w14:paraId="0C66BD2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C73836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68487B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5566E83" w14:textId="77777777" w:rsidR="001977F3" w:rsidRDefault="001977F3" w:rsidP="00E57498">
            <w:pPr>
              <w:pStyle w:val="TAC"/>
              <w:rPr>
                <w:b/>
                <w:noProof/>
                <w:sz w:val="22"/>
              </w:rPr>
            </w:pPr>
          </w:p>
        </w:tc>
      </w:tr>
      <w:tr w:rsidR="001977F3" w14:paraId="08D2C51F"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0A04DD3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77A78C6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1C31EB1" w14:textId="77777777" w:rsidR="001977F3" w:rsidRDefault="001977F3" w:rsidP="00E57498">
            <w:pPr>
              <w:pStyle w:val="TAC"/>
            </w:pPr>
            <w:r>
              <w:t>12.5 dB</w:t>
            </w:r>
          </w:p>
          <w:p w14:paraId="657D581F" w14:textId="77777777" w:rsidR="001977F3" w:rsidRDefault="001977F3" w:rsidP="00E57498">
            <w:pPr>
              <w:pStyle w:val="TAC"/>
            </w:pPr>
            <w:r>
              <w:t>15.25 Mbps</w:t>
            </w:r>
          </w:p>
        </w:tc>
        <w:tc>
          <w:tcPr>
            <w:tcW w:w="0" w:type="auto"/>
            <w:tcBorders>
              <w:top w:val="outset" w:sz="6" w:space="0" w:color="auto"/>
              <w:left w:val="outset" w:sz="6" w:space="0" w:color="auto"/>
              <w:bottom w:val="outset" w:sz="6" w:space="0" w:color="auto"/>
              <w:right w:val="outset" w:sz="6" w:space="0" w:color="auto"/>
            </w:tcBorders>
          </w:tcPr>
          <w:p w14:paraId="14AA85C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CDB58C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5E954D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36946ED" w14:textId="77777777" w:rsidR="001977F3" w:rsidRDefault="001977F3" w:rsidP="00E57498">
            <w:pPr>
              <w:pStyle w:val="TAC"/>
              <w:rPr>
                <w:b/>
                <w:noProof/>
                <w:sz w:val="22"/>
              </w:rPr>
            </w:pPr>
          </w:p>
        </w:tc>
      </w:tr>
      <w:tr w:rsidR="001977F3" w14:paraId="0E50B99B"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18E0F3A1"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08EF3844"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C4E34D6" w14:textId="77777777" w:rsidR="001977F3" w:rsidRDefault="001977F3" w:rsidP="00E57498">
            <w:pPr>
              <w:pStyle w:val="TAC"/>
            </w:pPr>
            <w:r>
              <w:t>23.5 dB</w:t>
            </w:r>
          </w:p>
          <w:p w14:paraId="3F4DCF0F" w14:textId="77777777" w:rsidR="001977F3" w:rsidRDefault="001977F3" w:rsidP="00E57498">
            <w:pPr>
              <w:pStyle w:val="TAC"/>
            </w:pPr>
            <w:r>
              <w:t>25 Mbps</w:t>
            </w:r>
          </w:p>
        </w:tc>
        <w:tc>
          <w:tcPr>
            <w:tcW w:w="0" w:type="auto"/>
            <w:tcBorders>
              <w:top w:val="outset" w:sz="6" w:space="0" w:color="auto"/>
              <w:left w:val="outset" w:sz="6" w:space="0" w:color="auto"/>
              <w:bottom w:val="outset" w:sz="6" w:space="0" w:color="auto"/>
              <w:right w:val="outset" w:sz="6" w:space="0" w:color="auto"/>
            </w:tcBorders>
          </w:tcPr>
          <w:p w14:paraId="270D39B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16BA4A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997801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419D6C3" w14:textId="77777777" w:rsidR="001977F3" w:rsidRDefault="001977F3" w:rsidP="00E57498">
            <w:pPr>
              <w:pStyle w:val="TAC"/>
              <w:rPr>
                <w:b/>
                <w:noProof/>
                <w:sz w:val="22"/>
              </w:rPr>
            </w:pPr>
          </w:p>
        </w:tc>
      </w:tr>
      <w:tr w:rsidR="001977F3" w14:paraId="1781911B"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49ED1CB7" w14:textId="77777777" w:rsidR="001977F3" w:rsidRDefault="001977F3" w:rsidP="00E57498">
            <w:pPr>
              <w:pStyle w:val="TAC"/>
            </w:pPr>
            <w:r>
              <w:t xml:space="preserve">R1-163264 / Source 11 </w:t>
            </w:r>
            <w:r>
              <w:br/>
              <w:t>50 PRB, 10 MHz system bandwidth</w:t>
            </w:r>
          </w:p>
          <w:p w14:paraId="2873752B" w14:textId="77777777" w:rsidR="001977F3" w:rsidRDefault="001977F3" w:rsidP="00E57498">
            <w:pPr>
              <w:pStyle w:val="TAC"/>
            </w:pPr>
            <w:r>
              <w:t>DMRS only available in every second TTI</w:t>
            </w:r>
          </w:p>
          <w:p w14:paraId="7062C08B" w14:textId="77777777" w:rsidR="001977F3" w:rsidRDefault="001977F3" w:rsidP="00E57498">
            <w:pPr>
              <w:pStyle w:val="TAC"/>
            </w:pPr>
            <w:r>
              <w:t>DMRS density 6RE per PRB in sTTI/12RE per PRB in TTI</w:t>
            </w:r>
            <w:r>
              <w:br/>
              <w:t>Channel estimation performed with 3PRB granularity</w:t>
            </w:r>
          </w:p>
        </w:tc>
      </w:tr>
      <w:tr w:rsidR="001977F3" w14:paraId="13265185"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60A86EFB" w14:textId="77777777"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38B67989"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4B615B41"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0F6A85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41A45E9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59CD394B"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311BD0CF" w14:textId="77777777" w:rsidR="001977F3" w:rsidRDefault="001977F3" w:rsidP="00E57498">
            <w:pPr>
              <w:pStyle w:val="TAC"/>
            </w:pPr>
            <w:r>
              <w:t xml:space="preserve">TTI length=14 </w:t>
            </w:r>
          </w:p>
        </w:tc>
      </w:tr>
      <w:tr w:rsidR="001977F3" w14:paraId="707B88FC"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40121742"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111324C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677C6E8" w14:textId="77777777" w:rsidR="001977F3" w:rsidRDefault="001977F3" w:rsidP="00E57498">
            <w:pPr>
              <w:pStyle w:val="TAC"/>
            </w:pPr>
            <w:r>
              <w:t>0.5 dB</w:t>
            </w:r>
          </w:p>
          <w:p w14:paraId="5C16847A" w14:textId="77777777" w:rsidR="001977F3"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14:paraId="66E5201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F0E435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13B3B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8675D85" w14:textId="77777777" w:rsidR="001977F3" w:rsidRDefault="001977F3" w:rsidP="00E57498">
            <w:pPr>
              <w:pStyle w:val="TAC"/>
              <w:rPr>
                <w:b/>
                <w:noProof/>
                <w:sz w:val="22"/>
              </w:rPr>
            </w:pPr>
          </w:p>
        </w:tc>
      </w:tr>
      <w:tr w:rsidR="001977F3" w14:paraId="74BAB876"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4E432B4D"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1E0F74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7B0B27" w14:textId="77777777" w:rsidR="001977F3" w:rsidRDefault="001977F3" w:rsidP="00E57498">
            <w:pPr>
              <w:pStyle w:val="TAC"/>
            </w:pPr>
            <w:r>
              <w:t>12.5 dB</w:t>
            </w:r>
          </w:p>
          <w:p w14:paraId="41679F07" w14:textId="77777777" w:rsidR="001977F3" w:rsidRDefault="001977F3" w:rsidP="00E57498">
            <w:pPr>
              <w:pStyle w:val="TAC"/>
            </w:pPr>
            <w:r>
              <w:t>14.59 Mbps</w:t>
            </w:r>
          </w:p>
        </w:tc>
        <w:tc>
          <w:tcPr>
            <w:tcW w:w="0" w:type="auto"/>
            <w:tcBorders>
              <w:top w:val="outset" w:sz="6" w:space="0" w:color="auto"/>
              <w:left w:val="outset" w:sz="6" w:space="0" w:color="auto"/>
              <w:bottom w:val="outset" w:sz="6" w:space="0" w:color="auto"/>
              <w:right w:val="outset" w:sz="6" w:space="0" w:color="auto"/>
            </w:tcBorders>
          </w:tcPr>
          <w:p w14:paraId="3F4CA17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9DA33F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3090C6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2DE518" w14:textId="77777777" w:rsidR="001977F3" w:rsidRDefault="001977F3" w:rsidP="00E57498">
            <w:pPr>
              <w:pStyle w:val="TAC"/>
              <w:rPr>
                <w:b/>
                <w:noProof/>
                <w:sz w:val="22"/>
              </w:rPr>
            </w:pPr>
          </w:p>
        </w:tc>
      </w:tr>
      <w:tr w:rsidR="001977F3" w14:paraId="675D9F10"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3A43728A"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88DF2B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8A56DD7" w14:textId="77777777" w:rsidR="001977F3" w:rsidRDefault="001977F3" w:rsidP="00E57498">
            <w:pPr>
              <w:pStyle w:val="TAC"/>
            </w:pPr>
            <w:r>
              <w:t>21.9 dB</w:t>
            </w:r>
          </w:p>
          <w:p w14:paraId="4D738149" w14:textId="77777777" w:rsidR="001977F3" w:rsidRDefault="001977F3" w:rsidP="00E57498">
            <w:pPr>
              <w:pStyle w:val="TAC"/>
            </w:pPr>
            <w:r>
              <w:t>24.3 Mbps</w:t>
            </w:r>
          </w:p>
        </w:tc>
        <w:tc>
          <w:tcPr>
            <w:tcW w:w="0" w:type="auto"/>
            <w:tcBorders>
              <w:top w:val="outset" w:sz="6" w:space="0" w:color="auto"/>
              <w:left w:val="outset" w:sz="6" w:space="0" w:color="auto"/>
              <w:bottom w:val="outset" w:sz="6" w:space="0" w:color="auto"/>
              <w:right w:val="outset" w:sz="6" w:space="0" w:color="auto"/>
            </w:tcBorders>
          </w:tcPr>
          <w:p w14:paraId="63339F7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E7A73A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AB4719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7767B1C" w14:textId="77777777" w:rsidR="001977F3" w:rsidRDefault="001977F3" w:rsidP="00E57498">
            <w:pPr>
              <w:pStyle w:val="TAC"/>
              <w:rPr>
                <w:b/>
                <w:noProof/>
                <w:sz w:val="22"/>
              </w:rPr>
            </w:pPr>
          </w:p>
        </w:tc>
      </w:tr>
      <w:tr w:rsidR="001977F3" w14:paraId="4682CEAE"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0DAC0401" w14:textId="77777777" w:rsidR="001977F3" w:rsidRDefault="001977F3" w:rsidP="00E57498">
            <w:pPr>
              <w:pStyle w:val="TAC"/>
            </w:pPr>
            <w:r>
              <w:t xml:space="preserve">R1-163264 / Source 11 </w:t>
            </w:r>
            <w:r>
              <w:br/>
              <w:t>50 PRB, 10 MHz system bandwidth</w:t>
            </w:r>
          </w:p>
          <w:p w14:paraId="1B225004" w14:textId="77777777" w:rsidR="001977F3" w:rsidRDefault="001977F3" w:rsidP="00E57498">
            <w:pPr>
              <w:pStyle w:val="TAC"/>
            </w:pPr>
            <w:r>
              <w:t>Bundled pattern over 3 PRBs (total 12RE per 3PRB)</w:t>
            </w:r>
          </w:p>
          <w:p w14:paraId="0E645F08" w14:textId="77777777" w:rsidR="001977F3" w:rsidRDefault="001977F3" w:rsidP="00E57498">
            <w:pPr>
              <w:pStyle w:val="TAC"/>
            </w:pPr>
            <w:r>
              <w:t>DMRS available in every TTI</w:t>
            </w:r>
          </w:p>
          <w:p w14:paraId="3B9E6483" w14:textId="77777777" w:rsidR="001977F3" w:rsidRDefault="001977F3" w:rsidP="00E57498">
            <w:pPr>
              <w:pStyle w:val="TAC"/>
            </w:pPr>
            <w:r>
              <w:t>Channel estimation performed with 3PRB granularity</w:t>
            </w:r>
          </w:p>
        </w:tc>
      </w:tr>
      <w:tr w:rsidR="001977F3" w14:paraId="20F10EC7"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233FC1EE"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14:paraId="5FFF7D55"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677816B8"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50C7FD1"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4B9028C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74792871"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67116232" w14:textId="77777777" w:rsidR="001977F3" w:rsidRDefault="001977F3" w:rsidP="00E57498">
            <w:pPr>
              <w:pStyle w:val="TAC"/>
            </w:pPr>
            <w:r>
              <w:t xml:space="preserve">TTI length=14 </w:t>
            </w:r>
          </w:p>
        </w:tc>
      </w:tr>
      <w:tr w:rsidR="001977F3" w14:paraId="3CF2CDB9"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5AD0B05F"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130B22A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D3E0B7C" w14:textId="77777777" w:rsidR="001977F3" w:rsidRDefault="001977F3" w:rsidP="00E57498">
            <w:pPr>
              <w:pStyle w:val="TAC"/>
            </w:pPr>
            <w:r>
              <w:t>0.5 dB</w:t>
            </w:r>
          </w:p>
          <w:p w14:paraId="404B5635" w14:textId="77777777" w:rsidR="001977F3" w:rsidRDefault="001977F3" w:rsidP="00E57498">
            <w:pPr>
              <w:pStyle w:val="TAC"/>
            </w:pPr>
            <w:r>
              <w:t>3.6 Mbps</w:t>
            </w:r>
          </w:p>
        </w:tc>
        <w:tc>
          <w:tcPr>
            <w:tcW w:w="0" w:type="auto"/>
            <w:tcBorders>
              <w:top w:val="outset" w:sz="6" w:space="0" w:color="auto"/>
              <w:left w:val="outset" w:sz="6" w:space="0" w:color="auto"/>
              <w:bottom w:val="outset" w:sz="6" w:space="0" w:color="auto"/>
              <w:right w:val="outset" w:sz="6" w:space="0" w:color="auto"/>
            </w:tcBorders>
          </w:tcPr>
          <w:p w14:paraId="2537180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A0B5A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965B8F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E75816B" w14:textId="77777777" w:rsidR="001977F3" w:rsidRDefault="001977F3" w:rsidP="00E57498">
            <w:pPr>
              <w:pStyle w:val="TAC"/>
              <w:rPr>
                <w:b/>
                <w:noProof/>
                <w:sz w:val="22"/>
              </w:rPr>
            </w:pPr>
          </w:p>
        </w:tc>
      </w:tr>
      <w:tr w:rsidR="001977F3" w14:paraId="4F5A5D72"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49CB029B"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C2FCA5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071C013" w14:textId="77777777" w:rsidR="001977F3" w:rsidRDefault="001977F3" w:rsidP="00E57498">
            <w:pPr>
              <w:pStyle w:val="TAC"/>
            </w:pPr>
            <w:r>
              <w:t>13 dB</w:t>
            </w:r>
          </w:p>
          <w:p w14:paraId="46E25E49" w14:textId="77777777" w:rsidR="001977F3" w:rsidRDefault="001977F3" w:rsidP="00E57498">
            <w:pPr>
              <w:pStyle w:val="TAC"/>
            </w:pPr>
            <w:r>
              <w:t>16.2 Mbps</w:t>
            </w:r>
          </w:p>
        </w:tc>
        <w:tc>
          <w:tcPr>
            <w:tcW w:w="0" w:type="auto"/>
            <w:tcBorders>
              <w:top w:val="outset" w:sz="6" w:space="0" w:color="auto"/>
              <w:left w:val="outset" w:sz="6" w:space="0" w:color="auto"/>
              <w:bottom w:val="outset" w:sz="6" w:space="0" w:color="auto"/>
              <w:right w:val="outset" w:sz="6" w:space="0" w:color="auto"/>
            </w:tcBorders>
          </w:tcPr>
          <w:p w14:paraId="7547F80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501FDE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87661F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98C215" w14:textId="77777777" w:rsidR="001977F3" w:rsidRDefault="001977F3" w:rsidP="00E57498">
            <w:pPr>
              <w:pStyle w:val="TAC"/>
              <w:rPr>
                <w:b/>
                <w:noProof/>
                <w:sz w:val="22"/>
              </w:rPr>
            </w:pPr>
          </w:p>
        </w:tc>
      </w:tr>
      <w:tr w:rsidR="001977F3" w14:paraId="5ABB00B5" w14:textId="77777777" w:rsidTr="0013522F">
        <w:tc>
          <w:tcPr>
            <w:tcW w:w="0" w:type="auto"/>
            <w:tcBorders>
              <w:top w:val="outset" w:sz="6" w:space="0" w:color="auto"/>
              <w:left w:val="outset" w:sz="6" w:space="0" w:color="auto"/>
              <w:bottom w:val="outset" w:sz="6" w:space="0" w:color="auto"/>
              <w:right w:val="outset" w:sz="6" w:space="0" w:color="auto"/>
            </w:tcBorders>
            <w:vAlign w:val="center"/>
          </w:tcPr>
          <w:p w14:paraId="58BFB2A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D34D0F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E422F1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C161DA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77CCA2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9648B1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137F4E7" w14:textId="77777777" w:rsidR="001977F3" w:rsidRDefault="001977F3" w:rsidP="00E57498">
            <w:pPr>
              <w:pStyle w:val="TAC"/>
              <w:rPr>
                <w:b/>
                <w:noProof/>
                <w:sz w:val="22"/>
              </w:rPr>
            </w:pPr>
          </w:p>
        </w:tc>
      </w:tr>
      <w:tr w:rsidR="001977F3" w14:paraId="453AB568"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531701D6" w14:textId="77777777" w:rsidR="001977F3" w:rsidRDefault="001977F3" w:rsidP="00E57498">
            <w:pPr>
              <w:pStyle w:val="TAC"/>
            </w:pPr>
            <w:r>
              <w:t xml:space="preserve">R1-163264 / Source 11 </w:t>
            </w:r>
            <w:r>
              <w:br/>
              <w:t>50 PRB, 10 MHz system bandwidth</w:t>
            </w:r>
          </w:p>
          <w:p w14:paraId="34AE4B21" w14:textId="77777777" w:rsidR="001977F3" w:rsidRDefault="001977F3" w:rsidP="00E57498">
            <w:pPr>
              <w:pStyle w:val="TAC"/>
            </w:pPr>
            <w:r>
              <w:t>Bundled pattern over 3 PRBs (total 12RE per 3PRB)</w:t>
            </w:r>
          </w:p>
          <w:p w14:paraId="1D850968" w14:textId="77777777" w:rsidR="001977F3" w:rsidRDefault="001977F3" w:rsidP="00E57498">
            <w:pPr>
              <w:pStyle w:val="TAC"/>
            </w:pPr>
            <w:r>
              <w:t>DM-RS only available in every second TTI</w:t>
            </w:r>
          </w:p>
          <w:p w14:paraId="13C69B26" w14:textId="77777777" w:rsidR="001977F3" w:rsidRDefault="001977F3" w:rsidP="00E57498">
            <w:pPr>
              <w:pStyle w:val="TAC"/>
            </w:pPr>
            <w:r>
              <w:t>Channel estimation performed with 3PRB granularity</w:t>
            </w:r>
          </w:p>
        </w:tc>
      </w:tr>
      <w:tr w:rsidR="00B33630" w14:paraId="528C5CAC" w14:textId="77777777" w:rsidTr="00ED348A">
        <w:tc>
          <w:tcPr>
            <w:tcW w:w="0" w:type="auto"/>
            <w:tcBorders>
              <w:top w:val="outset" w:sz="6" w:space="0" w:color="auto"/>
              <w:left w:val="outset" w:sz="6" w:space="0" w:color="auto"/>
              <w:bottom w:val="outset" w:sz="6" w:space="0" w:color="auto"/>
              <w:right w:val="outset" w:sz="6" w:space="0" w:color="auto"/>
            </w:tcBorders>
            <w:vAlign w:val="center"/>
          </w:tcPr>
          <w:p w14:paraId="784E1DE3" w14:textId="77777777" w:rsidR="00B33630" w:rsidRDefault="00B33630" w:rsidP="00ED348A">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tcPr>
          <w:p w14:paraId="67DD75C3" w14:textId="77777777" w:rsidR="00B33630" w:rsidRDefault="00B33630"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35FBB40C" w14:textId="77777777" w:rsidR="00B33630" w:rsidRDefault="00B33630"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4371404" w14:textId="77777777" w:rsidR="00B33630" w:rsidRDefault="00B33630" w:rsidP="00ED348A">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2007A743" w14:textId="77777777" w:rsidR="00B33630" w:rsidRDefault="00B33630"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60A86598" w14:textId="77777777" w:rsidR="00B33630" w:rsidRDefault="00B33630"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374E5129" w14:textId="77777777" w:rsidR="00B33630" w:rsidRDefault="00B33630" w:rsidP="00ED348A">
            <w:pPr>
              <w:pStyle w:val="TAC"/>
            </w:pPr>
            <w:r>
              <w:t xml:space="preserve">TTI length=14 </w:t>
            </w:r>
          </w:p>
        </w:tc>
      </w:tr>
      <w:tr w:rsidR="00B33630" w14:paraId="0517567A" w14:textId="77777777" w:rsidTr="00ED348A">
        <w:tc>
          <w:tcPr>
            <w:tcW w:w="0" w:type="auto"/>
            <w:tcBorders>
              <w:top w:val="outset" w:sz="6" w:space="0" w:color="auto"/>
              <w:left w:val="outset" w:sz="6" w:space="0" w:color="auto"/>
              <w:bottom w:val="outset" w:sz="6" w:space="0" w:color="auto"/>
              <w:right w:val="outset" w:sz="6" w:space="0" w:color="auto"/>
            </w:tcBorders>
            <w:vAlign w:val="center"/>
          </w:tcPr>
          <w:p w14:paraId="6DCC16F6" w14:textId="77777777" w:rsidR="00B33630" w:rsidRDefault="00B33630"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4999CB76"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C1F3D84" w14:textId="77777777" w:rsidR="00B33630" w:rsidRDefault="00B33630" w:rsidP="00ED348A">
            <w:pPr>
              <w:pStyle w:val="TAC"/>
            </w:pPr>
            <w:r>
              <w:rPr>
                <w:rFonts w:hint="eastAsia"/>
                <w:lang w:eastAsia="zh-CN"/>
              </w:rPr>
              <w:t>-0.6</w:t>
            </w:r>
            <w:r>
              <w:t xml:space="preserve"> dB</w:t>
            </w:r>
          </w:p>
          <w:p w14:paraId="4587CE04" w14:textId="77777777" w:rsidR="00B33630" w:rsidRDefault="00B33630" w:rsidP="00ED348A">
            <w:pPr>
              <w:pStyle w:val="TAC"/>
            </w:pPr>
            <w:r>
              <w:rPr>
                <w:rFonts w:hint="eastAsia"/>
                <w:lang w:eastAsia="zh-CN"/>
              </w:rPr>
              <w:t>2.03</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05F739DC"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8736E8E"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F654248"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AACB85E" w14:textId="77777777" w:rsidR="00B33630" w:rsidRDefault="00B33630" w:rsidP="00ED348A">
            <w:pPr>
              <w:pStyle w:val="TAC"/>
            </w:pPr>
            <w:r>
              <w:rPr>
                <w:rFonts w:hint="eastAsia"/>
                <w:lang w:eastAsia="zh-CN"/>
              </w:rPr>
              <w:t>-0.6</w:t>
            </w:r>
            <w:r>
              <w:t xml:space="preserve"> dB</w:t>
            </w:r>
          </w:p>
          <w:p w14:paraId="7F29E3DB" w14:textId="77777777" w:rsidR="00B33630" w:rsidRDefault="00B33630" w:rsidP="00ED348A">
            <w:pPr>
              <w:pStyle w:val="TAC"/>
              <w:rPr>
                <w:b/>
                <w:noProof/>
                <w:sz w:val="22"/>
              </w:rPr>
            </w:pPr>
            <w:r>
              <w:rPr>
                <w:rFonts w:hint="eastAsia"/>
                <w:lang w:eastAsia="zh-CN"/>
              </w:rPr>
              <w:t>2.13</w:t>
            </w:r>
            <w:r>
              <w:t xml:space="preserve"> Mbps</w:t>
            </w:r>
          </w:p>
        </w:tc>
      </w:tr>
      <w:tr w:rsidR="00B33630" w14:paraId="4D0FD1CC" w14:textId="77777777" w:rsidTr="00ED348A">
        <w:tc>
          <w:tcPr>
            <w:tcW w:w="0" w:type="auto"/>
            <w:tcBorders>
              <w:top w:val="outset" w:sz="6" w:space="0" w:color="auto"/>
              <w:left w:val="outset" w:sz="6" w:space="0" w:color="auto"/>
              <w:bottom w:val="outset" w:sz="6" w:space="0" w:color="auto"/>
              <w:right w:val="outset" w:sz="6" w:space="0" w:color="auto"/>
            </w:tcBorders>
            <w:vAlign w:val="center"/>
          </w:tcPr>
          <w:p w14:paraId="6B5D3AFE" w14:textId="77777777" w:rsidR="00B33630" w:rsidRDefault="00B33630"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72AD16B6"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54D2871" w14:textId="77777777" w:rsidR="00B33630" w:rsidRDefault="00B33630" w:rsidP="00ED348A">
            <w:pPr>
              <w:pStyle w:val="TAC"/>
            </w:pPr>
            <w:r>
              <w:rPr>
                <w:rFonts w:hint="eastAsia"/>
                <w:lang w:eastAsia="zh-CN"/>
              </w:rPr>
              <w:t>11.6</w:t>
            </w:r>
            <w:r>
              <w:t xml:space="preserve"> dB</w:t>
            </w:r>
          </w:p>
          <w:p w14:paraId="2C157FA6" w14:textId="77777777" w:rsidR="00B33630" w:rsidRDefault="00B33630" w:rsidP="00ED348A">
            <w:pPr>
              <w:pStyle w:val="TAC"/>
            </w:pPr>
            <w:r>
              <w:rPr>
                <w:rFonts w:hint="eastAsia"/>
                <w:lang w:eastAsia="zh-CN"/>
              </w:rPr>
              <w:t>9.59</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4FCEBBE0"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90A5F89"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DFFD879"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B205B4B" w14:textId="77777777" w:rsidR="00B33630" w:rsidRDefault="00B33630" w:rsidP="00ED348A">
            <w:pPr>
              <w:pStyle w:val="TAC"/>
            </w:pPr>
            <w:r>
              <w:rPr>
                <w:rFonts w:hint="eastAsia"/>
                <w:lang w:eastAsia="zh-CN"/>
              </w:rPr>
              <w:t>12.3</w:t>
            </w:r>
            <w:r>
              <w:t xml:space="preserve"> dB</w:t>
            </w:r>
          </w:p>
          <w:p w14:paraId="335B3512" w14:textId="77777777" w:rsidR="00B33630" w:rsidRDefault="00B33630" w:rsidP="00ED348A">
            <w:pPr>
              <w:pStyle w:val="TAC"/>
              <w:rPr>
                <w:b/>
                <w:noProof/>
                <w:sz w:val="22"/>
              </w:rPr>
            </w:pPr>
            <w:r>
              <w:rPr>
                <w:rFonts w:hint="eastAsia"/>
                <w:lang w:eastAsia="zh-CN"/>
              </w:rPr>
              <w:t>9.67</w:t>
            </w:r>
            <w:r>
              <w:t xml:space="preserve"> Mbps</w:t>
            </w:r>
          </w:p>
        </w:tc>
      </w:tr>
      <w:tr w:rsidR="00B33630" w14:paraId="695A5516" w14:textId="77777777" w:rsidTr="00ED348A">
        <w:tc>
          <w:tcPr>
            <w:tcW w:w="0" w:type="auto"/>
            <w:tcBorders>
              <w:top w:val="outset" w:sz="6" w:space="0" w:color="auto"/>
              <w:left w:val="outset" w:sz="6" w:space="0" w:color="auto"/>
              <w:bottom w:val="outset" w:sz="6" w:space="0" w:color="auto"/>
              <w:right w:val="outset" w:sz="6" w:space="0" w:color="auto"/>
            </w:tcBorders>
            <w:vAlign w:val="center"/>
          </w:tcPr>
          <w:p w14:paraId="72F06C47" w14:textId="77777777" w:rsidR="00B33630" w:rsidRDefault="00B33630"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0C76D296"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798275" w14:textId="77777777" w:rsidR="00B33630" w:rsidRDefault="00B33630" w:rsidP="00ED348A">
            <w:pPr>
              <w:pStyle w:val="TAC"/>
            </w:pPr>
            <w:r>
              <w:rPr>
                <w:rFonts w:hint="eastAsia"/>
                <w:lang w:eastAsia="zh-CN"/>
              </w:rPr>
              <w:t>23</w:t>
            </w:r>
            <w:r>
              <w:t xml:space="preserve"> dB</w:t>
            </w:r>
          </w:p>
          <w:p w14:paraId="618EA4A9" w14:textId="77777777" w:rsidR="00B33630" w:rsidRDefault="00B33630" w:rsidP="00ED348A">
            <w:pPr>
              <w:pStyle w:val="TAC"/>
              <w:rPr>
                <w:b/>
                <w:noProof/>
                <w:sz w:val="22"/>
              </w:rPr>
            </w:pPr>
            <w:r>
              <w:rPr>
                <w:rFonts w:hint="eastAsia"/>
                <w:lang w:eastAsia="zh-CN"/>
              </w:rPr>
              <w:t>16.07</w:t>
            </w:r>
            <w:r>
              <w:t xml:space="preserve"> Mbps</w:t>
            </w:r>
          </w:p>
        </w:tc>
        <w:tc>
          <w:tcPr>
            <w:tcW w:w="0" w:type="auto"/>
            <w:tcBorders>
              <w:top w:val="outset" w:sz="6" w:space="0" w:color="auto"/>
              <w:left w:val="outset" w:sz="6" w:space="0" w:color="auto"/>
              <w:bottom w:val="outset" w:sz="6" w:space="0" w:color="auto"/>
              <w:right w:val="outset" w:sz="6" w:space="0" w:color="auto"/>
            </w:tcBorders>
          </w:tcPr>
          <w:p w14:paraId="384FBF49"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66A2FD4"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2B9CFD4" w14:textId="77777777" w:rsidR="00B33630" w:rsidRDefault="00B33630"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66BC7F" w14:textId="77777777" w:rsidR="00B33630" w:rsidRPr="00B33630" w:rsidRDefault="00B33630" w:rsidP="00B33630">
            <w:pPr>
              <w:pStyle w:val="TAC"/>
            </w:pPr>
            <w:r>
              <w:rPr>
                <w:rFonts w:hint="eastAsia"/>
                <w:lang w:eastAsia="zh-CN"/>
              </w:rPr>
              <w:t>&gt;28</w:t>
            </w:r>
            <w:r>
              <w:t xml:space="preserve"> dB</w:t>
            </w:r>
          </w:p>
        </w:tc>
      </w:tr>
      <w:tr w:rsidR="00B33630" w14:paraId="1EF6E49F" w14:textId="77777777" w:rsidTr="00ED348A">
        <w:tc>
          <w:tcPr>
            <w:tcW w:w="0" w:type="auto"/>
            <w:gridSpan w:val="7"/>
            <w:tcBorders>
              <w:top w:val="outset" w:sz="6" w:space="0" w:color="auto"/>
              <w:left w:val="outset" w:sz="6" w:space="0" w:color="auto"/>
              <w:bottom w:val="outset" w:sz="6" w:space="0" w:color="auto"/>
              <w:right w:val="outset" w:sz="6" w:space="0" w:color="auto"/>
            </w:tcBorders>
            <w:vAlign w:val="center"/>
          </w:tcPr>
          <w:p w14:paraId="497F1E0F" w14:textId="77777777" w:rsidR="00B33630" w:rsidRDefault="00B33630" w:rsidP="00B33630">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2CB102F6" w14:textId="77777777" w:rsidR="00B33630" w:rsidRDefault="00B33630" w:rsidP="00B33630">
            <w:pPr>
              <w:pStyle w:val="TAC"/>
            </w:pPr>
            <w:r>
              <w:t>RX imperfections and 6% TX EVM,</w:t>
            </w:r>
          </w:p>
          <w:p w14:paraId="1DCB6538" w14:textId="77777777" w:rsidR="00B33630" w:rsidRDefault="00B33630" w:rsidP="00B33630">
            <w:pPr>
              <w:pStyle w:val="TAC"/>
            </w:pPr>
            <w:r>
              <w:t>5 PRBs bundling for sTTI, 3 PRBs bundling for 1ms TTI.</w:t>
            </w:r>
          </w:p>
        </w:tc>
      </w:tr>
    </w:tbl>
    <w:p w14:paraId="00AD61FC" w14:textId="77777777" w:rsidR="001977F3" w:rsidRDefault="001977F3" w:rsidP="001977F3">
      <w:pPr>
        <w:rPr>
          <w:lang w:eastAsia="zh-CN"/>
        </w:rPr>
      </w:pP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7"/>
        <w:gridCol w:w="948"/>
        <w:gridCol w:w="2058"/>
        <w:gridCol w:w="1659"/>
        <w:gridCol w:w="948"/>
        <w:gridCol w:w="1659"/>
        <w:gridCol w:w="1052"/>
      </w:tblGrid>
      <w:tr w:rsidR="000B5FE1" w:rsidRPr="00D35BAE" w14:paraId="4DB28FE7" w14:textId="77777777" w:rsidTr="000B5FE1">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94B932" w14:textId="77777777" w:rsidR="000B5FE1" w:rsidRPr="00D35BAE" w:rsidRDefault="000B5FE1" w:rsidP="00F721C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9172ED" w14:textId="77777777" w:rsidR="000B5FE1" w:rsidRPr="00D35BAE" w:rsidRDefault="000B5FE1"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F2E98C" w14:textId="77777777" w:rsidR="000B5FE1" w:rsidRPr="00D35BAE" w:rsidRDefault="000B5FE1"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F649D3" w14:textId="77777777" w:rsidR="000B5FE1" w:rsidRPr="00D35BAE" w:rsidRDefault="000B5FE1"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7ACC57" w14:textId="77777777" w:rsidR="000B5FE1" w:rsidRPr="00D35BAE" w:rsidRDefault="000B5FE1"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FDFCC8" w14:textId="77777777" w:rsidR="000B5FE1" w:rsidRPr="00D35BAE" w:rsidRDefault="000B5FE1"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D767B6" w14:textId="77777777" w:rsidR="000B5FE1" w:rsidRPr="00D35BAE" w:rsidRDefault="000B5FE1" w:rsidP="00F721C8">
            <w:pPr>
              <w:pStyle w:val="TAC"/>
            </w:pPr>
            <w:r>
              <w:t xml:space="preserve">TTI length=14 </w:t>
            </w:r>
          </w:p>
        </w:tc>
      </w:tr>
      <w:tr w:rsidR="000B5FE1" w:rsidRPr="00D35BAE" w14:paraId="05FBDF1C" w14:textId="77777777" w:rsidTr="000B5FE1">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76224" w14:textId="77777777" w:rsidR="000B5FE1" w:rsidRPr="00D35BAE" w:rsidRDefault="000B5FE1"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8CD506"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D507C5" w14:textId="77777777" w:rsidR="000B5FE1" w:rsidRDefault="000B5FE1" w:rsidP="000B5FE1">
            <w:pPr>
              <w:pStyle w:val="TAC"/>
            </w:pPr>
            <w:r>
              <w:rPr>
                <w:rFonts w:hint="eastAsia"/>
                <w:lang w:eastAsia="zh-CN"/>
              </w:rPr>
              <w:t>-</w:t>
            </w:r>
            <w:r>
              <w:t>0.</w:t>
            </w:r>
            <w:r>
              <w:rPr>
                <w:rFonts w:hint="eastAsia"/>
                <w:lang w:eastAsia="zh-CN"/>
              </w:rPr>
              <w:t>7</w:t>
            </w:r>
            <w:r>
              <w:t xml:space="preserve"> dB (</w:t>
            </w:r>
            <w:r w:rsidR="00413D22">
              <w:t>DMRS pattern1</w:t>
            </w:r>
            <w:r>
              <w:t>:</w:t>
            </w:r>
            <w:r>
              <w:rPr>
                <w:rFonts w:hint="eastAsia"/>
              </w:rPr>
              <w:t xml:space="preserve"> </w:t>
            </w:r>
            <w:r>
              <w:t>4 RE/RB)</w:t>
            </w:r>
          </w:p>
          <w:p w14:paraId="6B97DA12" w14:textId="77777777" w:rsidR="000B5FE1" w:rsidRDefault="000B5FE1" w:rsidP="000B5FE1">
            <w:pPr>
              <w:pStyle w:val="TAC"/>
            </w:pPr>
            <w:r>
              <w:rPr>
                <w:rFonts w:hint="eastAsia"/>
                <w:lang w:eastAsia="zh-CN"/>
              </w:rPr>
              <w:t>-</w:t>
            </w:r>
            <w:r>
              <w:t>0.</w:t>
            </w:r>
            <w:r>
              <w:rPr>
                <w:rFonts w:hint="eastAsia"/>
                <w:lang w:eastAsia="zh-CN"/>
              </w:rPr>
              <w:t>6</w:t>
            </w:r>
            <w:r>
              <w:t xml:space="preserve"> dB (</w:t>
            </w:r>
            <w:r w:rsidR="00413D22">
              <w:t>DMRS pattern2</w:t>
            </w:r>
            <w:r>
              <w:t>:</w:t>
            </w:r>
            <w:r>
              <w:rPr>
                <w:rFonts w:hint="eastAsia"/>
              </w:rPr>
              <w:t xml:space="preserve"> </w:t>
            </w:r>
            <w:r>
              <w:t>6 RE/RB)</w:t>
            </w:r>
          </w:p>
          <w:p w14:paraId="3B95C5A6" w14:textId="77777777" w:rsidR="000B5FE1" w:rsidRDefault="000B5FE1" w:rsidP="000B5FE1">
            <w:pPr>
              <w:pStyle w:val="TAC"/>
            </w:pPr>
          </w:p>
          <w:p w14:paraId="7BCC345D" w14:textId="77777777" w:rsidR="000B5FE1" w:rsidRPr="00D35BAE" w:rsidRDefault="000B5FE1" w:rsidP="000B5FE1">
            <w:pPr>
              <w:pStyle w:val="TAC"/>
            </w:pPr>
            <w:r>
              <w:t>2.12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01C36D"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B31F50"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C51D6D"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1069E83" w14:textId="77777777" w:rsidR="000B5FE1" w:rsidRPr="000B5FE1" w:rsidRDefault="000B5FE1" w:rsidP="00F721C8">
            <w:pPr>
              <w:pStyle w:val="TAC"/>
            </w:pPr>
          </w:p>
        </w:tc>
      </w:tr>
      <w:tr w:rsidR="000B5FE1" w:rsidRPr="00D35BAE" w14:paraId="6F3DC656" w14:textId="77777777" w:rsidTr="000B5FE1">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AAEEA5" w14:textId="77777777" w:rsidR="000B5FE1" w:rsidRPr="00D35BAE" w:rsidRDefault="000B5FE1"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91EFA1"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A2DC76" w14:textId="77777777" w:rsidR="000B5FE1" w:rsidRDefault="000B5FE1" w:rsidP="000B5FE1">
            <w:pPr>
              <w:pStyle w:val="TAC"/>
            </w:pPr>
            <w:r>
              <w:t>1</w:t>
            </w:r>
            <w:r>
              <w:rPr>
                <w:rFonts w:hint="eastAsia"/>
                <w:lang w:eastAsia="zh-CN"/>
              </w:rPr>
              <w:t>0.6</w:t>
            </w:r>
            <w:r>
              <w:t xml:space="preserve"> dB (</w:t>
            </w:r>
            <w:r w:rsidR="00413D22">
              <w:t>DMRS pattern1</w:t>
            </w:r>
            <w:r>
              <w:t>:</w:t>
            </w:r>
            <w:r>
              <w:rPr>
                <w:rFonts w:hint="eastAsia"/>
              </w:rPr>
              <w:t xml:space="preserve"> </w:t>
            </w:r>
            <w:r>
              <w:t>4 RE/RB)</w:t>
            </w:r>
          </w:p>
          <w:p w14:paraId="41F08724" w14:textId="77777777" w:rsidR="000B5FE1" w:rsidRDefault="000B5FE1" w:rsidP="000B5FE1">
            <w:pPr>
              <w:pStyle w:val="TAC"/>
            </w:pPr>
            <w:r>
              <w:t>1</w:t>
            </w:r>
            <w:r>
              <w:rPr>
                <w:rFonts w:hint="eastAsia"/>
                <w:lang w:eastAsia="zh-CN"/>
              </w:rPr>
              <w:t>1.6</w:t>
            </w:r>
            <w:r>
              <w:t xml:space="preserve"> dB (</w:t>
            </w:r>
            <w:r w:rsidR="00413D22">
              <w:t>DMRS pattern2</w:t>
            </w:r>
            <w:r>
              <w:t>:</w:t>
            </w:r>
            <w:r>
              <w:rPr>
                <w:rFonts w:hint="eastAsia"/>
              </w:rPr>
              <w:t xml:space="preserve"> </w:t>
            </w:r>
            <w:r>
              <w:t>6 RE/RB)</w:t>
            </w:r>
          </w:p>
          <w:p w14:paraId="437D359D" w14:textId="77777777" w:rsidR="000B5FE1" w:rsidRDefault="000B5FE1" w:rsidP="000B5FE1">
            <w:pPr>
              <w:pStyle w:val="TAC"/>
            </w:pPr>
          </w:p>
          <w:p w14:paraId="357E9117" w14:textId="77777777" w:rsidR="000B5FE1" w:rsidRPr="00D35BAE" w:rsidRDefault="000B5FE1" w:rsidP="000B5FE1">
            <w:pPr>
              <w:pStyle w:val="TAC"/>
            </w:pPr>
            <w:r>
              <w:t>10.05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90FD04"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475E3D"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F7378E"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1B23EC" w14:textId="77777777" w:rsidR="000B5FE1" w:rsidRPr="000B5FE1" w:rsidRDefault="000B5FE1" w:rsidP="00F721C8">
            <w:pPr>
              <w:pStyle w:val="TAC"/>
            </w:pPr>
          </w:p>
        </w:tc>
      </w:tr>
      <w:tr w:rsidR="000B5FE1" w:rsidRPr="00D35BAE" w14:paraId="6AE5AC1F" w14:textId="77777777" w:rsidTr="000B5FE1">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EEB486" w14:textId="77777777" w:rsidR="000B5FE1" w:rsidRPr="00D35BAE" w:rsidRDefault="000B5FE1"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904614"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DD5F76" w14:textId="77777777" w:rsidR="000B5FE1" w:rsidRDefault="000B5FE1" w:rsidP="000B5FE1">
            <w:pPr>
              <w:pStyle w:val="TAC"/>
            </w:pPr>
            <w:r>
              <w:t>18.</w:t>
            </w:r>
            <w:r>
              <w:rPr>
                <w:rFonts w:hint="eastAsia"/>
                <w:lang w:eastAsia="zh-CN"/>
              </w:rPr>
              <w:t>1</w:t>
            </w:r>
            <w:r>
              <w:t xml:space="preserve"> dB (</w:t>
            </w:r>
            <w:r w:rsidR="00413D22">
              <w:t>DMRS pattern1</w:t>
            </w:r>
            <w:r>
              <w:t>:</w:t>
            </w:r>
            <w:r>
              <w:rPr>
                <w:rFonts w:hint="eastAsia"/>
              </w:rPr>
              <w:t xml:space="preserve"> </w:t>
            </w:r>
            <w:r>
              <w:t>4 RE/RB)</w:t>
            </w:r>
          </w:p>
          <w:p w14:paraId="47A3DE73" w14:textId="77777777" w:rsidR="000B5FE1" w:rsidRDefault="000B5FE1" w:rsidP="000B5FE1">
            <w:pPr>
              <w:pStyle w:val="TAC"/>
            </w:pPr>
            <w:r>
              <w:rPr>
                <w:rFonts w:hint="eastAsia"/>
                <w:lang w:eastAsia="zh-CN"/>
              </w:rPr>
              <w:t>19.9</w:t>
            </w:r>
            <w:r>
              <w:t xml:space="preserve"> dB (</w:t>
            </w:r>
            <w:r w:rsidR="00413D22">
              <w:t>DMRS pattern2</w:t>
            </w:r>
            <w:r>
              <w:t>:</w:t>
            </w:r>
            <w:r>
              <w:rPr>
                <w:rFonts w:hint="eastAsia"/>
              </w:rPr>
              <w:t xml:space="preserve"> </w:t>
            </w:r>
            <w:r>
              <w:t>6 RE/RB)</w:t>
            </w:r>
          </w:p>
          <w:p w14:paraId="7499BE89" w14:textId="77777777" w:rsidR="000B5FE1" w:rsidRDefault="000B5FE1" w:rsidP="000B5FE1">
            <w:pPr>
              <w:pStyle w:val="TAC"/>
            </w:pPr>
          </w:p>
          <w:p w14:paraId="492F947E" w14:textId="77777777" w:rsidR="000B5FE1" w:rsidRPr="00D35BAE" w:rsidRDefault="000B5FE1" w:rsidP="000B5FE1">
            <w:pPr>
              <w:pStyle w:val="TAC"/>
            </w:pPr>
            <w:r>
              <w:t>16.86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607007"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B6969C"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BC9EE3" w14:textId="77777777" w:rsidR="000B5FE1" w:rsidRPr="000B5FE1" w:rsidRDefault="000B5FE1" w:rsidP="00F721C8">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28377D" w14:textId="77777777" w:rsidR="000B5FE1" w:rsidRPr="000B5FE1" w:rsidRDefault="000B5FE1" w:rsidP="00F721C8">
            <w:pPr>
              <w:pStyle w:val="TAC"/>
            </w:pPr>
          </w:p>
        </w:tc>
      </w:tr>
      <w:tr w:rsidR="000B5FE1" w:rsidRPr="00D35BAE" w14:paraId="690E9BFE" w14:textId="77777777" w:rsidTr="00F721C8">
        <w:tblPrEx>
          <w:tblCellMar>
            <w:top w:w="15" w:type="dxa"/>
            <w:left w:w="15" w:type="dxa"/>
            <w:bottom w:w="15" w:type="dxa"/>
            <w:right w:w="15" w:type="dxa"/>
          </w:tblCellMar>
        </w:tblPrEx>
        <w:tc>
          <w:tcPr>
            <w:tcW w:w="0" w:type="auto"/>
            <w:gridSpan w:val="7"/>
            <w:tcBorders>
              <w:top w:val="outset" w:sz="6" w:space="0" w:color="auto"/>
              <w:left w:val="outset" w:sz="6" w:space="0" w:color="auto"/>
              <w:bottom w:val="outset" w:sz="6" w:space="0" w:color="auto"/>
              <w:right w:val="outset" w:sz="6" w:space="0" w:color="auto"/>
            </w:tcBorders>
            <w:vAlign w:val="center"/>
          </w:tcPr>
          <w:p w14:paraId="080908D1" w14:textId="77777777" w:rsidR="000B5FE1" w:rsidRDefault="000B5FE1" w:rsidP="00F721C8">
            <w:pPr>
              <w:pStyle w:val="TAC"/>
              <w:rPr>
                <w:lang w:eastAsia="zh-CN"/>
              </w:rPr>
            </w:pPr>
            <w:r>
              <w:t>R1-16</w:t>
            </w:r>
            <w:r>
              <w:rPr>
                <w:rFonts w:hint="eastAsia"/>
                <w:lang w:eastAsia="zh-CN"/>
              </w:rPr>
              <w:t>4062</w:t>
            </w:r>
            <w:r>
              <w:t xml:space="preserve"> / </w:t>
            </w:r>
            <w:r w:rsidR="00E32A2A">
              <w:rPr>
                <w:rFonts w:hint="eastAsia"/>
                <w:lang w:eastAsia="zh-CN"/>
              </w:rPr>
              <w:t>Source 5</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p>
          <w:p w14:paraId="5DA3EE99" w14:textId="77777777" w:rsidR="000B5FE1" w:rsidRDefault="00413D22" w:rsidP="00F721C8">
            <w:pPr>
              <w:pStyle w:val="TAC"/>
              <w:rPr>
                <w:lang w:eastAsia="zh-CN"/>
              </w:rPr>
            </w:pPr>
            <w:r>
              <w:rPr>
                <w:rFonts w:hint="eastAsia"/>
                <w:lang w:eastAsia="zh-CN"/>
              </w:rPr>
              <w:t>DMRS pattern1</w:t>
            </w:r>
            <w:r w:rsidR="000B5FE1">
              <w:rPr>
                <w:rFonts w:hint="eastAsia"/>
                <w:lang w:eastAsia="zh-CN"/>
              </w:rPr>
              <w:t xml:space="preserve"> represents DMRS CDM in frequency domain</w:t>
            </w:r>
            <w:r w:rsidR="00EC4039">
              <w:rPr>
                <w:rFonts w:hint="eastAsia"/>
                <w:lang w:eastAsia="zh-CN"/>
              </w:rPr>
              <w:t>,</w:t>
            </w:r>
            <w:r w:rsidR="000B5FE1">
              <w:rPr>
                <w:rFonts w:hint="eastAsia"/>
                <w:lang w:eastAsia="zh-CN"/>
              </w:rPr>
              <w:t xml:space="preserve"> </w:t>
            </w:r>
            <w:r>
              <w:rPr>
                <w:rFonts w:hint="eastAsia"/>
                <w:lang w:eastAsia="zh-CN"/>
              </w:rPr>
              <w:t>DMRS pattern2</w:t>
            </w:r>
            <w:r w:rsidR="000B5FE1">
              <w:rPr>
                <w:rFonts w:hint="eastAsia"/>
                <w:lang w:eastAsia="zh-CN"/>
              </w:rPr>
              <w:t xml:space="preserve"> represents DMRS CDM in time domain.</w:t>
            </w:r>
          </w:p>
          <w:p w14:paraId="75055805" w14:textId="77777777" w:rsidR="000B5FE1" w:rsidRPr="00D35BAE" w:rsidRDefault="000B5FE1" w:rsidP="00F721C8">
            <w:pPr>
              <w:pStyle w:val="TAC"/>
              <w:rPr>
                <w:lang w:eastAsia="zh-CN"/>
              </w:rPr>
            </w:pPr>
            <w:r>
              <w:rPr>
                <w:rFonts w:hint="eastAsia"/>
                <w:lang w:eastAsia="zh-CN"/>
              </w:rPr>
              <w:t xml:space="preserve">Note that code rate for </w:t>
            </w:r>
            <w:r w:rsidR="00413D22">
              <w:rPr>
                <w:rFonts w:hint="eastAsia"/>
                <w:lang w:eastAsia="zh-CN"/>
              </w:rPr>
              <w:t>DMRS pattern1</w:t>
            </w:r>
            <w:r>
              <w:rPr>
                <w:rFonts w:hint="eastAsia"/>
                <w:lang w:eastAsia="zh-CN"/>
              </w:rPr>
              <w:t xml:space="preserve"> will be lower due to less RS overhead.</w:t>
            </w:r>
          </w:p>
        </w:tc>
      </w:tr>
      <w:tr w:rsidR="001977F3" w14:paraId="3E2E9605"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8359EE" w14:textId="77777777" w:rsidR="001977F3" w:rsidRDefault="001977F3" w:rsidP="00E57498">
            <w:pPr>
              <w:pStyle w:val="TAC"/>
              <w:rPr>
                <w:rFonts w:ascii="Calibri" w:hAnsi="Calibri"/>
                <w:b/>
                <w:noProof/>
                <w:sz w:val="22"/>
              </w:rPr>
            </w:pPr>
            <w:r>
              <w:t xml:space="preserve">SNR at 10% BLER </w:t>
            </w:r>
          </w:p>
          <w:p w14:paraId="7A1DE68F" w14:textId="77777777"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22F9C0"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0D43A0E"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C3F5DE" w14:textId="77777777" w:rsidR="001977F3" w:rsidRDefault="001977F3" w:rsidP="00E57498">
            <w:pPr>
              <w:pStyle w:val="TAC"/>
              <w:rPr>
                <w:rFonts w:ascii="Calibri" w:hAnsi="Calibri"/>
                <w:b/>
                <w:bCs/>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BC03C3"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E93FEF"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468379" w14:textId="77777777" w:rsidR="001977F3" w:rsidRDefault="001977F3" w:rsidP="00E57498">
            <w:pPr>
              <w:pStyle w:val="TAC"/>
              <w:rPr>
                <w:rFonts w:ascii="Calibri" w:hAnsi="Calibri"/>
                <w:b/>
                <w:noProof/>
                <w:sz w:val="22"/>
              </w:rPr>
            </w:pPr>
            <w:r>
              <w:t xml:space="preserve">TTI length=14 </w:t>
            </w:r>
          </w:p>
        </w:tc>
      </w:tr>
      <w:tr w:rsidR="001977F3" w14:paraId="25D52347"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3E0839"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2CE3459"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BAF24F"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DEE681D" w14:textId="77777777" w:rsidR="001977F3" w:rsidRDefault="001977F3" w:rsidP="00E57498">
            <w:pPr>
              <w:pStyle w:val="TAC"/>
              <w:rPr>
                <w:rFonts w:ascii="Calibri" w:hAnsi="Calibri"/>
                <w:b/>
                <w:noProof/>
                <w:sz w:val="22"/>
              </w:rPr>
            </w:pPr>
            <w:r>
              <w:t>2.1 dB (DMRS: 2RE/RB)</w:t>
            </w:r>
            <w:r>
              <w:br/>
              <w:t>0.5 dB (DMRS: 4RE/RB)</w:t>
            </w:r>
            <w:r>
              <w:br/>
              <w:t>0.1 dB (DMRS: 6RE/RB)</w:t>
            </w:r>
            <w:r>
              <w:br/>
              <w:t xml:space="preserve">0.1 dB (DMRS: 8RE/RB) </w:t>
            </w:r>
          </w:p>
          <w:p w14:paraId="5E1CE8D7" w14:textId="77777777" w:rsidR="001977F3" w:rsidRDefault="001977F3" w:rsidP="00E57498">
            <w:pPr>
              <w:pStyle w:val="TAC"/>
              <w:rPr>
                <w:rFonts w:ascii="Calibri" w:hAnsi="Calibri"/>
                <w:b/>
                <w:noProof/>
                <w:sz w:val="22"/>
              </w:rPr>
            </w:pPr>
            <w:r>
              <w:t>1.90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61D64D0"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B137D6" w14:textId="77777777" w:rsidR="001977F3" w:rsidRDefault="001977F3" w:rsidP="00E57498">
            <w:pPr>
              <w:pStyle w:val="TAC"/>
              <w:rPr>
                <w:rFonts w:ascii="Calibri" w:hAnsi="Calibri"/>
                <w:b/>
                <w:noProof/>
                <w:sz w:val="22"/>
              </w:rPr>
            </w:pPr>
            <w:r>
              <w:t>2.6 dB (DMRS: 2RE/RB)</w:t>
            </w:r>
            <w:r>
              <w:br/>
              <w:t>0.8 dB (DMRS: 4RE/RB)</w:t>
            </w:r>
            <w:r>
              <w:br/>
              <w:t>0.2 dB (DMRS: 6RE/RB)</w:t>
            </w:r>
            <w:r>
              <w:br/>
              <w:t xml:space="preserve">0.1 dB (DMRS: 8RE/RB) </w:t>
            </w:r>
          </w:p>
          <w:p w14:paraId="29B7D008" w14:textId="77777777" w:rsidR="001977F3" w:rsidRDefault="001977F3" w:rsidP="00E57498">
            <w:pPr>
              <w:pStyle w:val="TAC"/>
              <w:rPr>
                <w:rFonts w:ascii="Calibri" w:hAnsi="Calibri"/>
              </w:rPr>
            </w:pPr>
            <w:r>
              <w:t>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B47ABC" w14:textId="77777777" w:rsidR="001977F3" w:rsidRDefault="001977F3" w:rsidP="00E57498">
            <w:pPr>
              <w:pStyle w:val="TAC"/>
              <w:rPr>
                <w:rFonts w:ascii="Calibri" w:hAnsi="Calibri"/>
                <w:b/>
                <w:noProof/>
                <w:sz w:val="22"/>
              </w:rPr>
            </w:pPr>
          </w:p>
        </w:tc>
      </w:tr>
      <w:tr w:rsidR="001977F3" w14:paraId="7E4961F8"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B7139F"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678C57F"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23D4545"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3974161" w14:textId="77777777" w:rsidR="001977F3" w:rsidRDefault="001977F3" w:rsidP="00E57498">
            <w:pPr>
              <w:pStyle w:val="TAC"/>
              <w:rPr>
                <w:rFonts w:ascii="Calibri" w:hAnsi="Calibri"/>
                <w:b/>
                <w:noProof/>
                <w:sz w:val="22"/>
              </w:rPr>
            </w:pPr>
            <w:r>
              <w:t>&gt;25.0 dB (DMRS: 2RE/RB)</w:t>
            </w:r>
            <w:r>
              <w:br/>
              <w:t>10.5 dB (DMRS: 4RE/RB)</w:t>
            </w:r>
            <w:r>
              <w:br/>
              <w:t>10.6 dB (DMRS: 6RE/RB)</w:t>
            </w:r>
            <w:r>
              <w:br/>
              <w:t xml:space="preserve">11.5 dB (DMRS: 8RE/RB) </w:t>
            </w:r>
          </w:p>
          <w:p w14:paraId="0CB413DD" w14:textId="77777777" w:rsidR="001977F3" w:rsidRDefault="001977F3" w:rsidP="00E57498">
            <w:pPr>
              <w:pStyle w:val="TAC"/>
              <w:rPr>
                <w:rFonts w:ascii="Calibri" w:hAnsi="Calibri"/>
                <w:b/>
                <w:noProof/>
                <w:sz w:val="22"/>
              </w:rPr>
            </w:pPr>
            <w:r>
              <w:t>8.40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36AAEDE"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EC37395" w14:textId="77777777" w:rsidR="001977F3" w:rsidRDefault="001977F3" w:rsidP="00E57498">
            <w:pPr>
              <w:pStyle w:val="TAC"/>
              <w:rPr>
                <w:rFonts w:ascii="Calibri" w:hAnsi="Calibri"/>
                <w:b/>
                <w:noProof/>
                <w:sz w:val="22"/>
              </w:rPr>
            </w:pPr>
            <w:r>
              <w:t>&gt;25.0 dB (DMRS: 2RE/RB)</w:t>
            </w:r>
            <w:r>
              <w:br/>
              <w:t>12.2 dB (DMRS: 4RE/RB)</w:t>
            </w:r>
            <w:r>
              <w:br/>
              <w:t>12.0 dB (DMRS: 6RE/RB)</w:t>
            </w:r>
            <w:r>
              <w:br/>
              <w:t xml:space="preserve">12.1 dB (DMRS: 8RE/RB) </w:t>
            </w:r>
          </w:p>
          <w:p w14:paraId="0B35FB91" w14:textId="77777777" w:rsidR="001977F3" w:rsidRDefault="001977F3" w:rsidP="00E57498">
            <w:pPr>
              <w:pStyle w:val="TAC"/>
              <w:rPr>
                <w:rFonts w:ascii="Calibri" w:hAnsi="Calibri"/>
              </w:rPr>
            </w:pPr>
            <w:r>
              <w:t>10.32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009463" w14:textId="77777777" w:rsidR="001977F3" w:rsidRDefault="001977F3" w:rsidP="00E57498">
            <w:pPr>
              <w:pStyle w:val="TAC"/>
              <w:rPr>
                <w:rFonts w:ascii="Calibri" w:hAnsi="Calibri"/>
                <w:b/>
                <w:noProof/>
                <w:sz w:val="22"/>
              </w:rPr>
            </w:pPr>
          </w:p>
        </w:tc>
      </w:tr>
      <w:tr w:rsidR="001977F3" w14:paraId="7795A4CF"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405649" w14:textId="77777777" w:rsidR="001977F3" w:rsidRDefault="001977F3" w:rsidP="00E57498">
            <w:pPr>
              <w:pStyle w:val="TAC"/>
              <w:rPr>
                <w:rFonts w:ascii="Calibri" w:hAnsi="Calibri"/>
                <w:b/>
                <w:noProof/>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F3B1DA4"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9ECDE5E"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F1B820E" w14:textId="77777777" w:rsidR="001977F3" w:rsidRDefault="001977F3" w:rsidP="00E57498">
            <w:pPr>
              <w:pStyle w:val="TAC"/>
              <w:rPr>
                <w:rFonts w:ascii="Calibri" w:hAnsi="Calibri"/>
                <w:b/>
                <w:noProof/>
                <w:sz w:val="22"/>
              </w:rPr>
            </w:pPr>
            <w:r>
              <w:t>&gt;30.0 dB (DMRS: 2RE/RB)</w:t>
            </w:r>
            <w:r>
              <w:br/>
              <w:t>17.3 dB (DMRS: 4RE/RB)</w:t>
            </w:r>
            <w:r>
              <w:br/>
              <w:t>17.3 dB (DMRS: 6RE/RB)</w:t>
            </w:r>
            <w:r>
              <w:br/>
              <w:t xml:space="preserve">20.0 dB (DMRS: 8RE/RB) </w:t>
            </w:r>
          </w:p>
          <w:p w14:paraId="6D593EFB" w14:textId="77777777" w:rsidR="001977F3" w:rsidRDefault="001977F3" w:rsidP="00E57498">
            <w:pPr>
              <w:pStyle w:val="TAC"/>
              <w:rPr>
                <w:rFonts w:ascii="Calibri" w:hAnsi="Calibri"/>
                <w:b/>
                <w:noProof/>
                <w:sz w:val="22"/>
              </w:rPr>
            </w:pPr>
            <w:r>
              <w:t>13.93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3D2129B"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207BAD" w14:textId="77777777" w:rsidR="001977F3" w:rsidRDefault="001977F3" w:rsidP="00E57498">
            <w:pPr>
              <w:pStyle w:val="TAC"/>
              <w:rPr>
                <w:rFonts w:ascii="Calibri" w:hAnsi="Calibri"/>
                <w:b/>
                <w:noProof/>
                <w:sz w:val="22"/>
              </w:rPr>
            </w:pPr>
            <w:r>
              <w:t>&gt;30.0 dB (DMRS: 2RE/RB)</w:t>
            </w:r>
            <w:r>
              <w:br/>
              <w:t>24.6 dB (DMRS: 4RE/RB)</w:t>
            </w:r>
            <w:r>
              <w:br/>
              <w:t>22.8 dB (DMRS: 6RE/RB)</w:t>
            </w:r>
            <w:r>
              <w:br/>
              <w:t xml:space="preserve">25.4 dB (DMRS: 8RE/RB) </w:t>
            </w:r>
          </w:p>
          <w:p w14:paraId="6235A4F7" w14:textId="77777777" w:rsidR="001977F3" w:rsidRDefault="001977F3" w:rsidP="00E57498">
            <w:pPr>
              <w:pStyle w:val="TAC"/>
              <w:rPr>
                <w:rFonts w:ascii="Calibri" w:hAnsi="Calibri"/>
              </w:rPr>
            </w:pPr>
            <w:r>
              <w:t>17.01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068128" w14:textId="77777777" w:rsidR="001977F3" w:rsidRDefault="001977F3" w:rsidP="00E57498">
            <w:pPr>
              <w:pStyle w:val="TAC"/>
              <w:rPr>
                <w:rFonts w:ascii="Calibri" w:hAnsi="Calibri"/>
                <w:b/>
                <w:noProof/>
                <w:sz w:val="22"/>
              </w:rPr>
            </w:pPr>
          </w:p>
        </w:tc>
      </w:tr>
      <w:tr w:rsidR="001977F3" w14:paraId="3B5EADB4"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2E08BC4" w14:textId="77777777" w:rsidR="001977F3" w:rsidRDefault="001977F3" w:rsidP="00E57498">
            <w:pPr>
              <w:pStyle w:val="TAC"/>
              <w:rPr>
                <w:rFonts w:ascii="Calibri" w:hAnsi="Calibri"/>
              </w:rPr>
            </w:pPr>
            <w:r>
              <w:t xml:space="preserve">R1-162505 / Source 4 </w:t>
            </w:r>
            <w:r>
              <w:br/>
              <w:t>25 PRB, 10 MHz system bandwidth</w:t>
            </w:r>
            <w:r>
              <w:br/>
              <w:t>No short PDCCH region within sTTI</w:t>
            </w:r>
            <w:r>
              <w:br/>
              <w:t>Precoding matrix determination based on CSI feedback</w:t>
            </w:r>
            <w:r>
              <w:br/>
              <w:t>TB sizes for evaluation are obtained by targeting 1/3, 3/4, and 5/6 code rate when the maximum RS overhead is assumed (i.e., CRS and DMRS with 8 REs/PRB)</w:t>
            </w:r>
          </w:p>
        </w:tc>
      </w:tr>
    </w:tbl>
    <w:p w14:paraId="3A3AA184" w14:textId="77777777" w:rsidR="001977F3" w:rsidRDefault="001977F3" w:rsidP="001977F3"/>
    <w:p w14:paraId="76531799" w14:textId="77777777" w:rsidR="001977F3" w:rsidRDefault="001977F3" w:rsidP="00E57498">
      <w:pPr>
        <w:pStyle w:val="TH"/>
      </w:pPr>
      <w:r>
        <w:t>Table C1.2-12 ETU, 60 km/h, rank 2</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207"/>
        <w:gridCol w:w="1046"/>
        <w:gridCol w:w="1046"/>
        <w:gridCol w:w="1207"/>
        <w:gridCol w:w="1207"/>
      </w:tblGrid>
      <w:tr w:rsidR="001977F3" w14:paraId="0BC0320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CBD2FD5" w14:textId="77777777" w:rsidR="001977F3" w:rsidRDefault="001977F3" w:rsidP="00E57498">
            <w:pPr>
              <w:pStyle w:val="TAC"/>
            </w:pPr>
            <w:r>
              <w:t xml:space="preserve">SNR at 10% BLER </w:t>
            </w:r>
          </w:p>
          <w:p w14:paraId="30E0E3E8"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419E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30FA8"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A6C7E37"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2EA2E"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EDDA0"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900CA" w14:textId="77777777" w:rsidR="001977F3" w:rsidRDefault="001977F3" w:rsidP="00E57498">
            <w:pPr>
              <w:pStyle w:val="TAC"/>
            </w:pPr>
            <w:r>
              <w:t xml:space="preserve">TTI length=14 </w:t>
            </w:r>
          </w:p>
        </w:tc>
      </w:tr>
      <w:tr w:rsidR="001977F3" w14:paraId="338E43A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74C1EEA"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AF82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20029B" w14:textId="77777777" w:rsidR="001977F3" w:rsidRDefault="001977F3" w:rsidP="00E57498">
            <w:pPr>
              <w:pStyle w:val="TAC"/>
            </w:pPr>
            <w:r>
              <w:t>6.03 dB</w:t>
            </w:r>
          </w:p>
          <w:p w14:paraId="6010E4ED" w14:textId="77777777" w:rsidR="001977F3" w:rsidRDefault="001977F3" w:rsidP="00E57498">
            <w:pPr>
              <w:pStyle w:val="TAC"/>
            </w:pPr>
            <w:r>
              <w:t>3.99 Mbps</w:t>
            </w:r>
          </w:p>
        </w:tc>
        <w:tc>
          <w:tcPr>
            <w:tcW w:w="0" w:type="auto"/>
            <w:tcBorders>
              <w:top w:val="outset" w:sz="6" w:space="0" w:color="auto"/>
              <w:left w:val="outset" w:sz="6" w:space="0" w:color="auto"/>
              <w:bottom w:val="outset" w:sz="6" w:space="0" w:color="auto"/>
              <w:right w:val="outset" w:sz="6" w:space="0" w:color="auto"/>
            </w:tcBorders>
          </w:tcPr>
          <w:p w14:paraId="032B322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B303579" w14:textId="77777777" w:rsidR="001977F3" w:rsidRDefault="001977F3" w:rsidP="00E57498">
            <w:pPr>
              <w:pStyle w:val="TAC"/>
            </w:pPr>
            <w:r>
              <w:t>6.14 dB</w:t>
            </w:r>
          </w:p>
          <w:p w14:paraId="73802FFC" w14:textId="77777777" w:rsidR="001977F3" w:rsidRDefault="001977F3" w:rsidP="00E57498">
            <w:pPr>
              <w:pStyle w:val="TAC"/>
            </w:pPr>
            <w:r>
              <w:t>5.16 Mbps</w:t>
            </w:r>
          </w:p>
        </w:tc>
        <w:tc>
          <w:tcPr>
            <w:tcW w:w="0" w:type="auto"/>
            <w:tcBorders>
              <w:top w:val="outset" w:sz="6" w:space="0" w:color="auto"/>
              <w:left w:val="outset" w:sz="6" w:space="0" w:color="auto"/>
              <w:bottom w:val="outset" w:sz="6" w:space="0" w:color="auto"/>
              <w:right w:val="outset" w:sz="6" w:space="0" w:color="auto"/>
            </w:tcBorders>
            <w:vAlign w:val="center"/>
          </w:tcPr>
          <w:p w14:paraId="17BDBCE7" w14:textId="77777777" w:rsidR="001977F3" w:rsidRDefault="001977F3" w:rsidP="00E57498">
            <w:pPr>
              <w:pStyle w:val="TAC"/>
            </w:pPr>
            <w:r>
              <w:t>6.03 dB</w:t>
            </w:r>
          </w:p>
          <w:p w14:paraId="6504A230" w14:textId="77777777" w:rsidR="001977F3" w:rsidRDefault="001977F3" w:rsidP="00E57498">
            <w:pPr>
              <w:pStyle w:val="TAC"/>
            </w:pPr>
            <w:r>
              <w:t>5.55 Mbps</w:t>
            </w:r>
          </w:p>
        </w:tc>
        <w:tc>
          <w:tcPr>
            <w:tcW w:w="0" w:type="auto"/>
            <w:tcBorders>
              <w:top w:val="outset" w:sz="6" w:space="0" w:color="auto"/>
              <w:left w:val="outset" w:sz="6" w:space="0" w:color="auto"/>
              <w:bottom w:val="outset" w:sz="6" w:space="0" w:color="auto"/>
              <w:right w:val="outset" w:sz="6" w:space="0" w:color="auto"/>
            </w:tcBorders>
            <w:vAlign w:val="center"/>
          </w:tcPr>
          <w:p w14:paraId="7DCEF515" w14:textId="77777777" w:rsidR="001977F3" w:rsidRDefault="001977F3" w:rsidP="00E57498">
            <w:pPr>
              <w:pStyle w:val="TAC"/>
            </w:pPr>
            <w:r>
              <w:t>6.07 dB</w:t>
            </w:r>
          </w:p>
          <w:p w14:paraId="079D2B2E" w14:textId="77777777" w:rsidR="001977F3" w:rsidRDefault="001977F3" w:rsidP="00E57498">
            <w:pPr>
              <w:pStyle w:val="TAC"/>
            </w:pPr>
            <w:r>
              <w:t>5.73 Mbps</w:t>
            </w:r>
          </w:p>
        </w:tc>
      </w:tr>
      <w:tr w:rsidR="001977F3" w14:paraId="464D819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3C528A3"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4FB6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31DD145" w14:textId="77777777" w:rsidR="001977F3" w:rsidRDefault="001977F3" w:rsidP="00E57498">
            <w:pPr>
              <w:pStyle w:val="TAC"/>
            </w:pPr>
            <w:r>
              <w:t>25.38 dB</w:t>
            </w:r>
          </w:p>
          <w:p w14:paraId="39F23416" w14:textId="77777777" w:rsidR="001977F3" w:rsidRDefault="001977F3" w:rsidP="00E57498">
            <w:pPr>
              <w:pStyle w:val="TAC"/>
            </w:pPr>
            <w:r>
              <w:t>18.66 Mbps</w:t>
            </w:r>
          </w:p>
        </w:tc>
        <w:tc>
          <w:tcPr>
            <w:tcW w:w="0" w:type="auto"/>
            <w:tcBorders>
              <w:top w:val="outset" w:sz="6" w:space="0" w:color="auto"/>
              <w:left w:val="outset" w:sz="6" w:space="0" w:color="auto"/>
              <w:bottom w:val="outset" w:sz="6" w:space="0" w:color="auto"/>
              <w:right w:val="outset" w:sz="6" w:space="0" w:color="auto"/>
            </w:tcBorders>
          </w:tcPr>
          <w:p w14:paraId="1BC4F8A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E84BFAA" w14:textId="77777777" w:rsidR="001977F3" w:rsidRDefault="001977F3" w:rsidP="00E57498">
            <w:pPr>
              <w:pStyle w:val="TAC"/>
            </w:pPr>
            <w:r>
              <w:t>28.61 dB</w:t>
            </w:r>
          </w:p>
          <w:p w14:paraId="75B9CD26" w14:textId="77777777" w:rsidR="001977F3" w:rsidRDefault="001977F3" w:rsidP="00E57498">
            <w:pPr>
              <w:pStyle w:val="TAC"/>
            </w:pPr>
            <w:r>
              <w:t>23.59 Mbps</w:t>
            </w:r>
          </w:p>
        </w:tc>
        <w:tc>
          <w:tcPr>
            <w:tcW w:w="0" w:type="auto"/>
            <w:tcBorders>
              <w:top w:val="outset" w:sz="6" w:space="0" w:color="auto"/>
              <w:left w:val="outset" w:sz="6" w:space="0" w:color="auto"/>
              <w:bottom w:val="outset" w:sz="6" w:space="0" w:color="auto"/>
              <w:right w:val="outset" w:sz="6" w:space="0" w:color="auto"/>
            </w:tcBorders>
            <w:vAlign w:val="center"/>
          </w:tcPr>
          <w:p w14:paraId="74001653"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4265612B" w14:textId="77777777" w:rsidR="001977F3" w:rsidRDefault="001977F3" w:rsidP="00E57498">
            <w:pPr>
              <w:pStyle w:val="TAC"/>
            </w:pPr>
            <w:r>
              <w:t xml:space="preserve">&gt;36 </w:t>
            </w:r>
          </w:p>
        </w:tc>
      </w:tr>
      <w:tr w:rsidR="001977F3" w14:paraId="0994913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6707470"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FC19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A224341"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2F7ACB1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4CDE6DB"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3A1E2D8F"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vAlign w:val="center"/>
          </w:tcPr>
          <w:p w14:paraId="32C6A429" w14:textId="77777777" w:rsidR="001977F3" w:rsidRDefault="001977F3" w:rsidP="00E57498">
            <w:pPr>
              <w:pStyle w:val="TAC"/>
            </w:pPr>
            <w:r>
              <w:t xml:space="preserve">&gt;36 </w:t>
            </w:r>
          </w:p>
        </w:tc>
      </w:tr>
      <w:tr w:rsidR="001977F3" w14:paraId="149448A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3948A8F"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p>
        </w:tc>
      </w:tr>
      <w:tr w:rsidR="001977F3" w14:paraId="4D14E240"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7B4B538" w14:textId="77777777" w:rsidR="001977F3" w:rsidRDefault="001977F3" w:rsidP="00E57498">
            <w:pPr>
              <w:pStyle w:val="TAC"/>
            </w:pPr>
            <w:r>
              <w:t xml:space="preserve">SNR at 10% BLER </w:t>
            </w:r>
          </w:p>
          <w:p w14:paraId="0A98EACE"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4A2E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B198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92EB85E" w14:textId="77777777" w:rsidR="001977F3" w:rsidRPr="0086623E" w:rsidRDefault="001977F3" w:rsidP="00E5749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3B8B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1A0F6"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8F9D3" w14:textId="77777777" w:rsidR="001977F3" w:rsidRDefault="001977F3" w:rsidP="00E57498">
            <w:pPr>
              <w:pStyle w:val="TAC"/>
            </w:pPr>
            <w:r>
              <w:t xml:space="preserve">TTI length=14 </w:t>
            </w:r>
          </w:p>
        </w:tc>
      </w:tr>
      <w:tr w:rsidR="001977F3" w14:paraId="1C794BE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5389FD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5858FF3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94350A5" w14:textId="77777777" w:rsidR="001977F3" w:rsidRDefault="001977F3" w:rsidP="00E57498">
            <w:pPr>
              <w:pStyle w:val="TAC"/>
            </w:pPr>
            <w:r>
              <w:t>6.03 dB</w:t>
            </w:r>
          </w:p>
          <w:p w14:paraId="5679B337" w14:textId="77777777" w:rsidR="001977F3" w:rsidRDefault="001977F3" w:rsidP="00E57498">
            <w:pPr>
              <w:pStyle w:val="TAC"/>
            </w:pPr>
            <w:r>
              <w:t>4.85 Mbps</w:t>
            </w:r>
          </w:p>
        </w:tc>
        <w:tc>
          <w:tcPr>
            <w:tcW w:w="0" w:type="auto"/>
            <w:tcBorders>
              <w:top w:val="outset" w:sz="6" w:space="0" w:color="auto"/>
              <w:left w:val="outset" w:sz="6" w:space="0" w:color="auto"/>
              <w:bottom w:val="outset" w:sz="6" w:space="0" w:color="auto"/>
              <w:right w:val="outset" w:sz="6" w:space="0" w:color="auto"/>
            </w:tcBorders>
          </w:tcPr>
          <w:p w14:paraId="15DD26B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022026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3C2384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CF5CAFF" w14:textId="77777777" w:rsidR="001977F3" w:rsidRDefault="001977F3" w:rsidP="00E57498">
            <w:pPr>
              <w:pStyle w:val="TAC"/>
              <w:rPr>
                <w:b/>
                <w:noProof/>
                <w:sz w:val="22"/>
              </w:rPr>
            </w:pPr>
          </w:p>
        </w:tc>
      </w:tr>
      <w:tr w:rsidR="001977F3" w14:paraId="6F56EF1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4612698"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4E127AF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6046FB6"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633E570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99CC2E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DEE670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DF306C0" w14:textId="77777777" w:rsidR="001977F3" w:rsidRDefault="001977F3" w:rsidP="00E57498">
            <w:pPr>
              <w:pStyle w:val="TAC"/>
              <w:rPr>
                <w:b/>
                <w:noProof/>
                <w:sz w:val="22"/>
              </w:rPr>
            </w:pPr>
          </w:p>
        </w:tc>
      </w:tr>
      <w:tr w:rsidR="001977F3" w14:paraId="5E00B55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51ED1D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3A66186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9C1F5E9" w14:textId="77777777" w:rsidR="001977F3" w:rsidRDefault="001977F3" w:rsidP="00E57498">
            <w:pPr>
              <w:pStyle w:val="TAC"/>
            </w:pPr>
            <w:r>
              <w:t xml:space="preserve">&gt;36 </w:t>
            </w:r>
          </w:p>
        </w:tc>
        <w:tc>
          <w:tcPr>
            <w:tcW w:w="0" w:type="auto"/>
            <w:tcBorders>
              <w:top w:val="outset" w:sz="6" w:space="0" w:color="auto"/>
              <w:left w:val="outset" w:sz="6" w:space="0" w:color="auto"/>
              <w:bottom w:val="outset" w:sz="6" w:space="0" w:color="auto"/>
              <w:right w:val="outset" w:sz="6" w:space="0" w:color="auto"/>
            </w:tcBorders>
          </w:tcPr>
          <w:p w14:paraId="2103E01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CB869F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9C5BE2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21D02C8" w14:textId="77777777" w:rsidR="001977F3" w:rsidRDefault="001977F3" w:rsidP="00E57498">
            <w:pPr>
              <w:pStyle w:val="TAC"/>
              <w:rPr>
                <w:b/>
                <w:noProof/>
                <w:sz w:val="22"/>
              </w:rPr>
            </w:pPr>
          </w:p>
        </w:tc>
      </w:tr>
      <w:tr w:rsidR="001977F3" w14:paraId="1DA50E01"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5C394F53" w14:textId="77777777" w:rsidR="001977F3" w:rsidRDefault="001977F3" w:rsidP="00E57498">
            <w:pPr>
              <w:pStyle w:val="TAC"/>
            </w:pPr>
            <w:r>
              <w:t xml:space="preserve">R1-163314 / Source 8 </w:t>
            </w:r>
            <w:r>
              <w:br/>
              <w:t xml:space="preserve">50 PRB, 10 MHz system bandwidth, </w:t>
            </w:r>
            <w:r w:rsidRPr="00F276D2">
              <w:t>RX imperfections and 6% TX EVM,</w:t>
            </w:r>
            <w:r>
              <w:br/>
            </w:r>
            <w:r w:rsidRPr="00F276D2">
              <w:t>2CCE (72RE) reserved for short PDCCH transmission each short TTI</w:t>
            </w:r>
            <w:r>
              <w:br/>
              <w:t>DM-RS only available in every second TTI</w:t>
            </w:r>
          </w:p>
        </w:tc>
      </w:tr>
      <w:tr w:rsidR="001977F3" w14:paraId="1F92CBA5"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16F096" w14:textId="77777777" w:rsidR="001977F3" w:rsidRDefault="001977F3" w:rsidP="00E57498">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189B7B" w14:textId="77777777" w:rsidR="001977F3" w:rsidRDefault="001977F3" w:rsidP="00E57498">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11BA97" w14:textId="77777777" w:rsidR="001977F3" w:rsidRDefault="001977F3" w:rsidP="00E57498">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3004E8" w14:textId="77777777" w:rsidR="001977F3" w:rsidRDefault="001977F3" w:rsidP="00E57498">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38E7CA" w14:textId="77777777" w:rsidR="001977F3" w:rsidRDefault="001977F3" w:rsidP="00E57498">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20EA02" w14:textId="77777777" w:rsidR="001977F3" w:rsidRDefault="001977F3" w:rsidP="00E57498">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BDF5FC" w14:textId="77777777" w:rsidR="001977F3" w:rsidRDefault="001977F3" w:rsidP="00E57498">
            <w:pPr>
              <w:pStyle w:val="TAC"/>
              <w:rPr>
                <w:rFonts w:ascii="Calibri" w:hAnsi="Calibri"/>
                <w:b/>
                <w:noProof/>
                <w:sz w:val="22"/>
              </w:rPr>
            </w:pPr>
            <w:r>
              <w:rPr>
                <w:rFonts w:ascii="Calibri" w:hAnsi="Calibri"/>
              </w:rPr>
              <w:t xml:space="preserve">TTI length=14 </w:t>
            </w:r>
          </w:p>
        </w:tc>
      </w:tr>
      <w:tr w:rsidR="001977F3" w14:paraId="37B21C09" w14:textId="77777777" w:rsidTr="0013522F">
        <w:tblPrEx>
          <w:tblCellMar>
            <w:top w:w="0" w:type="dxa"/>
            <w:left w:w="108" w:type="dxa"/>
            <w:bottom w:w="0" w:type="dxa"/>
            <w:right w:w="108" w:type="dxa"/>
          </w:tblCellMar>
        </w:tblPrEx>
        <w:trPr>
          <w:trHeight w:val="735"/>
        </w:trPr>
        <w:tc>
          <w:tcPr>
            <w:tcW w:w="0" w:type="auto"/>
            <w:tcBorders>
              <w:top w:val="outset" w:sz="6" w:space="0" w:color="auto"/>
              <w:left w:val="outset" w:sz="6" w:space="0" w:color="auto"/>
              <w:bottom w:val="outset" w:sz="6" w:space="0" w:color="auto"/>
              <w:right w:val="outset" w:sz="6" w:space="0" w:color="auto"/>
            </w:tcBorders>
            <w:vAlign w:val="center"/>
            <w:hideMark/>
          </w:tcPr>
          <w:p w14:paraId="5D9B3F99" w14:textId="77777777" w:rsidR="001977F3" w:rsidRDefault="001977F3" w:rsidP="00E57498">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14:paraId="27E3B570" w14:textId="77777777" w:rsidR="001977F3" w:rsidRDefault="001977F3" w:rsidP="00E57498">
            <w:pPr>
              <w:pStyle w:val="TAC"/>
            </w:pPr>
            <w:r>
              <w:t>--</w:t>
            </w:r>
          </w:p>
          <w:p w14:paraId="65B44FE5"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14:paraId="5169E599" w14:textId="77777777" w:rsidR="001977F3" w:rsidRDefault="001977F3" w:rsidP="00E57498">
            <w:pPr>
              <w:pStyle w:val="TAC"/>
            </w:pPr>
            <w:r>
              <w:t xml:space="preserve">8.7dB </w:t>
            </w:r>
          </w:p>
          <w:p w14:paraId="6699FD84" w14:textId="77777777" w:rsidR="001977F3" w:rsidRDefault="001977F3" w:rsidP="00E57498">
            <w:pPr>
              <w:pStyle w:val="TAC"/>
            </w:pPr>
            <w:r>
              <w:t>3.4839Mbps</w:t>
            </w:r>
          </w:p>
        </w:tc>
        <w:tc>
          <w:tcPr>
            <w:tcW w:w="0" w:type="auto"/>
            <w:tcBorders>
              <w:top w:val="outset" w:sz="6" w:space="0" w:color="auto"/>
              <w:left w:val="outset" w:sz="6" w:space="0" w:color="auto"/>
              <w:bottom w:val="outset" w:sz="6" w:space="0" w:color="auto"/>
              <w:right w:val="outset" w:sz="6" w:space="0" w:color="auto"/>
            </w:tcBorders>
            <w:hideMark/>
          </w:tcPr>
          <w:p w14:paraId="3C9F901D" w14:textId="77777777" w:rsidR="001977F3" w:rsidRDefault="001977F3" w:rsidP="00E57498">
            <w:pPr>
              <w:pStyle w:val="TAC"/>
            </w:pPr>
            <w:r>
              <w:t>--</w:t>
            </w:r>
          </w:p>
          <w:p w14:paraId="5068763C"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14:paraId="528CC37F" w14:textId="77777777" w:rsidR="001977F3" w:rsidRDefault="001977F3" w:rsidP="00E57498">
            <w:pPr>
              <w:pStyle w:val="TAC"/>
            </w:pPr>
            <w:r>
              <w:t>--</w:t>
            </w:r>
          </w:p>
          <w:p w14:paraId="7D34C7F5"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hideMark/>
          </w:tcPr>
          <w:p w14:paraId="6CE806A0" w14:textId="77777777" w:rsidR="001977F3" w:rsidRDefault="001977F3" w:rsidP="00E57498">
            <w:pPr>
              <w:pStyle w:val="TAC"/>
            </w:pPr>
            <w:r>
              <w:t>8.85dB</w:t>
            </w:r>
          </w:p>
          <w:p w14:paraId="1C531573" w14:textId="77777777" w:rsidR="001977F3" w:rsidRDefault="001977F3" w:rsidP="00E57498">
            <w:pPr>
              <w:pStyle w:val="TAC"/>
            </w:pPr>
            <w:r>
              <w:t xml:space="preserve">4.1186Mbps </w:t>
            </w:r>
          </w:p>
        </w:tc>
        <w:tc>
          <w:tcPr>
            <w:tcW w:w="0" w:type="auto"/>
            <w:tcBorders>
              <w:top w:val="outset" w:sz="6" w:space="0" w:color="auto"/>
              <w:left w:val="outset" w:sz="6" w:space="0" w:color="auto"/>
              <w:bottom w:val="outset" w:sz="6" w:space="0" w:color="auto"/>
              <w:right w:val="outset" w:sz="6" w:space="0" w:color="auto"/>
            </w:tcBorders>
            <w:hideMark/>
          </w:tcPr>
          <w:p w14:paraId="3A6A90DA" w14:textId="77777777" w:rsidR="001977F3" w:rsidRDefault="001977F3" w:rsidP="00E57498">
            <w:pPr>
              <w:pStyle w:val="TAC"/>
            </w:pPr>
            <w:r>
              <w:t>7.75dB</w:t>
            </w:r>
          </w:p>
          <w:p w14:paraId="2543DE41" w14:textId="77777777" w:rsidR="001977F3" w:rsidRDefault="001977F3" w:rsidP="00E57498">
            <w:pPr>
              <w:pStyle w:val="TAC"/>
            </w:pPr>
            <w:r>
              <w:t>3.5568Mbps</w:t>
            </w:r>
          </w:p>
        </w:tc>
      </w:tr>
      <w:tr w:rsidR="001977F3" w14:paraId="23AD29EE"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EA567E" w14:textId="77777777" w:rsidR="001977F3" w:rsidRDefault="001977F3" w:rsidP="00E57498">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704F5B8" w14:textId="77777777" w:rsidR="001977F3" w:rsidRDefault="001977F3" w:rsidP="00E57498">
            <w:pPr>
              <w:pStyle w:val="TAC"/>
            </w:pPr>
            <w:r>
              <w:t>--</w:t>
            </w:r>
          </w:p>
          <w:p w14:paraId="04535470"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BDAEFD5" w14:textId="77777777" w:rsidR="001977F3" w:rsidRDefault="001977F3" w:rsidP="00E57498">
            <w:pPr>
              <w:pStyle w:val="TAC"/>
            </w:pPr>
            <w:r>
              <w:t xml:space="preserve">27.75dB </w:t>
            </w:r>
          </w:p>
          <w:p w14:paraId="692F791F" w14:textId="77777777" w:rsidR="001977F3" w:rsidRDefault="001977F3" w:rsidP="00E57498">
            <w:pPr>
              <w:pStyle w:val="TAC"/>
            </w:pPr>
            <w:r>
              <w:t>16.738Mbps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D4683AF" w14:textId="77777777" w:rsidR="001977F3" w:rsidRDefault="001977F3" w:rsidP="00E57498">
            <w:pPr>
              <w:pStyle w:val="TAC"/>
            </w:pPr>
            <w:r>
              <w:t>--</w:t>
            </w:r>
          </w:p>
          <w:p w14:paraId="7536C037"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078F08C" w14:textId="77777777" w:rsidR="001977F3" w:rsidRDefault="001977F3" w:rsidP="00E57498">
            <w:pPr>
              <w:pStyle w:val="TAC"/>
            </w:pPr>
            <w:r>
              <w:t>--</w:t>
            </w:r>
          </w:p>
          <w:p w14:paraId="4AB0FA5C"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2816A8D" w14:textId="77777777" w:rsidR="001977F3" w:rsidRDefault="001977F3" w:rsidP="00E57498">
            <w:pPr>
              <w:pStyle w:val="TAC"/>
            </w:pPr>
            <w:r>
              <w:t>&gt;30dB</w:t>
            </w:r>
          </w:p>
          <w:p w14:paraId="39E14F8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3B3EF1F" w14:textId="77777777" w:rsidR="001977F3" w:rsidRDefault="001977F3" w:rsidP="00E57498">
            <w:pPr>
              <w:pStyle w:val="TAC"/>
            </w:pPr>
            <w:r>
              <w:t>25.75dB</w:t>
            </w:r>
          </w:p>
          <w:p w14:paraId="78E927EA" w14:textId="77777777" w:rsidR="001977F3" w:rsidRDefault="001977F3" w:rsidP="00E57498">
            <w:pPr>
              <w:pStyle w:val="TAC"/>
            </w:pPr>
            <w:r>
              <w:t>16.1568Mbps</w:t>
            </w:r>
          </w:p>
        </w:tc>
      </w:tr>
      <w:tr w:rsidR="001977F3" w14:paraId="2FB333C1" w14:textId="77777777" w:rsidTr="0013522F">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2E54EB" w14:textId="77777777" w:rsidR="001977F3" w:rsidRDefault="001977F3" w:rsidP="00E57498">
            <w:pPr>
              <w:pStyle w:val="TAC"/>
              <w:rPr>
                <w:rFonts w:ascii="Calibri" w:hAnsi="Calibri"/>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D7CA3D3" w14:textId="77777777" w:rsidR="001977F3" w:rsidRDefault="001977F3" w:rsidP="00E57498">
            <w:pPr>
              <w:pStyle w:val="TAC"/>
            </w:pPr>
            <w:r>
              <w:t>--</w:t>
            </w:r>
          </w:p>
          <w:p w14:paraId="51A5911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7BB3AF3" w14:textId="77777777" w:rsidR="001977F3" w:rsidRDefault="001977F3" w:rsidP="00E57498">
            <w:pPr>
              <w:pStyle w:val="TAC"/>
            </w:pPr>
            <w:r>
              <w:t>--</w:t>
            </w:r>
          </w:p>
          <w:p w14:paraId="44D16D32"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56E6BD" w14:textId="77777777" w:rsidR="001977F3" w:rsidRDefault="001977F3" w:rsidP="00E57498">
            <w:pPr>
              <w:pStyle w:val="TAC"/>
            </w:pPr>
            <w:r>
              <w:t>--</w:t>
            </w:r>
          </w:p>
          <w:p w14:paraId="6DDEB6C0"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415D8A4" w14:textId="77777777" w:rsidR="001977F3" w:rsidRDefault="001977F3" w:rsidP="00E57498">
            <w:pPr>
              <w:pStyle w:val="TAC"/>
            </w:pPr>
            <w:r>
              <w:t>--</w:t>
            </w:r>
          </w:p>
          <w:p w14:paraId="2524CCD8"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D335F7" w14:textId="77777777" w:rsidR="001977F3" w:rsidRDefault="001977F3" w:rsidP="00E57498">
            <w:pPr>
              <w:pStyle w:val="TAC"/>
            </w:pPr>
            <w:r>
              <w:t>--</w:t>
            </w:r>
          </w:p>
          <w:p w14:paraId="34CA00C0" w14:textId="77777777" w:rsidR="001977F3"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48B8C2F" w14:textId="77777777" w:rsidR="001977F3" w:rsidRDefault="001977F3" w:rsidP="00E57498">
            <w:pPr>
              <w:pStyle w:val="TAC"/>
            </w:pPr>
            <w:r>
              <w:t>--</w:t>
            </w:r>
          </w:p>
          <w:p w14:paraId="388DB706" w14:textId="77777777" w:rsidR="001977F3" w:rsidRDefault="001977F3" w:rsidP="00E57498">
            <w:pPr>
              <w:pStyle w:val="TAC"/>
            </w:pPr>
            <w:r>
              <w:t>--</w:t>
            </w:r>
          </w:p>
        </w:tc>
      </w:tr>
      <w:tr w:rsidR="001977F3" w14:paraId="752D7567" w14:textId="77777777" w:rsidTr="0013522F">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D52D09" w14:textId="77777777" w:rsidR="001977F3" w:rsidRDefault="001977F3" w:rsidP="00E57498">
            <w:pPr>
              <w:pStyle w:val="TAC"/>
              <w:rPr>
                <w:rFonts w:ascii="Calibri" w:hAnsi="Calibri"/>
                <w:lang w:eastAsia="zh-CN"/>
              </w:rPr>
            </w:pPr>
            <w:r>
              <w:rPr>
                <w:rFonts w:ascii="Calibri" w:hAnsi="Calibri"/>
              </w:rPr>
              <w:t>R1-163511  / Source 10</w:t>
            </w:r>
            <w:r>
              <w:rPr>
                <w:rFonts w:ascii="Calibri" w:hAnsi="Calibri"/>
              </w:rPr>
              <w:br/>
              <w:t>25 PRB, 10 MHz system bandwidth, no PRB bundling</w:t>
            </w:r>
          </w:p>
        </w:tc>
      </w:tr>
      <w:tr w:rsidR="009D7C07" w14:paraId="152A885B" w14:textId="77777777" w:rsidTr="00ED348A">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FDE707" w14:textId="77777777" w:rsidR="009D7C07" w:rsidRDefault="009D7C07" w:rsidP="00ED348A">
            <w:pPr>
              <w:pStyle w:val="TAC"/>
              <w:rPr>
                <w:rFonts w:ascii="Calibri" w:hAnsi="Calibri"/>
                <w:b/>
                <w:noProof/>
                <w:sz w:val="22"/>
              </w:rPr>
            </w:pPr>
            <w:r>
              <w:rPr>
                <w:rFonts w:ascii="Calibri" w:hAnsi="Calibri"/>
              </w:rPr>
              <w:t>SNR at 10% BLER</w:t>
            </w:r>
            <w:r>
              <w:rPr>
                <w:rFonts w:ascii="Calibri" w:hAnsi="Calibri"/>
              </w:rP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94E611" w14:textId="77777777" w:rsidR="009D7C07" w:rsidRDefault="009D7C07" w:rsidP="00ED348A">
            <w:pPr>
              <w:pStyle w:val="TAC"/>
              <w:rPr>
                <w:rFonts w:ascii="Calibri" w:hAnsi="Calibri"/>
                <w:b/>
                <w:noProof/>
                <w:sz w:val="22"/>
              </w:rPr>
            </w:pPr>
            <w:r>
              <w:rPr>
                <w:rFonts w:ascii="Calibri" w:hAnsi="Calibri"/>
              </w:rP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4ACAA8" w14:textId="77777777" w:rsidR="009D7C07" w:rsidRDefault="009D7C07" w:rsidP="00ED348A">
            <w:pPr>
              <w:pStyle w:val="TAC"/>
              <w:rPr>
                <w:rFonts w:ascii="Calibri" w:hAnsi="Calibri"/>
                <w:b/>
                <w:noProof/>
                <w:sz w:val="22"/>
              </w:rPr>
            </w:pPr>
            <w:r>
              <w:rPr>
                <w:rFonts w:ascii="Calibri" w:hAnsi="Calibri"/>
              </w:rP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4D5683" w14:textId="77777777" w:rsidR="009D7C07" w:rsidRDefault="009D7C07" w:rsidP="00ED348A">
            <w:pPr>
              <w:pStyle w:val="TAC"/>
              <w:rPr>
                <w:rFonts w:ascii="Calibri" w:hAnsi="Calibri"/>
                <w:b/>
                <w:noProof/>
                <w:sz w:val="22"/>
              </w:rPr>
            </w:pPr>
            <w:r>
              <w:rPr>
                <w:rFonts w:ascii="Calibri" w:hAnsi="Calibri"/>
              </w:rP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CC45E" w14:textId="77777777" w:rsidR="009D7C07" w:rsidRDefault="009D7C07" w:rsidP="00ED348A">
            <w:pPr>
              <w:pStyle w:val="TAC"/>
              <w:rPr>
                <w:rFonts w:ascii="Calibri" w:hAnsi="Calibri"/>
                <w:b/>
                <w:noProof/>
                <w:sz w:val="22"/>
              </w:rPr>
            </w:pPr>
            <w:r>
              <w:rPr>
                <w:rFonts w:ascii="Calibri" w:hAnsi="Calibri"/>
              </w:rP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062FC1" w14:textId="77777777" w:rsidR="009D7C07" w:rsidRDefault="009D7C07" w:rsidP="00ED348A">
            <w:pPr>
              <w:pStyle w:val="TAC"/>
              <w:rPr>
                <w:rFonts w:ascii="Calibri" w:hAnsi="Calibri"/>
                <w:b/>
                <w:noProof/>
                <w:sz w:val="22"/>
              </w:rPr>
            </w:pPr>
            <w:r>
              <w:rPr>
                <w:rFonts w:ascii="Calibri" w:hAnsi="Calibri"/>
              </w:rP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2BE48" w14:textId="77777777" w:rsidR="009D7C07" w:rsidRDefault="009D7C07" w:rsidP="00ED348A">
            <w:pPr>
              <w:pStyle w:val="TAC"/>
              <w:rPr>
                <w:rFonts w:ascii="Calibri" w:hAnsi="Calibri"/>
                <w:b/>
                <w:noProof/>
                <w:sz w:val="22"/>
              </w:rPr>
            </w:pPr>
            <w:r>
              <w:rPr>
                <w:rFonts w:ascii="Calibri" w:hAnsi="Calibri"/>
              </w:rPr>
              <w:t xml:space="preserve">TTI length=14 </w:t>
            </w:r>
          </w:p>
        </w:tc>
      </w:tr>
      <w:tr w:rsidR="009D7C07" w14:paraId="01DEB57D" w14:textId="77777777" w:rsidTr="00ED348A">
        <w:tblPrEx>
          <w:tblCellMar>
            <w:top w:w="0" w:type="dxa"/>
            <w:left w:w="108" w:type="dxa"/>
            <w:bottom w:w="0" w:type="dxa"/>
            <w:right w:w="108" w:type="dxa"/>
          </w:tblCellMar>
        </w:tblPrEx>
        <w:trPr>
          <w:trHeight w:val="735"/>
        </w:trPr>
        <w:tc>
          <w:tcPr>
            <w:tcW w:w="0" w:type="auto"/>
            <w:tcBorders>
              <w:top w:val="outset" w:sz="6" w:space="0" w:color="auto"/>
              <w:left w:val="outset" w:sz="6" w:space="0" w:color="auto"/>
              <w:bottom w:val="outset" w:sz="6" w:space="0" w:color="auto"/>
              <w:right w:val="outset" w:sz="6" w:space="0" w:color="auto"/>
            </w:tcBorders>
            <w:vAlign w:val="center"/>
            <w:hideMark/>
          </w:tcPr>
          <w:p w14:paraId="1BBDC761" w14:textId="77777777" w:rsidR="009D7C07" w:rsidRDefault="009D7C07" w:rsidP="00ED348A">
            <w:pPr>
              <w:pStyle w:val="TAC"/>
              <w:rPr>
                <w:rFonts w:ascii="Calibri" w:hAnsi="Calibri"/>
                <w:b/>
                <w:noProof/>
                <w:sz w:val="22"/>
              </w:rPr>
            </w:pPr>
            <w:r>
              <w:rPr>
                <w:rFonts w:ascii="Calibri" w:hAnsi="Calibri"/>
              </w:rP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14:paraId="5A96902E"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vAlign w:val="center"/>
            <w:hideMark/>
          </w:tcPr>
          <w:p w14:paraId="5D261A89" w14:textId="77777777" w:rsidR="009D7C07" w:rsidRDefault="009D7C07" w:rsidP="00ED348A">
            <w:pPr>
              <w:pStyle w:val="TAC"/>
            </w:pPr>
            <w:r>
              <w:rPr>
                <w:rFonts w:hint="eastAsia"/>
                <w:lang w:eastAsia="zh-CN"/>
              </w:rPr>
              <w:t>5</w:t>
            </w:r>
            <w:r>
              <w:t xml:space="preserve"> dB</w:t>
            </w:r>
          </w:p>
          <w:p w14:paraId="19D4F434" w14:textId="77777777" w:rsidR="009D7C07" w:rsidRDefault="009D7C07" w:rsidP="00ED348A">
            <w:pPr>
              <w:pStyle w:val="TAC"/>
            </w:pPr>
            <w:r>
              <w:rPr>
                <w:rFonts w:hint="eastAsia"/>
                <w:lang w:eastAsia="zh-CN"/>
              </w:rPr>
              <w:t>4.06</w:t>
            </w:r>
            <w:r>
              <w:t xml:space="preserve"> Mbps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94117"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vAlign w:val="center"/>
            <w:hideMark/>
          </w:tcPr>
          <w:p w14:paraId="0D32CCCD"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vAlign w:val="center"/>
            <w:hideMark/>
          </w:tcPr>
          <w:p w14:paraId="70E785D9"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vAlign w:val="center"/>
            <w:hideMark/>
          </w:tcPr>
          <w:p w14:paraId="7D06CA91" w14:textId="77777777" w:rsidR="009D7C07" w:rsidRDefault="009D7C07" w:rsidP="00ED348A">
            <w:pPr>
              <w:pStyle w:val="TAC"/>
            </w:pPr>
            <w:r>
              <w:rPr>
                <w:rFonts w:hint="eastAsia"/>
                <w:lang w:eastAsia="zh-CN"/>
              </w:rPr>
              <w:t>4.8</w:t>
            </w:r>
            <w:r>
              <w:t xml:space="preserve"> dB</w:t>
            </w:r>
          </w:p>
          <w:p w14:paraId="08961CE2" w14:textId="77777777" w:rsidR="009D7C07" w:rsidRDefault="009D7C07" w:rsidP="00ED348A">
            <w:pPr>
              <w:pStyle w:val="TAC"/>
            </w:pPr>
            <w:r>
              <w:rPr>
                <w:rFonts w:hint="eastAsia"/>
                <w:lang w:eastAsia="zh-CN"/>
              </w:rPr>
              <w:t>4.26</w:t>
            </w:r>
            <w:r>
              <w:t xml:space="preserve"> Mbps</w:t>
            </w:r>
          </w:p>
        </w:tc>
      </w:tr>
      <w:tr w:rsidR="009D7C07" w14:paraId="6AFA289D" w14:textId="77777777" w:rsidTr="00ED348A">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E53667" w14:textId="77777777" w:rsidR="009D7C07" w:rsidRDefault="009D7C07" w:rsidP="00ED348A">
            <w:pPr>
              <w:pStyle w:val="TAC"/>
              <w:rPr>
                <w:rFonts w:ascii="Calibri" w:hAnsi="Calibri"/>
                <w:b/>
                <w:noProof/>
                <w:sz w:val="22"/>
              </w:rPr>
            </w:pPr>
            <w:r>
              <w:rPr>
                <w:rFonts w:ascii="Calibri" w:hAnsi="Calibri"/>
              </w:rP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64FDE4"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06CD099"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98B3CF8"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DAEE98F"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A42E944"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3FBB923" w14:textId="77777777" w:rsidR="009D7C07" w:rsidRDefault="009D7C07" w:rsidP="00ED348A">
            <w:pPr>
              <w:pStyle w:val="TAC"/>
            </w:pPr>
          </w:p>
        </w:tc>
      </w:tr>
      <w:tr w:rsidR="009D7C07" w14:paraId="1F71908E" w14:textId="77777777" w:rsidTr="00ED348A">
        <w:tblPrEx>
          <w:tblCellMar>
            <w:top w:w="0" w:type="dxa"/>
            <w:left w:w="108" w:type="dxa"/>
            <w:bottom w:w="0" w:type="dxa"/>
            <w:right w:w="108"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F4F205" w14:textId="77777777" w:rsidR="009D7C07" w:rsidRDefault="009D7C07" w:rsidP="00ED348A">
            <w:pPr>
              <w:pStyle w:val="TAC"/>
              <w:rPr>
                <w:rFonts w:ascii="Calibri" w:hAnsi="Calibri"/>
              </w:rPr>
            </w:pPr>
            <w:r>
              <w:rPr>
                <w:rFonts w:ascii="Calibri" w:hAnsi="Calibri"/>
              </w:rP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4F55B58"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3BE1B48" w14:textId="77777777" w:rsidR="009D7C07" w:rsidRDefault="009D7C07" w:rsidP="00ED348A">
            <w:pPr>
              <w:pStyle w:val="TAC"/>
              <w:rPr>
                <w:lang w:eastAsia="zh-CN"/>
              </w:rPr>
            </w:pPr>
            <w:r>
              <w:rPr>
                <w:rFonts w:hint="eastAsia"/>
                <w:lang w:eastAsia="zh-CN"/>
              </w:rPr>
              <w:t>&gt;36 dB</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296A9B"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2EB80CC"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FB8C655" w14:textId="77777777" w:rsidR="009D7C07" w:rsidRDefault="009D7C07" w:rsidP="00ED348A">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E9D9BE0" w14:textId="77777777" w:rsidR="009D7C07" w:rsidRDefault="009D7C07" w:rsidP="00ED348A">
            <w:pPr>
              <w:pStyle w:val="TAC"/>
            </w:pPr>
            <w:r>
              <w:rPr>
                <w:rFonts w:hint="eastAsia"/>
                <w:lang w:eastAsia="zh-CN"/>
              </w:rPr>
              <w:t>&gt;36 dB</w:t>
            </w:r>
          </w:p>
        </w:tc>
      </w:tr>
      <w:tr w:rsidR="009D7C07" w14:paraId="3325B571" w14:textId="77777777" w:rsidTr="00ED348A">
        <w:tblPrEx>
          <w:tblCellMar>
            <w:top w:w="0" w:type="dxa"/>
            <w:left w:w="108" w:type="dxa"/>
            <w:bottom w:w="0" w:type="dxa"/>
            <w:right w:w="108"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2C3698E" w14:textId="77777777" w:rsidR="009D7C07" w:rsidRDefault="009D7C07" w:rsidP="009D7C07">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7DB561D8" w14:textId="77777777" w:rsidR="009D7C07" w:rsidRDefault="009D7C07" w:rsidP="009D7C07">
            <w:pPr>
              <w:pStyle w:val="TAC"/>
            </w:pPr>
            <w:r>
              <w:t>RX imperfections and 6% TX EVM,</w:t>
            </w:r>
          </w:p>
          <w:p w14:paraId="3277A5F0" w14:textId="77777777" w:rsidR="009D7C07" w:rsidRDefault="009D7C07" w:rsidP="009D7C07">
            <w:pPr>
              <w:pStyle w:val="TAC"/>
              <w:rPr>
                <w:rFonts w:ascii="Calibri" w:hAnsi="Calibri"/>
                <w:lang w:eastAsia="zh-CN"/>
              </w:rPr>
            </w:pPr>
            <w:r>
              <w:t>5 PRBs bundling for sTTI, 3 PRBs bundling for 1ms TTI.</w:t>
            </w:r>
          </w:p>
        </w:tc>
      </w:tr>
    </w:tbl>
    <w:p w14:paraId="48AE6DF1" w14:textId="77777777" w:rsidR="00876C51" w:rsidRPr="000B5FE1" w:rsidRDefault="00876C51" w:rsidP="00876C51">
      <w:pPr>
        <w:rPr>
          <w:lang w:eastAsia="zh-CN"/>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34"/>
        <w:gridCol w:w="1042"/>
        <w:gridCol w:w="2831"/>
        <w:gridCol w:w="1041"/>
        <w:gridCol w:w="1041"/>
        <w:gridCol w:w="1041"/>
        <w:gridCol w:w="1141"/>
      </w:tblGrid>
      <w:tr w:rsidR="000B5FE1" w:rsidRPr="00D35BAE" w14:paraId="7BB4C176"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66BC91BD" w14:textId="77777777" w:rsidR="000B5FE1" w:rsidRPr="00D35BAE" w:rsidRDefault="000B5FE1" w:rsidP="00F721C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tcPr>
          <w:p w14:paraId="6B2FDBAB" w14:textId="77777777" w:rsidR="000B5FE1" w:rsidRPr="00D35BAE" w:rsidRDefault="000B5FE1"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tcPr>
          <w:p w14:paraId="260B316C" w14:textId="77777777" w:rsidR="000B5FE1" w:rsidRPr="00D35BAE" w:rsidRDefault="000B5FE1"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673D148" w14:textId="77777777" w:rsidR="000B5FE1" w:rsidRPr="00D35BAE" w:rsidRDefault="000B5FE1"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tcPr>
          <w:p w14:paraId="743070D9" w14:textId="77777777" w:rsidR="000B5FE1" w:rsidRPr="00D35BAE" w:rsidRDefault="000B5FE1"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tcPr>
          <w:p w14:paraId="01662FCB" w14:textId="77777777" w:rsidR="000B5FE1" w:rsidRPr="00D35BAE" w:rsidRDefault="000B5FE1"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tcPr>
          <w:p w14:paraId="48443512" w14:textId="77777777" w:rsidR="000B5FE1" w:rsidRPr="00D35BAE" w:rsidRDefault="000B5FE1" w:rsidP="00F721C8">
            <w:pPr>
              <w:pStyle w:val="TAC"/>
            </w:pPr>
            <w:r>
              <w:t xml:space="preserve">TTI length=14 </w:t>
            </w:r>
          </w:p>
        </w:tc>
      </w:tr>
      <w:tr w:rsidR="000B5FE1" w:rsidRPr="00D35BAE" w14:paraId="2768A02A"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606ED3EF" w14:textId="77777777" w:rsidR="000B5FE1" w:rsidRPr="00D35BAE" w:rsidRDefault="000B5FE1"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16C572A2"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CB7F87" w14:textId="77777777" w:rsidR="000B5FE1" w:rsidRDefault="000B5FE1" w:rsidP="00F721C8">
            <w:pPr>
              <w:pStyle w:val="TAC"/>
              <w:jc w:val="left"/>
              <w:rPr>
                <w:lang w:eastAsia="zh-CN"/>
              </w:rPr>
            </w:pPr>
            <w:r>
              <w:rPr>
                <w:rFonts w:hint="eastAsia"/>
                <w:lang w:eastAsia="zh-CN"/>
              </w:rPr>
              <w:t>4.6</w:t>
            </w:r>
            <w:r>
              <w:rPr>
                <w:lang w:eastAsia="zh-CN"/>
              </w:rPr>
              <w:t xml:space="preserve"> dB (</w:t>
            </w:r>
            <w:r w:rsidR="00413D22">
              <w:rPr>
                <w:lang w:eastAsia="zh-CN"/>
              </w:rPr>
              <w:t>DMRS pattern1</w:t>
            </w:r>
            <w:r>
              <w:rPr>
                <w:lang w:eastAsia="zh-CN"/>
              </w:rPr>
              <w:t>:</w:t>
            </w:r>
            <w:r>
              <w:rPr>
                <w:rFonts w:hint="eastAsia"/>
                <w:lang w:eastAsia="zh-CN"/>
              </w:rPr>
              <w:t xml:space="preserve"> </w:t>
            </w:r>
            <w:r>
              <w:rPr>
                <w:lang w:eastAsia="zh-CN"/>
              </w:rPr>
              <w:t>4 RE/RB)</w:t>
            </w:r>
          </w:p>
          <w:p w14:paraId="2CE82D3E" w14:textId="77777777" w:rsidR="000B5FE1" w:rsidRDefault="000B5FE1" w:rsidP="00F721C8">
            <w:pPr>
              <w:pStyle w:val="TAC"/>
              <w:jc w:val="left"/>
              <w:rPr>
                <w:lang w:eastAsia="zh-CN"/>
              </w:rPr>
            </w:pPr>
            <w:r>
              <w:rPr>
                <w:rFonts w:hint="eastAsia"/>
                <w:lang w:eastAsia="zh-CN"/>
              </w:rPr>
              <w:t>4.5</w:t>
            </w:r>
            <w:r>
              <w:rPr>
                <w:lang w:eastAsia="zh-CN"/>
              </w:rPr>
              <w:t xml:space="preserve"> dB (</w:t>
            </w:r>
            <w:r w:rsidR="00413D22">
              <w:rPr>
                <w:lang w:eastAsia="zh-CN"/>
              </w:rPr>
              <w:t>DMRS pattern2</w:t>
            </w:r>
            <w:r>
              <w:rPr>
                <w:lang w:eastAsia="zh-CN"/>
              </w:rPr>
              <w:t>:</w:t>
            </w:r>
            <w:r>
              <w:rPr>
                <w:rFonts w:hint="eastAsia"/>
                <w:lang w:eastAsia="zh-CN"/>
              </w:rPr>
              <w:t xml:space="preserve"> </w:t>
            </w:r>
            <w:r>
              <w:rPr>
                <w:lang w:eastAsia="zh-CN"/>
              </w:rPr>
              <w:t>6 RE/RB)</w:t>
            </w:r>
          </w:p>
          <w:p w14:paraId="621C7D23" w14:textId="77777777" w:rsidR="000B5FE1" w:rsidRDefault="000B5FE1" w:rsidP="00F721C8">
            <w:pPr>
              <w:pStyle w:val="TAC"/>
              <w:jc w:val="left"/>
              <w:rPr>
                <w:lang w:eastAsia="zh-CN"/>
              </w:rPr>
            </w:pPr>
          </w:p>
          <w:p w14:paraId="79F98AD7" w14:textId="77777777" w:rsidR="000B5FE1" w:rsidRPr="00D35BAE" w:rsidRDefault="000B5FE1" w:rsidP="00F721C8">
            <w:pPr>
              <w:pStyle w:val="TAC"/>
              <w:jc w:val="left"/>
            </w:pPr>
            <w:r>
              <w:rPr>
                <w:rFonts w:hint="eastAsia"/>
                <w:lang w:eastAsia="zh-CN"/>
              </w:rPr>
              <w:t>4.24</w:t>
            </w:r>
            <w:r>
              <w:rPr>
                <w:lang w:eastAsia="zh-CN"/>
              </w:rPr>
              <w:t xml:space="preserve"> Mbps</w:t>
            </w:r>
          </w:p>
        </w:tc>
        <w:tc>
          <w:tcPr>
            <w:tcW w:w="0" w:type="auto"/>
            <w:tcBorders>
              <w:top w:val="outset" w:sz="6" w:space="0" w:color="auto"/>
              <w:left w:val="outset" w:sz="6" w:space="0" w:color="auto"/>
              <w:bottom w:val="outset" w:sz="6" w:space="0" w:color="auto"/>
              <w:right w:val="outset" w:sz="6" w:space="0" w:color="auto"/>
            </w:tcBorders>
          </w:tcPr>
          <w:p w14:paraId="75506638"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6E65F6"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E4A4C56"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35F3B08" w14:textId="77777777" w:rsidR="000B5FE1" w:rsidRPr="00D35BAE" w:rsidRDefault="000B5FE1" w:rsidP="00F721C8">
            <w:pPr>
              <w:pStyle w:val="TAC"/>
              <w:rPr>
                <w:b/>
                <w:noProof/>
                <w:sz w:val="22"/>
              </w:rPr>
            </w:pPr>
          </w:p>
        </w:tc>
      </w:tr>
      <w:tr w:rsidR="000B5FE1" w:rsidRPr="00D35BAE" w14:paraId="03AB2C29"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73D52147" w14:textId="77777777" w:rsidR="000B5FE1" w:rsidRPr="00D35BAE" w:rsidRDefault="000B5FE1"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526A9F92"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F788AC4" w14:textId="77777777" w:rsidR="000B5FE1" w:rsidRDefault="000B5FE1" w:rsidP="00F721C8">
            <w:pPr>
              <w:pStyle w:val="TAC"/>
              <w:jc w:val="left"/>
              <w:rPr>
                <w:lang w:eastAsia="zh-CN"/>
              </w:rPr>
            </w:pPr>
            <w:r>
              <w:rPr>
                <w:rFonts w:hint="eastAsia"/>
                <w:lang w:eastAsia="zh-CN"/>
              </w:rPr>
              <w:t>20.7</w:t>
            </w:r>
            <w:r>
              <w:rPr>
                <w:lang w:eastAsia="zh-CN"/>
              </w:rPr>
              <w:t xml:space="preserve"> dB (</w:t>
            </w:r>
            <w:r w:rsidR="00413D22">
              <w:rPr>
                <w:lang w:eastAsia="zh-CN"/>
              </w:rPr>
              <w:t>DMRS pattern1</w:t>
            </w:r>
            <w:r>
              <w:rPr>
                <w:lang w:eastAsia="zh-CN"/>
              </w:rPr>
              <w:t>:</w:t>
            </w:r>
            <w:r>
              <w:rPr>
                <w:rFonts w:hint="eastAsia"/>
                <w:lang w:eastAsia="zh-CN"/>
              </w:rPr>
              <w:t xml:space="preserve"> </w:t>
            </w:r>
            <w:r>
              <w:rPr>
                <w:lang w:eastAsia="zh-CN"/>
              </w:rPr>
              <w:t>4 RE/RB)</w:t>
            </w:r>
          </w:p>
          <w:p w14:paraId="2E705C2B" w14:textId="77777777" w:rsidR="000B5FE1" w:rsidRDefault="000B5FE1" w:rsidP="00F721C8">
            <w:pPr>
              <w:pStyle w:val="TAC"/>
              <w:jc w:val="left"/>
              <w:rPr>
                <w:lang w:eastAsia="zh-CN"/>
              </w:rPr>
            </w:pPr>
            <w:r>
              <w:rPr>
                <w:rFonts w:hint="eastAsia"/>
                <w:lang w:eastAsia="zh-CN"/>
              </w:rPr>
              <w:t>22.1</w:t>
            </w:r>
            <w:r>
              <w:rPr>
                <w:lang w:eastAsia="zh-CN"/>
              </w:rPr>
              <w:t xml:space="preserve"> dB (</w:t>
            </w:r>
            <w:r w:rsidR="00413D22">
              <w:rPr>
                <w:lang w:eastAsia="zh-CN"/>
              </w:rPr>
              <w:t>DMRS pattern2</w:t>
            </w:r>
            <w:r>
              <w:rPr>
                <w:lang w:eastAsia="zh-CN"/>
              </w:rPr>
              <w:t>:</w:t>
            </w:r>
            <w:r>
              <w:rPr>
                <w:rFonts w:hint="eastAsia"/>
                <w:lang w:eastAsia="zh-CN"/>
              </w:rPr>
              <w:t xml:space="preserve"> </w:t>
            </w:r>
            <w:r>
              <w:rPr>
                <w:lang w:eastAsia="zh-CN"/>
              </w:rPr>
              <w:t>6 RE/RB)</w:t>
            </w:r>
          </w:p>
          <w:p w14:paraId="278CA4BB" w14:textId="77777777" w:rsidR="000B5FE1" w:rsidRDefault="000B5FE1" w:rsidP="00F721C8">
            <w:pPr>
              <w:pStyle w:val="TAC"/>
              <w:jc w:val="left"/>
              <w:rPr>
                <w:lang w:eastAsia="zh-CN"/>
              </w:rPr>
            </w:pPr>
          </w:p>
          <w:p w14:paraId="59985BDF" w14:textId="77777777" w:rsidR="000B5FE1" w:rsidRPr="00D35BAE" w:rsidRDefault="000B5FE1" w:rsidP="00F721C8">
            <w:pPr>
              <w:pStyle w:val="TAC"/>
              <w:jc w:val="left"/>
            </w:pPr>
            <w:r>
              <w:rPr>
                <w:rFonts w:hint="eastAsia"/>
                <w:lang w:eastAsia="zh-CN"/>
              </w:rPr>
              <w:t>20.1</w:t>
            </w:r>
            <w:r>
              <w:rPr>
                <w:lang w:eastAsia="zh-CN"/>
              </w:rPr>
              <w:t xml:space="preserve"> Mbps</w:t>
            </w:r>
          </w:p>
        </w:tc>
        <w:tc>
          <w:tcPr>
            <w:tcW w:w="0" w:type="auto"/>
            <w:tcBorders>
              <w:top w:val="outset" w:sz="6" w:space="0" w:color="auto"/>
              <w:left w:val="outset" w:sz="6" w:space="0" w:color="auto"/>
              <w:bottom w:val="outset" w:sz="6" w:space="0" w:color="auto"/>
              <w:right w:val="outset" w:sz="6" w:space="0" w:color="auto"/>
            </w:tcBorders>
          </w:tcPr>
          <w:p w14:paraId="45094DDB"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0FCAE37" w14:textId="77777777" w:rsidR="000B5FE1" w:rsidRPr="00D35BAE" w:rsidRDefault="000B5FE1" w:rsidP="00F721C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8B43DC9"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B31EA3" w14:textId="77777777" w:rsidR="000B5FE1" w:rsidRPr="00D35BAE" w:rsidRDefault="000B5FE1" w:rsidP="00F721C8">
            <w:pPr>
              <w:pStyle w:val="TAC"/>
              <w:rPr>
                <w:b/>
                <w:noProof/>
                <w:sz w:val="22"/>
              </w:rPr>
            </w:pPr>
          </w:p>
        </w:tc>
      </w:tr>
      <w:tr w:rsidR="000B5FE1" w:rsidRPr="00D35BAE" w14:paraId="623924A7" w14:textId="77777777" w:rsidTr="00F721C8">
        <w:tc>
          <w:tcPr>
            <w:tcW w:w="0" w:type="auto"/>
            <w:tcBorders>
              <w:top w:val="outset" w:sz="6" w:space="0" w:color="auto"/>
              <w:left w:val="outset" w:sz="6" w:space="0" w:color="auto"/>
              <w:bottom w:val="outset" w:sz="6" w:space="0" w:color="auto"/>
              <w:right w:val="outset" w:sz="6" w:space="0" w:color="auto"/>
            </w:tcBorders>
            <w:vAlign w:val="center"/>
          </w:tcPr>
          <w:p w14:paraId="58C9C54F" w14:textId="77777777" w:rsidR="000B5FE1" w:rsidRPr="00D35BAE" w:rsidRDefault="000B5FE1"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FA34C2D"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6AE4A71" w14:textId="77777777" w:rsidR="000B5FE1" w:rsidRPr="00D35BAE" w:rsidRDefault="000B5FE1" w:rsidP="00F721C8">
            <w:pPr>
              <w:pStyle w:val="TAC"/>
              <w:jc w:val="left"/>
            </w:pPr>
            <w:r>
              <w:rPr>
                <w:rFonts w:hint="eastAsia"/>
                <w:lang w:eastAsia="zh-CN"/>
              </w:rPr>
              <w:t>&gt;36 dB</w:t>
            </w:r>
          </w:p>
        </w:tc>
        <w:tc>
          <w:tcPr>
            <w:tcW w:w="0" w:type="auto"/>
            <w:tcBorders>
              <w:top w:val="outset" w:sz="6" w:space="0" w:color="auto"/>
              <w:left w:val="outset" w:sz="6" w:space="0" w:color="auto"/>
              <w:bottom w:val="outset" w:sz="6" w:space="0" w:color="auto"/>
              <w:right w:val="outset" w:sz="6" w:space="0" w:color="auto"/>
            </w:tcBorders>
          </w:tcPr>
          <w:p w14:paraId="276AA0B4"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0A3D017"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772CCC2" w14:textId="77777777" w:rsidR="000B5FE1" w:rsidRPr="00D35BAE" w:rsidRDefault="000B5FE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A26167A" w14:textId="77777777" w:rsidR="000B5FE1" w:rsidRPr="00D35BAE" w:rsidRDefault="000B5FE1" w:rsidP="00F721C8">
            <w:pPr>
              <w:pStyle w:val="TAC"/>
              <w:rPr>
                <w:b/>
                <w:noProof/>
                <w:sz w:val="22"/>
              </w:rPr>
            </w:pPr>
          </w:p>
        </w:tc>
      </w:tr>
      <w:tr w:rsidR="000B5FE1" w:rsidRPr="00D35BAE" w14:paraId="4C3A894F" w14:textId="77777777" w:rsidTr="00F721C8">
        <w:tc>
          <w:tcPr>
            <w:tcW w:w="0" w:type="auto"/>
            <w:gridSpan w:val="7"/>
            <w:tcBorders>
              <w:top w:val="outset" w:sz="6" w:space="0" w:color="auto"/>
              <w:left w:val="outset" w:sz="6" w:space="0" w:color="auto"/>
              <w:bottom w:val="outset" w:sz="6" w:space="0" w:color="auto"/>
              <w:right w:val="outset" w:sz="6" w:space="0" w:color="auto"/>
            </w:tcBorders>
            <w:vAlign w:val="center"/>
          </w:tcPr>
          <w:p w14:paraId="45400ECF" w14:textId="77777777" w:rsidR="000B5FE1" w:rsidRDefault="000B5FE1" w:rsidP="00F721C8">
            <w:pPr>
              <w:pStyle w:val="TAC"/>
              <w:rPr>
                <w:lang w:eastAsia="zh-CN"/>
              </w:rPr>
            </w:pPr>
            <w:r>
              <w:t>R1-16</w:t>
            </w:r>
            <w:r>
              <w:rPr>
                <w:rFonts w:hint="eastAsia"/>
                <w:lang w:eastAsia="zh-CN"/>
              </w:rPr>
              <w:t>4062</w:t>
            </w:r>
            <w:r>
              <w:t xml:space="preserve"> / </w:t>
            </w:r>
            <w:r w:rsidR="00E32A2A">
              <w:rPr>
                <w:rFonts w:hint="eastAsia"/>
                <w:lang w:eastAsia="zh-CN"/>
              </w:rPr>
              <w:t>Source 5</w:t>
            </w:r>
            <w:r>
              <w:t xml:space="preserve"> </w:t>
            </w:r>
            <w:r>
              <w:br/>
            </w:r>
            <w:r>
              <w:rPr>
                <w:rFonts w:hint="eastAsia"/>
                <w:lang w:eastAsia="zh-CN"/>
              </w:rPr>
              <w:t>3</w:t>
            </w:r>
            <w:r>
              <w:t>0 PRB, 10 MHz system bandwidth</w:t>
            </w:r>
            <w:r>
              <w:rPr>
                <w:rFonts w:hint="eastAsia"/>
                <w:lang w:eastAsia="zh-CN"/>
              </w:rPr>
              <w:t xml:space="preserve">. </w:t>
            </w:r>
            <w:r>
              <w:t>RX imperfections and 6% TX EVM,</w:t>
            </w:r>
            <w:r>
              <w:rPr>
                <w:rFonts w:hint="eastAsia"/>
                <w:lang w:eastAsia="zh-CN"/>
              </w:rPr>
              <w:t xml:space="preserve"> 3 </w:t>
            </w:r>
            <w:r>
              <w:t>PRBs bundling.</w:t>
            </w:r>
          </w:p>
          <w:p w14:paraId="4584E381" w14:textId="77777777" w:rsidR="000B5FE1" w:rsidRDefault="00413D22" w:rsidP="00F721C8">
            <w:pPr>
              <w:pStyle w:val="TAC"/>
              <w:rPr>
                <w:lang w:eastAsia="zh-CN"/>
              </w:rPr>
            </w:pPr>
            <w:r>
              <w:rPr>
                <w:rFonts w:hint="eastAsia"/>
                <w:lang w:eastAsia="zh-CN"/>
              </w:rPr>
              <w:t>DMRS pattern1</w:t>
            </w:r>
            <w:r w:rsidR="000B5FE1">
              <w:rPr>
                <w:rFonts w:hint="eastAsia"/>
                <w:lang w:eastAsia="zh-CN"/>
              </w:rPr>
              <w:t xml:space="preserve"> represents DMRS CDM in frequency domain</w:t>
            </w:r>
            <w:r w:rsidR="00EC4039">
              <w:rPr>
                <w:rFonts w:hint="eastAsia"/>
                <w:lang w:eastAsia="zh-CN"/>
              </w:rPr>
              <w:t>,</w:t>
            </w:r>
            <w:r w:rsidR="000B5FE1">
              <w:rPr>
                <w:rFonts w:hint="eastAsia"/>
                <w:lang w:eastAsia="zh-CN"/>
              </w:rPr>
              <w:t xml:space="preserve"> </w:t>
            </w:r>
            <w:r>
              <w:rPr>
                <w:rFonts w:hint="eastAsia"/>
                <w:lang w:eastAsia="zh-CN"/>
              </w:rPr>
              <w:t>DMRS pattern2</w:t>
            </w:r>
            <w:r w:rsidR="000B5FE1">
              <w:rPr>
                <w:rFonts w:hint="eastAsia"/>
                <w:lang w:eastAsia="zh-CN"/>
              </w:rPr>
              <w:t xml:space="preserve"> represents DMRS CDM in time domain.</w:t>
            </w:r>
          </w:p>
          <w:p w14:paraId="1618B092" w14:textId="77777777" w:rsidR="000B5FE1" w:rsidRPr="00D35BAE" w:rsidRDefault="000B5FE1" w:rsidP="00F721C8">
            <w:pPr>
              <w:pStyle w:val="TAC"/>
              <w:rPr>
                <w:lang w:eastAsia="zh-CN"/>
              </w:rPr>
            </w:pPr>
            <w:r>
              <w:rPr>
                <w:rFonts w:hint="eastAsia"/>
                <w:lang w:eastAsia="zh-CN"/>
              </w:rPr>
              <w:t xml:space="preserve">Note that code rate for </w:t>
            </w:r>
            <w:r w:rsidR="00413D22">
              <w:rPr>
                <w:rFonts w:hint="eastAsia"/>
                <w:lang w:eastAsia="zh-CN"/>
              </w:rPr>
              <w:t>DMRS pattern1</w:t>
            </w:r>
            <w:r>
              <w:rPr>
                <w:rFonts w:hint="eastAsia"/>
                <w:lang w:eastAsia="zh-CN"/>
              </w:rPr>
              <w:t xml:space="preserve"> will be lower due to less RS overhead.</w:t>
            </w:r>
          </w:p>
        </w:tc>
      </w:tr>
    </w:tbl>
    <w:p w14:paraId="7CB28558" w14:textId="77777777" w:rsidR="009D7C07" w:rsidRPr="000B5FE1" w:rsidRDefault="009D7C07" w:rsidP="00876C51">
      <w:pPr>
        <w:rPr>
          <w:lang w:eastAsia="zh-CN"/>
        </w:rPr>
      </w:pPr>
    </w:p>
    <w:p w14:paraId="67B28584" w14:textId="77777777" w:rsidR="00876C51" w:rsidRDefault="00876C51" w:rsidP="00876C51">
      <w:pPr>
        <w:pStyle w:val="TH"/>
      </w:pPr>
      <w:r>
        <w:t>Table C1.2-13 EPA XPOL, 3 km/h, rank 1</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876C51" w14:paraId="425310BC"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46B8FF3B" w14:textId="77777777" w:rsidR="00876C51" w:rsidRDefault="00876C51" w:rsidP="008F6475">
            <w:pPr>
              <w:pStyle w:val="TAC"/>
            </w:pPr>
            <w:r>
              <w:t xml:space="preserve">SNR at 10% BLER </w:t>
            </w:r>
          </w:p>
          <w:p w14:paraId="422451F3" w14:textId="77777777" w:rsidR="00876C51" w:rsidRDefault="00876C51" w:rsidP="008F6475">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8B71D" w14:textId="77777777" w:rsidR="00876C51" w:rsidRDefault="00876C51" w:rsidP="008F6475">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7A459339" w14:textId="77777777" w:rsidR="00876C51" w:rsidRDefault="00876C51" w:rsidP="008F6475">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A2DDAAE" w14:textId="77777777" w:rsidR="00876C51" w:rsidRPr="0086623E" w:rsidRDefault="00876C51" w:rsidP="008F6475">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C2B317C" w14:textId="77777777" w:rsidR="00876C51" w:rsidRDefault="00876C51" w:rsidP="008F6475">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10162795" w14:textId="77777777" w:rsidR="00876C51" w:rsidRDefault="00876C51" w:rsidP="008F6475">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CF9482F" w14:textId="77777777" w:rsidR="00876C51" w:rsidRDefault="00876C51" w:rsidP="008F6475">
            <w:pPr>
              <w:pStyle w:val="TAC"/>
            </w:pPr>
            <w:r>
              <w:t xml:space="preserve">TTI length=14 </w:t>
            </w:r>
          </w:p>
        </w:tc>
      </w:tr>
      <w:tr w:rsidR="00876C51" w14:paraId="65071B47"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07B5D816" w14:textId="77777777" w:rsidR="00876C51" w:rsidRDefault="00876C51" w:rsidP="008F6475">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662F8B06"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8F54683"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49EE78F"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F2615DD"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321B2F9"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EDBE5AE" w14:textId="77777777" w:rsidR="00876C51" w:rsidRDefault="00876C51" w:rsidP="008F6475">
            <w:pPr>
              <w:pStyle w:val="TAC"/>
            </w:pPr>
          </w:p>
        </w:tc>
      </w:tr>
      <w:tr w:rsidR="00876C51" w14:paraId="7C69E460"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5CAE4F2E" w14:textId="77777777" w:rsidR="00876C51" w:rsidRDefault="00876C51" w:rsidP="008F6475">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26207021"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57A625A" w14:textId="77777777" w:rsidR="00876C51" w:rsidRDefault="00876C51" w:rsidP="008F6475">
            <w:pPr>
              <w:pStyle w:val="TAC"/>
            </w:pPr>
            <w:r>
              <w:t xml:space="preserve">4.36 dB </w:t>
            </w:r>
            <w:r>
              <w:br/>
              <w:t>9.33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31BF1AA"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212A780" w14:textId="77777777" w:rsidR="00876C51" w:rsidRDefault="00876C51" w:rsidP="008F6475">
            <w:pPr>
              <w:pStyle w:val="TAC"/>
            </w:pPr>
            <w:r>
              <w:t xml:space="preserve">4.33 dB </w:t>
            </w:r>
            <w:r>
              <w:br/>
              <w:t>11.79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0B0C1CF" w14:textId="77777777" w:rsidR="00876C51" w:rsidRDefault="00876C51" w:rsidP="008F6475">
            <w:pPr>
              <w:pStyle w:val="TAC"/>
            </w:pPr>
            <w:r>
              <w:t xml:space="preserve">4.57 dB </w:t>
            </w:r>
            <w:r>
              <w:br/>
              <w:t>12.61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807C053" w14:textId="77777777" w:rsidR="00876C51" w:rsidRDefault="00876C51" w:rsidP="008F6475">
            <w:pPr>
              <w:pStyle w:val="TAC"/>
            </w:pPr>
            <w:r>
              <w:t xml:space="preserve">4.44 dB </w:t>
            </w:r>
            <w:r>
              <w:br/>
              <w:t>12.94 Mbps</w:t>
            </w:r>
          </w:p>
        </w:tc>
      </w:tr>
      <w:tr w:rsidR="00876C51" w14:paraId="2701DD0B"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056B335F" w14:textId="77777777" w:rsidR="00876C51" w:rsidRDefault="00876C51" w:rsidP="008F6475">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7C9E8260"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7FC85EC"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DAAA20C"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617951A"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1BFF21F"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BB8437D" w14:textId="77777777" w:rsidR="00876C51" w:rsidRDefault="00876C51" w:rsidP="008F6475">
            <w:pPr>
              <w:pStyle w:val="TAC"/>
            </w:pPr>
          </w:p>
        </w:tc>
      </w:tr>
      <w:tr w:rsidR="00876C51" w14:paraId="771ECB9D" w14:textId="77777777" w:rsidTr="008F6475">
        <w:tc>
          <w:tcPr>
            <w:tcW w:w="0" w:type="auto"/>
            <w:gridSpan w:val="7"/>
            <w:tcBorders>
              <w:top w:val="outset" w:sz="6" w:space="0" w:color="auto"/>
              <w:left w:val="outset" w:sz="6" w:space="0" w:color="auto"/>
              <w:bottom w:val="outset" w:sz="6" w:space="0" w:color="auto"/>
              <w:right w:val="outset" w:sz="6" w:space="0" w:color="auto"/>
            </w:tcBorders>
          </w:tcPr>
          <w:p w14:paraId="0D89B62E" w14:textId="77777777" w:rsidR="00876C51" w:rsidRDefault="00876C51" w:rsidP="008F6475">
            <w:pPr>
              <w:pStyle w:val="TAC"/>
            </w:pPr>
            <w:r>
              <w:t xml:space="preserve">R1-165304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p>
        </w:tc>
      </w:tr>
      <w:tr w:rsidR="00876C51" w14:paraId="6635786A"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73763C1F" w14:textId="77777777" w:rsidR="00876C51" w:rsidRDefault="00876C51" w:rsidP="008F6475">
            <w:pPr>
              <w:pStyle w:val="TAC"/>
            </w:pPr>
            <w:r>
              <w:t xml:space="preserve">SNR at 10% BLER </w:t>
            </w:r>
          </w:p>
          <w:p w14:paraId="19ED554B" w14:textId="77777777" w:rsidR="00876C51" w:rsidRDefault="00876C51" w:rsidP="008F6475">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DE49B" w14:textId="77777777" w:rsidR="00876C51" w:rsidRDefault="00876C51" w:rsidP="008F6475">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0167D74B" w14:textId="77777777" w:rsidR="00876C51" w:rsidRDefault="00876C51" w:rsidP="008F6475">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7BB0894" w14:textId="77777777" w:rsidR="00876C51" w:rsidRPr="0086623E" w:rsidRDefault="00876C51" w:rsidP="008F6475">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D44CF50" w14:textId="77777777" w:rsidR="00876C51" w:rsidRDefault="00876C51" w:rsidP="008F6475">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3D20239" w14:textId="77777777" w:rsidR="00876C51" w:rsidRDefault="00876C51" w:rsidP="008F6475">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AAC11D8" w14:textId="77777777" w:rsidR="00876C51" w:rsidRDefault="00876C51" w:rsidP="008F6475">
            <w:pPr>
              <w:pStyle w:val="TAC"/>
            </w:pPr>
            <w:r>
              <w:t xml:space="preserve">TTI length=14 </w:t>
            </w:r>
          </w:p>
        </w:tc>
      </w:tr>
      <w:tr w:rsidR="00876C51" w14:paraId="57BAE0EC"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2C595865" w14:textId="77777777" w:rsidR="00876C51" w:rsidRDefault="00876C51" w:rsidP="008F6475">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7AA0E504"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97ED1DA"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145545C"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BC24828"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756EE3D"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CFE6D7B" w14:textId="77777777" w:rsidR="00876C51" w:rsidRDefault="00876C51" w:rsidP="008F6475">
            <w:pPr>
              <w:pStyle w:val="TAC"/>
              <w:rPr>
                <w:b/>
                <w:noProof/>
                <w:sz w:val="22"/>
              </w:rPr>
            </w:pPr>
          </w:p>
        </w:tc>
      </w:tr>
      <w:tr w:rsidR="00876C51" w14:paraId="278A7B51"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3753A463" w14:textId="77777777" w:rsidR="00876C51" w:rsidRDefault="00876C51" w:rsidP="008F6475">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1ED63DF6"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C13D199" w14:textId="77777777" w:rsidR="00876C51" w:rsidRDefault="00876C51" w:rsidP="008F6475">
            <w:pPr>
              <w:pStyle w:val="TAC"/>
            </w:pPr>
            <w:r>
              <w:t xml:space="preserve">4.38 dB </w:t>
            </w:r>
            <w:r>
              <w:br/>
              <w:t>11.28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F5C9C25"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EDF0ECE"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E47ED19"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85FA004" w14:textId="77777777" w:rsidR="00876C51" w:rsidRDefault="00876C51" w:rsidP="008F6475">
            <w:pPr>
              <w:pStyle w:val="TAC"/>
              <w:rPr>
                <w:b/>
                <w:noProof/>
                <w:sz w:val="22"/>
              </w:rPr>
            </w:pPr>
          </w:p>
        </w:tc>
      </w:tr>
      <w:tr w:rsidR="00876C51" w14:paraId="6AF94311" w14:textId="77777777" w:rsidTr="008F6475">
        <w:tc>
          <w:tcPr>
            <w:tcW w:w="0" w:type="auto"/>
            <w:tcBorders>
              <w:top w:val="outset" w:sz="6" w:space="0" w:color="auto"/>
              <w:left w:val="outset" w:sz="6" w:space="0" w:color="auto"/>
              <w:bottom w:val="outset" w:sz="6" w:space="0" w:color="auto"/>
              <w:right w:val="outset" w:sz="6" w:space="0" w:color="auto"/>
            </w:tcBorders>
            <w:vAlign w:val="center"/>
            <w:hideMark/>
          </w:tcPr>
          <w:p w14:paraId="06A99F4E" w14:textId="77777777" w:rsidR="00876C51" w:rsidRDefault="00876C51" w:rsidP="008F6475">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345134C0"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A61732E" w14:textId="77777777" w:rsidR="00876C51" w:rsidRDefault="00876C51" w:rsidP="008F6475">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78C85D9"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4F7C360"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00F294C" w14:textId="77777777" w:rsidR="00876C51" w:rsidRDefault="00876C51" w:rsidP="008F6475">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0AFFFE8" w14:textId="77777777" w:rsidR="00876C51" w:rsidRDefault="00876C51" w:rsidP="008F6475">
            <w:pPr>
              <w:pStyle w:val="TAC"/>
              <w:rPr>
                <w:b/>
                <w:noProof/>
                <w:sz w:val="22"/>
              </w:rPr>
            </w:pPr>
          </w:p>
        </w:tc>
      </w:tr>
      <w:tr w:rsidR="00876C51" w14:paraId="3CE4525F" w14:textId="77777777" w:rsidTr="008F6475">
        <w:tc>
          <w:tcPr>
            <w:tcW w:w="0" w:type="auto"/>
            <w:gridSpan w:val="7"/>
            <w:tcBorders>
              <w:top w:val="outset" w:sz="6" w:space="0" w:color="auto"/>
              <w:left w:val="outset" w:sz="6" w:space="0" w:color="auto"/>
              <w:bottom w:val="outset" w:sz="6" w:space="0" w:color="auto"/>
              <w:right w:val="outset" w:sz="6" w:space="0" w:color="auto"/>
            </w:tcBorders>
          </w:tcPr>
          <w:p w14:paraId="778ED091" w14:textId="77777777" w:rsidR="00876C51" w:rsidRDefault="00876C51" w:rsidP="008F6475">
            <w:pPr>
              <w:pStyle w:val="TAC"/>
            </w:pPr>
            <w:r>
              <w:t xml:space="preserve">R1-165304 / Source 8 </w:t>
            </w:r>
            <w:r>
              <w:br/>
              <w:t xml:space="preserve">50 PRB, 10 MHz system bandwidth, </w:t>
            </w:r>
            <w:r w:rsidRPr="00F276D2">
              <w:t>RX imperfections and 6% TX EVM,</w:t>
            </w:r>
            <w:r>
              <w:br/>
            </w:r>
            <w:r w:rsidRPr="00F276D2">
              <w:t>2CCE (72RE) reserved for short PDCCH transmission each short TTI</w:t>
            </w:r>
            <w:r>
              <w:br/>
              <w:t>PRBs bundling over three 3PBRs</w:t>
            </w:r>
            <w:r>
              <w:br/>
              <w:t>DM-RS only available in every second TTI</w:t>
            </w:r>
          </w:p>
        </w:tc>
      </w:tr>
    </w:tbl>
    <w:p w14:paraId="1E38DE8E" w14:textId="77777777" w:rsidR="0036201A" w:rsidRDefault="0036201A" w:rsidP="001977F3">
      <w:pPr>
        <w:rPr>
          <w:lang w:eastAsia="zh-CN"/>
        </w:rPr>
      </w:pPr>
    </w:p>
    <w:p w14:paraId="06BEB17A" w14:textId="77777777" w:rsidR="004C68FC" w:rsidRDefault="004C68FC" w:rsidP="004C68FC">
      <w:pPr>
        <w:pStyle w:val="TH"/>
        <w:rPr>
          <w:lang w:eastAsia="zh-CN"/>
        </w:rPr>
      </w:pPr>
      <w:r>
        <w:t>Table C1.2-1</w:t>
      </w:r>
      <w:r>
        <w:rPr>
          <w:rFonts w:hint="eastAsia"/>
          <w:lang w:eastAsia="zh-CN"/>
        </w:rPr>
        <w:t>4</w:t>
      </w:r>
      <w:r>
        <w:t xml:space="preserve"> </w:t>
      </w:r>
      <w:r>
        <w:rPr>
          <w:rFonts w:hint="eastAsia"/>
          <w:lang w:eastAsia="zh-CN"/>
        </w:rPr>
        <w:t>EPA</w:t>
      </w:r>
      <w:r>
        <w:t xml:space="preserve">, </w:t>
      </w:r>
      <w:r>
        <w:rPr>
          <w:rFonts w:hint="eastAsia"/>
          <w:lang w:eastAsia="zh-CN"/>
        </w:rPr>
        <w:t>3</w:t>
      </w:r>
      <w:r>
        <w:t xml:space="preserve"> km/h, rank </w:t>
      </w:r>
      <w:r>
        <w:rPr>
          <w:rFonts w:hint="eastAsia"/>
          <w:lang w:eastAsia="zh-CN"/>
        </w:rPr>
        <w:t>4</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41"/>
        <w:gridCol w:w="1046"/>
        <w:gridCol w:w="1046"/>
        <w:gridCol w:w="1046"/>
        <w:gridCol w:w="1046"/>
        <w:gridCol w:w="1046"/>
        <w:gridCol w:w="1146"/>
      </w:tblGrid>
      <w:tr w:rsidR="004C68FC" w14:paraId="1D8F457A"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5CAB3829" w14:textId="77777777" w:rsidR="004C68FC" w:rsidRDefault="004C68FC" w:rsidP="00ED348A">
            <w:pPr>
              <w:pStyle w:val="TAC"/>
            </w:pPr>
            <w:r>
              <w:t xml:space="preserve">SNR at 10% BLER </w:t>
            </w:r>
          </w:p>
          <w:p w14:paraId="2F96687E" w14:textId="77777777" w:rsidR="004C68FC" w:rsidRDefault="004C68FC" w:rsidP="00ED348A">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37D52" w14:textId="77777777" w:rsidR="004C68FC" w:rsidRDefault="004C68FC"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A5B7A92" w14:textId="77777777" w:rsidR="004C68FC" w:rsidRDefault="004C68FC"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27A0D55" w14:textId="77777777" w:rsidR="004C68FC" w:rsidRPr="0086623E" w:rsidRDefault="004C68FC"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F5E24A2" w14:textId="77777777" w:rsidR="004C68FC" w:rsidRDefault="004C68FC"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09B041E2" w14:textId="77777777" w:rsidR="004C68FC" w:rsidRDefault="004C68FC"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9DC2549" w14:textId="77777777" w:rsidR="004C68FC" w:rsidRDefault="004C68FC" w:rsidP="00ED348A">
            <w:pPr>
              <w:pStyle w:val="TAC"/>
            </w:pPr>
            <w:r>
              <w:t xml:space="preserve">TTI length=14 </w:t>
            </w:r>
          </w:p>
        </w:tc>
      </w:tr>
      <w:tr w:rsidR="004C68FC" w14:paraId="7F2DE810"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1C6918A3" w14:textId="77777777" w:rsidR="004C68FC" w:rsidRDefault="004C68FC" w:rsidP="00ED348A">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06E2EB5A"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A6B8FC5" w14:textId="77777777" w:rsidR="004C68FC" w:rsidRPr="000D4531" w:rsidRDefault="004C68FC"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B775BA0"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D02C18C"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DC7E914"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945A092" w14:textId="77777777" w:rsidR="004C68FC" w:rsidRDefault="004C68FC" w:rsidP="00ED348A">
            <w:pPr>
              <w:pStyle w:val="TAC"/>
              <w:rPr>
                <w:b/>
                <w:noProof/>
                <w:sz w:val="22"/>
              </w:rPr>
            </w:pPr>
          </w:p>
        </w:tc>
      </w:tr>
      <w:tr w:rsidR="004C68FC" w14:paraId="6B24DD6E"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1F2CA4BA" w14:textId="77777777" w:rsidR="004C68FC" w:rsidRDefault="004C68FC" w:rsidP="00ED348A">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0EB8313D"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B45B771" w14:textId="77777777" w:rsidR="004C68FC" w:rsidRDefault="004C68FC" w:rsidP="00ED348A">
            <w:pPr>
              <w:pStyle w:val="TAC"/>
            </w:pPr>
            <w:r>
              <w:rPr>
                <w:rFonts w:hint="eastAsia"/>
                <w:lang w:eastAsia="zh-CN"/>
              </w:rPr>
              <w:t>12.4</w:t>
            </w:r>
            <w:r>
              <w:t xml:space="preserve"> dB</w:t>
            </w:r>
          </w:p>
          <w:p w14:paraId="4C9B526D" w14:textId="77777777" w:rsidR="004C68FC" w:rsidRPr="000D4531" w:rsidRDefault="004C68FC" w:rsidP="00ED348A">
            <w:pPr>
              <w:pStyle w:val="TAC"/>
            </w:pPr>
            <w:r>
              <w:rPr>
                <w:rFonts w:hint="eastAsia"/>
                <w:lang w:eastAsia="zh-CN"/>
              </w:rPr>
              <w:t>19.18</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DB5FA68"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9546DAE" w14:textId="77777777" w:rsidR="004C68FC" w:rsidRDefault="004C68FC" w:rsidP="00ED348A">
            <w:pPr>
              <w:pStyle w:val="TAC"/>
            </w:pPr>
            <w:r>
              <w:rPr>
                <w:rFonts w:hint="eastAsia"/>
                <w:lang w:eastAsia="zh-CN"/>
              </w:rPr>
              <w:t>12.4</w:t>
            </w:r>
            <w:r>
              <w:t xml:space="preserve"> dB</w:t>
            </w:r>
          </w:p>
          <w:p w14:paraId="47007677" w14:textId="77777777" w:rsidR="004C68FC" w:rsidRDefault="004C68FC" w:rsidP="00ED348A">
            <w:pPr>
              <w:pStyle w:val="TAC"/>
              <w:rPr>
                <w:b/>
                <w:noProof/>
                <w:sz w:val="22"/>
                <w:lang w:eastAsia="zh-CN"/>
              </w:rPr>
            </w:pPr>
            <w:r>
              <w:rPr>
                <w:rFonts w:hint="eastAsia"/>
                <w:lang w:eastAsia="zh-CN"/>
              </w:rPr>
              <w:t>18.62</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7CD8D4B"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3B25CD3" w14:textId="77777777" w:rsidR="004C68FC" w:rsidRDefault="004C68FC" w:rsidP="00ED348A">
            <w:pPr>
              <w:pStyle w:val="TAC"/>
            </w:pPr>
            <w:r>
              <w:rPr>
                <w:rFonts w:hint="eastAsia"/>
                <w:lang w:eastAsia="zh-CN"/>
              </w:rPr>
              <w:t>12.7</w:t>
            </w:r>
            <w:r>
              <w:t xml:space="preserve"> dB</w:t>
            </w:r>
          </w:p>
          <w:p w14:paraId="0C9FD7C2" w14:textId="77777777" w:rsidR="004C68FC" w:rsidRDefault="004C68FC" w:rsidP="00ED348A">
            <w:pPr>
              <w:pStyle w:val="TAC"/>
              <w:rPr>
                <w:b/>
                <w:noProof/>
                <w:sz w:val="22"/>
              </w:rPr>
            </w:pPr>
            <w:r>
              <w:rPr>
                <w:rFonts w:hint="eastAsia"/>
                <w:lang w:eastAsia="zh-CN"/>
              </w:rPr>
              <w:t>19.34</w:t>
            </w:r>
            <w:r>
              <w:t xml:space="preserve"> Mbps</w:t>
            </w:r>
          </w:p>
        </w:tc>
      </w:tr>
      <w:tr w:rsidR="004C68FC" w14:paraId="5AC1CBA9"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004FA865" w14:textId="77777777" w:rsidR="004C68FC" w:rsidRDefault="004C68FC" w:rsidP="00ED348A">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0AFBDFAB"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BC066B4" w14:textId="77777777" w:rsidR="004C68FC" w:rsidRPr="000D4531" w:rsidRDefault="004C68FC"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F310FD4"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838F9BB"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CD139DF" w14:textId="77777777" w:rsidR="004C68FC" w:rsidRDefault="004C68FC"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1A61009" w14:textId="77777777" w:rsidR="004C68FC" w:rsidRDefault="004C68FC" w:rsidP="00ED348A">
            <w:pPr>
              <w:pStyle w:val="TAC"/>
              <w:rPr>
                <w:b/>
                <w:noProof/>
                <w:sz w:val="22"/>
              </w:rPr>
            </w:pPr>
          </w:p>
        </w:tc>
      </w:tr>
      <w:tr w:rsidR="004C68FC" w14:paraId="474ECE0E"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57AEFA8B" w14:textId="77777777" w:rsidR="004C68FC" w:rsidRDefault="004C68FC" w:rsidP="00ED348A">
            <w:pPr>
              <w:pStyle w:val="TAC"/>
            </w:pPr>
            <w:r>
              <w:t>R1-</w:t>
            </w:r>
            <w:r>
              <w:rPr>
                <w:rFonts w:hint="eastAsia"/>
                <w:lang w:eastAsia="zh-CN"/>
              </w:rPr>
              <w:t>163714</w:t>
            </w:r>
            <w:r>
              <w:t xml:space="preserve"> / </w:t>
            </w:r>
            <w:r w:rsidR="00E32A2A">
              <w:rPr>
                <w:rFonts w:hint="eastAsia"/>
                <w:lang w:eastAsia="zh-CN"/>
              </w:rPr>
              <w:t>Source 5</w:t>
            </w:r>
            <w:r>
              <w:t xml:space="preserve"> </w:t>
            </w:r>
            <w:r>
              <w:br/>
            </w:r>
            <w:r>
              <w:rPr>
                <w:rFonts w:hint="eastAsia"/>
                <w:lang w:eastAsia="zh-CN"/>
              </w:rPr>
              <w:t>3</w:t>
            </w:r>
            <w:r>
              <w:t>0 PRB, 10 MHz system bandwidth</w:t>
            </w:r>
          </w:p>
          <w:p w14:paraId="6ECE9E3B" w14:textId="77777777" w:rsidR="004C68FC" w:rsidRDefault="004C68FC" w:rsidP="00ED348A">
            <w:pPr>
              <w:pStyle w:val="TAC"/>
            </w:pPr>
            <w:r>
              <w:t>RX imperfections and 6% TX EVM,</w:t>
            </w:r>
          </w:p>
          <w:p w14:paraId="07992151" w14:textId="77777777" w:rsidR="004C68FC" w:rsidRDefault="004C68FC" w:rsidP="00ED348A">
            <w:pPr>
              <w:pStyle w:val="TAC"/>
              <w:rPr>
                <w:lang w:eastAsia="zh-CN"/>
              </w:rPr>
            </w:pPr>
            <w:r>
              <w:t>5 PRBs bundling for sTTI, 3 PRBs bundling for 1ms TTI.</w:t>
            </w:r>
          </w:p>
          <w:p w14:paraId="189FD8D9" w14:textId="77777777" w:rsidR="002111D8" w:rsidRPr="002111D8" w:rsidRDefault="002111D8" w:rsidP="002111D8">
            <w:pPr>
              <w:pStyle w:val="TAC"/>
              <w:rPr>
                <w:lang w:eastAsia="zh-CN"/>
              </w:rPr>
            </w:pPr>
            <w:r>
              <w:rPr>
                <w:rFonts w:hint="eastAsia"/>
                <w:lang w:eastAsia="zh-CN"/>
              </w:rPr>
              <w:t>Note that for RANK 4 transmission, the same TBS of RANK 2 for each codeword is assumed.</w:t>
            </w:r>
          </w:p>
        </w:tc>
      </w:tr>
    </w:tbl>
    <w:p w14:paraId="3543C508" w14:textId="77777777" w:rsidR="004C68FC" w:rsidRPr="00FC2EF5" w:rsidRDefault="004C68FC" w:rsidP="001977F3">
      <w:pPr>
        <w:rPr>
          <w:lang w:eastAsia="zh-CN"/>
        </w:rPr>
      </w:pPr>
    </w:p>
    <w:p w14:paraId="03EA8480" w14:textId="77777777" w:rsidR="00ED348A" w:rsidRDefault="00ED348A" w:rsidP="00ED348A">
      <w:pPr>
        <w:pStyle w:val="TH"/>
        <w:rPr>
          <w:lang w:eastAsia="zh-CN"/>
        </w:rPr>
      </w:pPr>
      <w:r>
        <w:t>Table C1.2-</w:t>
      </w:r>
      <w:r>
        <w:rPr>
          <w:rFonts w:hint="eastAsia"/>
          <w:lang w:eastAsia="zh-CN"/>
        </w:rPr>
        <w:t>15</w:t>
      </w:r>
      <w:r>
        <w:t xml:space="preserve"> </w:t>
      </w:r>
      <w:r w:rsidR="00BB7C63">
        <w:rPr>
          <w:rFonts w:hint="eastAsia"/>
          <w:lang w:eastAsia="zh-CN"/>
        </w:rPr>
        <w:t>ETU</w:t>
      </w:r>
      <w:r>
        <w:t xml:space="preserve">, </w:t>
      </w:r>
      <w:r>
        <w:rPr>
          <w:rFonts w:hint="eastAsia"/>
          <w:lang w:eastAsia="zh-CN"/>
        </w:rPr>
        <w:t>3</w:t>
      </w:r>
      <w:r>
        <w:t xml:space="preserve"> km/h,</w:t>
      </w:r>
      <w:r w:rsidR="00F721C8">
        <w:rPr>
          <w:rFonts w:hint="eastAsia"/>
          <w:lang w:eastAsia="zh-CN"/>
        </w:rPr>
        <w:t xml:space="preserve"> AMC,</w:t>
      </w:r>
      <w:r>
        <w:t xml:space="preserve"> </w:t>
      </w:r>
      <w:r w:rsidR="00BB7C63">
        <w:rPr>
          <w:rFonts w:hint="eastAsia"/>
          <w:lang w:eastAsia="zh-CN"/>
        </w:rPr>
        <w:t>with</w:t>
      </w:r>
      <w:r>
        <w:t xml:space="preserve"> </w:t>
      </w:r>
      <w:r w:rsidR="00BB7C63">
        <w:rPr>
          <w:rFonts w:hint="eastAsia"/>
          <w:lang w:eastAsia="zh-CN"/>
        </w:rPr>
        <w:t>interference UEs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1046"/>
        <w:gridCol w:w="1046"/>
        <w:gridCol w:w="1046"/>
        <w:gridCol w:w="1046"/>
        <w:gridCol w:w="1046"/>
        <w:gridCol w:w="1146"/>
      </w:tblGrid>
      <w:tr w:rsidR="00ED348A" w14:paraId="2E140992"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56E9C5A4" w14:textId="77777777" w:rsidR="00ED348A" w:rsidRDefault="00ED348A" w:rsidP="00F721C8">
            <w:pPr>
              <w:pStyle w:val="TAC"/>
            </w:pPr>
            <w:r>
              <w:t>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005AF" w14:textId="77777777" w:rsidR="00ED348A" w:rsidRDefault="00ED348A" w:rsidP="00ED348A">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55F6F3FF" w14:textId="77777777" w:rsidR="00ED348A" w:rsidRDefault="00ED348A" w:rsidP="00ED348A">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DFB6D47" w14:textId="77777777" w:rsidR="00ED348A" w:rsidRPr="0086623E" w:rsidRDefault="00ED348A" w:rsidP="00ED348A">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19C2F5C" w14:textId="77777777" w:rsidR="00ED348A" w:rsidRDefault="00ED348A" w:rsidP="00ED348A">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FD1ABEC" w14:textId="77777777" w:rsidR="00ED348A" w:rsidRDefault="00ED348A" w:rsidP="00ED348A">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39BD4BDC" w14:textId="77777777" w:rsidR="00ED348A" w:rsidRDefault="00ED348A" w:rsidP="00ED348A">
            <w:pPr>
              <w:pStyle w:val="TAC"/>
            </w:pPr>
            <w:r>
              <w:t xml:space="preserve">TTI length=14 </w:t>
            </w:r>
          </w:p>
        </w:tc>
      </w:tr>
      <w:tr w:rsidR="00413D22" w14:paraId="24C2AA79"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51BFE6ED" w14:textId="77777777" w:rsidR="00413D22" w:rsidRDefault="00413D22" w:rsidP="00F721C8">
            <w:pPr>
              <w:pStyle w:val="TAC"/>
              <w:rPr>
                <w:lang w:eastAsia="zh-CN"/>
              </w:rPr>
            </w:pPr>
            <w:r>
              <w:rPr>
                <w:rFonts w:hint="eastAsia"/>
                <w:lang w:eastAsia="zh-CN"/>
              </w:rPr>
              <w:t>5 dB</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AF77A" w14:textId="77777777" w:rsidR="00413D22" w:rsidRDefault="00413D22"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21C4D3F2" w14:textId="77777777" w:rsidR="00413D22" w:rsidRDefault="007A5443" w:rsidP="00ED348A">
            <w:pPr>
              <w:pStyle w:val="TAC"/>
            </w:pPr>
            <w:r>
              <w:rPr>
                <w:rFonts w:hint="eastAsia"/>
                <w:lang w:eastAsia="zh-CN"/>
              </w:rPr>
              <w:t>2</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703AF7A" w14:textId="77777777" w:rsidR="00413D22" w:rsidRDefault="00413D22"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036F9685" w14:textId="77777777" w:rsidR="00413D22" w:rsidRDefault="00413D22"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AEE0C75" w14:textId="77777777" w:rsidR="00413D22" w:rsidRDefault="00413D22" w:rsidP="00ED348A">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4960E1C9" w14:textId="77777777" w:rsidR="00413D22" w:rsidRDefault="007A5443" w:rsidP="00ED348A">
            <w:pPr>
              <w:pStyle w:val="TAC"/>
            </w:pPr>
            <w:r>
              <w:rPr>
                <w:rFonts w:hint="eastAsia"/>
                <w:lang w:eastAsia="zh-CN"/>
              </w:rPr>
              <w:t>1</w:t>
            </w:r>
            <w:r>
              <w:t xml:space="preserve"> Mbps</w:t>
            </w:r>
          </w:p>
        </w:tc>
      </w:tr>
      <w:tr w:rsidR="00F721C8" w14:paraId="3F90A2B8"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5B129E40" w14:textId="77777777" w:rsidR="00F721C8" w:rsidRDefault="00F721C8" w:rsidP="00ED348A">
            <w:pPr>
              <w:pStyle w:val="TAC"/>
            </w:pPr>
            <w:r>
              <w:rPr>
                <w:rFonts w:hint="eastAsia"/>
                <w:lang w:eastAsia="zh-CN"/>
              </w:rPr>
              <w:t>10 dB</w:t>
            </w:r>
            <w: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744DE339"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B130A13" w14:textId="77777777" w:rsidR="00F721C8" w:rsidRPr="000D4531" w:rsidRDefault="00F721C8" w:rsidP="00ED348A">
            <w:pPr>
              <w:pStyle w:val="TAC"/>
            </w:pPr>
            <w:r>
              <w:rPr>
                <w:rFonts w:hint="eastAsia"/>
                <w:lang w:eastAsia="zh-CN"/>
              </w:rPr>
              <w:t>3.7</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4766B38"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DFC27F9"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D965320"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AFFBA07" w14:textId="77777777" w:rsidR="00F721C8" w:rsidRDefault="00F721C8" w:rsidP="00ED348A">
            <w:pPr>
              <w:pStyle w:val="TAC"/>
              <w:rPr>
                <w:b/>
                <w:noProof/>
                <w:sz w:val="22"/>
              </w:rPr>
            </w:pPr>
            <w:r>
              <w:rPr>
                <w:rFonts w:hint="eastAsia"/>
                <w:lang w:eastAsia="zh-CN"/>
              </w:rPr>
              <w:t>2</w:t>
            </w:r>
            <w:r>
              <w:t xml:space="preserve"> Mbps</w:t>
            </w:r>
          </w:p>
        </w:tc>
      </w:tr>
      <w:tr w:rsidR="00413D22" w14:paraId="4A9255D4"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2ABF3035" w14:textId="77777777" w:rsidR="00413D22" w:rsidRDefault="00413D22" w:rsidP="00ED348A">
            <w:pPr>
              <w:pStyle w:val="TAC"/>
              <w:rPr>
                <w:lang w:eastAsia="zh-CN"/>
              </w:rPr>
            </w:pPr>
            <w:r>
              <w:rPr>
                <w:rFonts w:hint="eastAsia"/>
                <w:lang w:eastAsia="zh-CN"/>
              </w:rPr>
              <w:t>15 dB</w:t>
            </w:r>
          </w:p>
        </w:tc>
        <w:tc>
          <w:tcPr>
            <w:tcW w:w="0" w:type="auto"/>
            <w:tcBorders>
              <w:top w:val="outset" w:sz="6" w:space="0" w:color="auto"/>
              <w:left w:val="outset" w:sz="6" w:space="0" w:color="auto"/>
              <w:bottom w:val="outset" w:sz="6" w:space="0" w:color="auto"/>
              <w:right w:val="outset" w:sz="6" w:space="0" w:color="auto"/>
            </w:tcBorders>
            <w:vAlign w:val="center"/>
          </w:tcPr>
          <w:p w14:paraId="03A9200C"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A3F2815" w14:textId="77777777" w:rsidR="00413D22" w:rsidRDefault="007A5443" w:rsidP="00ED348A">
            <w:pPr>
              <w:pStyle w:val="TAC"/>
              <w:rPr>
                <w:lang w:eastAsia="zh-CN"/>
              </w:rPr>
            </w:pPr>
            <w:r>
              <w:rPr>
                <w:rFonts w:hint="eastAsia"/>
                <w:lang w:eastAsia="zh-CN"/>
              </w:rPr>
              <w:t>5.6</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3F15830"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CD109DF"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A748116"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288F100" w14:textId="77777777" w:rsidR="00413D22" w:rsidRDefault="007A5443" w:rsidP="007A5443">
            <w:pPr>
              <w:pStyle w:val="TAC"/>
              <w:rPr>
                <w:lang w:eastAsia="zh-CN"/>
              </w:rPr>
            </w:pPr>
            <w:r>
              <w:rPr>
                <w:rFonts w:hint="eastAsia"/>
                <w:lang w:eastAsia="zh-CN"/>
              </w:rPr>
              <w:t>3.5</w:t>
            </w:r>
            <w:r>
              <w:t xml:space="preserve"> Mbps</w:t>
            </w:r>
          </w:p>
        </w:tc>
      </w:tr>
      <w:tr w:rsidR="00F721C8" w14:paraId="0955053D"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6AF39522" w14:textId="77777777" w:rsidR="00F721C8" w:rsidRDefault="00F721C8" w:rsidP="00ED348A">
            <w:pPr>
              <w:pStyle w:val="TAC"/>
            </w:pPr>
            <w:r>
              <w:rPr>
                <w:rFonts w:hint="eastAsia"/>
                <w:lang w:eastAsia="zh-CN"/>
              </w:rPr>
              <w:t>20 dB</w:t>
            </w:r>
            <w: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1DAD2181"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5EB17ED" w14:textId="77777777" w:rsidR="00F721C8" w:rsidRPr="000D4531" w:rsidRDefault="00F721C8" w:rsidP="00ED348A">
            <w:pPr>
              <w:pStyle w:val="TAC"/>
            </w:pPr>
            <w:r>
              <w:rPr>
                <w:rFonts w:hint="eastAsia"/>
                <w:lang w:eastAsia="zh-CN"/>
              </w:rPr>
              <w:t>8.2</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7018C34"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16C8E12" w14:textId="77777777" w:rsidR="00F721C8" w:rsidRDefault="00F721C8" w:rsidP="00ED348A">
            <w:pPr>
              <w:pStyle w:val="TAC"/>
              <w:rPr>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C9300AA"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E8D2F1A" w14:textId="77777777" w:rsidR="00F721C8" w:rsidRDefault="00F721C8" w:rsidP="00ED348A">
            <w:pPr>
              <w:pStyle w:val="TAC"/>
              <w:rPr>
                <w:b/>
                <w:noProof/>
                <w:sz w:val="22"/>
              </w:rPr>
            </w:pPr>
            <w:r>
              <w:rPr>
                <w:rFonts w:hint="eastAsia"/>
                <w:lang w:eastAsia="zh-CN"/>
              </w:rPr>
              <w:t>6</w:t>
            </w:r>
            <w:r>
              <w:t xml:space="preserve"> Mbps</w:t>
            </w:r>
          </w:p>
        </w:tc>
      </w:tr>
      <w:tr w:rsidR="00413D22" w14:paraId="5203AFC8"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1DB6B454" w14:textId="77777777" w:rsidR="00413D22" w:rsidRDefault="00413D22" w:rsidP="00ED348A">
            <w:pPr>
              <w:pStyle w:val="TAC"/>
              <w:rPr>
                <w:lang w:eastAsia="zh-CN"/>
              </w:rPr>
            </w:pPr>
            <w:r>
              <w:rPr>
                <w:rFonts w:hint="eastAsia"/>
                <w:lang w:eastAsia="zh-CN"/>
              </w:rPr>
              <w:t>25 dB</w:t>
            </w:r>
          </w:p>
        </w:tc>
        <w:tc>
          <w:tcPr>
            <w:tcW w:w="0" w:type="auto"/>
            <w:tcBorders>
              <w:top w:val="outset" w:sz="6" w:space="0" w:color="auto"/>
              <w:left w:val="outset" w:sz="6" w:space="0" w:color="auto"/>
              <w:bottom w:val="outset" w:sz="6" w:space="0" w:color="auto"/>
              <w:right w:val="outset" w:sz="6" w:space="0" w:color="auto"/>
            </w:tcBorders>
            <w:vAlign w:val="center"/>
          </w:tcPr>
          <w:p w14:paraId="0530B2B7"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844D2CC" w14:textId="77777777" w:rsidR="00413D22" w:rsidRDefault="007A5443" w:rsidP="00ED348A">
            <w:pPr>
              <w:pStyle w:val="TAC"/>
              <w:rPr>
                <w:lang w:eastAsia="zh-CN"/>
              </w:rPr>
            </w:pPr>
            <w:r>
              <w:rPr>
                <w:rFonts w:hint="eastAsia"/>
                <w:lang w:eastAsia="zh-CN"/>
              </w:rPr>
              <w:t>10.8</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357BE6A"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830CE57" w14:textId="77777777" w:rsidR="00413D22" w:rsidRDefault="00413D22" w:rsidP="00ED348A">
            <w:pPr>
              <w:pStyle w:val="TAC"/>
              <w:rPr>
                <w:b/>
                <w:noProof/>
                <w:sz w:val="22"/>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3688D50" w14:textId="77777777" w:rsidR="00413D22" w:rsidRDefault="00413D22"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D020841" w14:textId="77777777" w:rsidR="00413D22" w:rsidRDefault="007A5443" w:rsidP="00ED348A">
            <w:pPr>
              <w:pStyle w:val="TAC"/>
              <w:rPr>
                <w:lang w:eastAsia="zh-CN"/>
              </w:rPr>
            </w:pPr>
            <w:r>
              <w:rPr>
                <w:rFonts w:hint="eastAsia"/>
                <w:lang w:eastAsia="zh-CN"/>
              </w:rPr>
              <w:t>8.5</w:t>
            </w:r>
            <w:r>
              <w:t xml:space="preserve"> Mbps</w:t>
            </w:r>
          </w:p>
        </w:tc>
      </w:tr>
      <w:tr w:rsidR="00F721C8" w14:paraId="3BC7CC3E" w14:textId="77777777" w:rsidTr="00ED348A">
        <w:tc>
          <w:tcPr>
            <w:tcW w:w="0" w:type="auto"/>
            <w:tcBorders>
              <w:top w:val="outset" w:sz="6" w:space="0" w:color="auto"/>
              <w:left w:val="outset" w:sz="6" w:space="0" w:color="auto"/>
              <w:bottom w:val="outset" w:sz="6" w:space="0" w:color="auto"/>
              <w:right w:val="outset" w:sz="6" w:space="0" w:color="auto"/>
            </w:tcBorders>
            <w:vAlign w:val="center"/>
            <w:hideMark/>
          </w:tcPr>
          <w:p w14:paraId="727B6365" w14:textId="77777777" w:rsidR="00F721C8" w:rsidRDefault="00F721C8" w:rsidP="00ED348A">
            <w:pPr>
              <w:pStyle w:val="TAC"/>
            </w:pPr>
            <w:r>
              <w:rPr>
                <w:rFonts w:hint="eastAsia"/>
                <w:lang w:eastAsia="zh-CN"/>
              </w:rPr>
              <w:t>30 dB</w:t>
            </w:r>
            <w: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02A10E6F"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7B36BCC" w14:textId="77777777" w:rsidR="00F721C8" w:rsidRPr="000D4531" w:rsidRDefault="00F721C8" w:rsidP="00F721C8">
            <w:pPr>
              <w:pStyle w:val="TAC"/>
            </w:pPr>
            <w:r>
              <w:rPr>
                <w:rFonts w:hint="eastAsia"/>
                <w:lang w:eastAsia="zh-CN"/>
              </w:rPr>
              <w:t>12.8</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93B6926"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73DA0E9"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252D6C5" w14:textId="77777777" w:rsidR="00F721C8" w:rsidRDefault="00F721C8" w:rsidP="00ED348A">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F063262" w14:textId="77777777" w:rsidR="00F721C8" w:rsidRDefault="00F721C8" w:rsidP="00ED348A">
            <w:pPr>
              <w:pStyle w:val="TAC"/>
              <w:rPr>
                <w:b/>
                <w:noProof/>
                <w:sz w:val="22"/>
              </w:rPr>
            </w:pPr>
            <w:r>
              <w:rPr>
                <w:rFonts w:hint="eastAsia"/>
                <w:lang w:eastAsia="zh-CN"/>
              </w:rPr>
              <w:t>10.7</w:t>
            </w:r>
            <w:r>
              <w:t xml:space="preserve"> Mbps</w:t>
            </w:r>
          </w:p>
        </w:tc>
      </w:tr>
      <w:tr w:rsidR="00F721C8" w14:paraId="1826BC18" w14:textId="77777777" w:rsidTr="00ED348A">
        <w:tc>
          <w:tcPr>
            <w:tcW w:w="0" w:type="auto"/>
            <w:gridSpan w:val="7"/>
            <w:tcBorders>
              <w:top w:val="outset" w:sz="6" w:space="0" w:color="auto"/>
              <w:left w:val="outset" w:sz="6" w:space="0" w:color="auto"/>
              <w:bottom w:val="outset" w:sz="6" w:space="0" w:color="auto"/>
              <w:right w:val="outset" w:sz="6" w:space="0" w:color="auto"/>
            </w:tcBorders>
          </w:tcPr>
          <w:p w14:paraId="7AF33CEA" w14:textId="77777777" w:rsidR="00F721C8" w:rsidRDefault="00F721C8" w:rsidP="00ED348A">
            <w:pPr>
              <w:pStyle w:val="TAC"/>
            </w:pPr>
            <w:r>
              <w:t>R1-</w:t>
            </w:r>
            <w:r>
              <w:rPr>
                <w:rFonts w:hint="eastAsia"/>
                <w:lang w:eastAsia="zh-CN"/>
              </w:rPr>
              <w:t>164821</w:t>
            </w:r>
            <w:r>
              <w:t xml:space="preserve"> / </w:t>
            </w:r>
            <w:r w:rsidR="00E32A2A">
              <w:rPr>
                <w:rFonts w:hint="eastAsia"/>
                <w:lang w:eastAsia="zh-CN"/>
              </w:rPr>
              <w:t>Source 5</w:t>
            </w:r>
            <w:r>
              <w:t xml:space="preserve"> </w:t>
            </w:r>
            <w:r>
              <w:br/>
            </w:r>
            <w:r>
              <w:rPr>
                <w:rFonts w:hint="eastAsia"/>
                <w:lang w:eastAsia="zh-CN"/>
              </w:rPr>
              <w:t>12</w:t>
            </w:r>
            <w:r>
              <w:t xml:space="preserve"> PRB, 10 MHz system bandwidth</w:t>
            </w:r>
          </w:p>
          <w:p w14:paraId="6074C768" w14:textId="77777777" w:rsidR="00413D22" w:rsidRDefault="00F721C8" w:rsidP="00F721C8">
            <w:pPr>
              <w:pStyle w:val="TAC"/>
              <w:rPr>
                <w:lang w:eastAsia="zh-CN"/>
              </w:rPr>
            </w:pPr>
            <w:r>
              <w:rPr>
                <w:rFonts w:hint="eastAsia"/>
                <w:lang w:eastAsia="zh-CN"/>
              </w:rPr>
              <w:t>Aggressive TBS selection</w:t>
            </w:r>
            <w:r w:rsidR="00413D22">
              <w:rPr>
                <w:rFonts w:hint="eastAsia"/>
                <w:lang w:eastAsia="zh-CN"/>
              </w:rPr>
              <w:t xml:space="preserve"> and 16 RVs</w:t>
            </w:r>
            <w:r>
              <w:t xml:space="preserve"> for </w:t>
            </w:r>
            <w:r>
              <w:rPr>
                <w:rFonts w:hint="eastAsia"/>
                <w:lang w:eastAsia="zh-CN"/>
              </w:rPr>
              <w:t xml:space="preserve">2 OS </w:t>
            </w:r>
            <w:r>
              <w:t>sTTI</w:t>
            </w:r>
            <w:r>
              <w:rPr>
                <w:rFonts w:hint="eastAsia"/>
                <w:lang w:eastAsia="zh-CN"/>
              </w:rPr>
              <w:t>;</w:t>
            </w:r>
            <w:r>
              <w:t xml:space="preserve"> </w:t>
            </w:r>
          </w:p>
          <w:p w14:paraId="7B12B7EB" w14:textId="77777777" w:rsidR="00F721C8" w:rsidRPr="002111D8" w:rsidRDefault="00F721C8" w:rsidP="00F721C8">
            <w:pPr>
              <w:pStyle w:val="TAC"/>
              <w:rPr>
                <w:lang w:eastAsia="zh-CN"/>
              </w:rPr>
            </w:pPr>
            <w:r>
              <w:rPr>
                <w:rFonts w:hint="eastAsia"/>
                <w:lang w:eastAsia="zh-CN"/>
              </w:rPr>
              <w:t>TBS selection with 10% initial BLER</w:t>
            </w:r>
            <w:r w:rsidR="00413D22">
              <w:rPr>
                <w:rFonts w:hint="eastAsia"/>
                <w:lang w:eastAsia="zh-CN"/>
              </w:rPr>
              <w:t xml:space="preserve"> and 4 RVs</w:t>
            </w:r>
            <w:r>
              <w:t xml:space="preserve"> for 1ms TTI.</w:t>
            </w:r>
          </w:p>
        </w:tc>
      </w:tr>
    </w:tbl>
    <w:p w14:paraId="210A92CD" w14:textId="77777777" w:rsidR="00ED348A" w:rsidRPr="00FC2EF5" w:rsidRDefault="00ED348A" w:rsidP="00ED348A">
      <w:pPr>
        <w:rPr>
          <w:lang w:eastAsia="zh-CN"/>
        </w:rPr>
      </w:pPr>
    </w:p>
    <w:p w14:paraId="2DAE9126" w14:textId="77777777" w:rsidR="004C68FC" w:rsidRPr="00ED348A" w:rsidRDefault="004C68FC" w:rsidP="001977F3">
      <w:pPr>
        <w:rPr>
          <w:lang w:eastAsia="zh-CN"/>
        </w:rPr>
      </w:pPr>
    </w:p>
    <w:p w14:paraId="1D032E02" w14:textId="77777777" w:rsidR="001977F3" w:rsidRPr="003C6432" w:rsidRDefault="001977F3" w:rsidP="00E57498">
      <w:pPr>
        <w:pStyle w:val="Heading2"/>
      </w:pPr>
      <w:bookmarkStart w:id="6" w:name="_Toc323198845"/>
      <w:r w:rsidRPr="003C6432">
        <w:t>C</w:t>
      </w:r>
      <w:r>
        <w:t>2</w:t>
      </w:r>
      <w:r w:rsidRPr="003C6432">
        <w:tab/>
        <w:t xml:space="preserve">Link-level </w:t>
      </w:r>
      <w:r w:rsidRPr="00E57498">
        <w:t>evaluation</w:t>
      </w:r>
      <w:r w:rsidRPr="003C6432">
        <w:t xml:space="preserve"> </w:t>
      </w:r>
      <w:r>
        <w:t>sPDCCH</w:t>
      </w:r>
      <w:bookmarkEnd w:id="6"/>
    </w:p>
    <w:p w14:paraId="1E08B5FB" w14:textId="77777777" w:rsidR="001977F3" w:rsidRPr="002B334C" w:rsidRDefault="001977F3" w:rsidP="00E57498">
      <w:pPr>
        <w:pStyle w:val="TH"/>
        <w:rPr>
          <w:sz w:val="16"/>
          <w:szCs w:val="16"/>
        </w:rPr>
      </w:pPr>
      <w:r>
        <w:t xml:space="preserve">Table C2-1 </w:t>
      </w:r>
      <w:r w:rsidRPr="00AF7230">
        <w:rPr>
          <w:rFonts w:hint="eastAsia"/>
        </w:rPr>
        <w:t>EPA 3km/h</w:t>
      </w:r>
      <w:r w:rsidRPr="00AF7230">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RPr="002B334C" w14:paraId="59EF4B28"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F3A1AF3" w14:textId="77777777"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328C209" w14:textId="77777777"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DA87A02" w14:textId="77777777"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35D750C" w14:textId="77777777"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360216E" w14:textId="77777777" w:rsidR="001977F3" w:rsidRPr="002B334C" w:rsidRDefault="001977F3" w:rsidP="00E57498">
            <w:pPr>
              <w:pStyle w:val="TAC"/>
            </w:pPr>
            <w:r w:rsidRPr="002B334C">
              <w:t>8 CCEs</w:t>
            </w:r>
          </w:p>
        </w:tc>
      </w:tr>
      <w:tr w:rsidR="001977F3" w:rsidRPr="002B334C" w14:paraId="1A41F24B"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C232156" w14:textId="77777777"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7AC2B7FB" w14:textId="77777777" w:rsidR="001977F3" w:rsidRPr="002B334C" w:rsidRDefault="001977F3" w:rsidP="00E57498">
            <w:pPr>
              <w:pStyle w:val="TAC"/>
            </w:pPr>
            <w:r w:rsidRPr="002B334C">
              <w:t>4.0844</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1B190CED" w14:textId="77777777" w:rsidR="001977F3" w:rsidRPr="002B334C" w:rsidRDefault="001977F3" w:rsidP="00E57498">
            <w:pPr>
              <w:pStyle w:val="TAC"/>
            </w:pPr>
            <w:r w:rsidRPr="002B334C">
              <w:t>0.24589</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2B119393" w14:textId="77777777" w:rsidR="001977F3" w:rsidRPr="002B334C" w:rsidRDefault="001977F3" w:rsidP="00E57498">
            <w:pPr>
              <w:pStyle w:val="TAC"/>
            </w:pPr>
            <w:r w:rsidRPr="002B334C">
              <w:t>-2.963</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C574013" w14:textId="77777777" w:rsidR="001977F3" w:rsidRPr="002B334C" w:rsidRDefault="001977F3" w:rsidP="00E57498">
            <w:pPr>
              <w:pStyle w:val="TAC"/>
            </w:pPr>
            <w:r w:rsidRPr="002B334C">
              <w:t> </w:t>
            </w:r>
          </w:p>
        </w:tc>
      </w:tr>
      <w:tr w:rsidR="001977F3" w:rsidRPr="002B334C" w14:paraId="7703EC26"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EF8F578" w14:textId="77777777"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5FEDEEB5" w14:textId="77777777" w:rsidR="001977F3" w:rsidRPr="002B334C" w:rsidRDefault="001977F3" w:rsidP="00E57498">
            <w:pPr>
              <w:pStyle w:val="TAC"/>
            </w:pPr>
            <w:r w:rsidRPr="002B334C">
              <w:t>11.9942</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45EB882B" w14:textId="77777777" w:rsidR="001977F3" w:rsidRPr="002B334C" w:rsidRDefault="001977F3" w:rsidP="00E57498">
            <w:pPr>
              <w:pStyle w:val="TAC"/>
            </w:pPr>
            <w:r w:rsidRPr="002B334C">
              <w:t>3.3731</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77D3C178" w14:textId="77777777" w:rsidR="001977F3" w:rsidRPr="002B334C" w:rsidRDefault="001977F3" w:rsidP="00E57498">
            <w:pPr>
              <w:pStyle w:val="TAC"/>
            </w:pPr>
            <w:r w:rsidRPr="002B334C">
              <w:t>0.003019</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1B20F5C" w14:textId="77777777" w:rsidR="001977F3" w:rsidRPr="002B334C" w:rsidRDefault="001977F3" w:rsidP="00E57498">
            <w:pPr>
              <w:pStyle w:val="TAC"/>
            </w:pPr>
            <w:r w:rsidRPr="002B334C">
              <w:t> </w:t>
            </w:r>
          </w:p>
        </w:tc>
      </w:tr>
      <w:tr w:rsidR="001977F3" w:rsidRPr="002B334C" w14:paraId="20E207EE"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C8762B1" w14:textId="77777777" w:rsidR="001977F3" w:rsidRPr="002B334C" w:rsidRDefault="001977F3" w:rsidP="00E57498">
            <w:pPr>
              <w:pStyle w:val="TAC"/>
            </w:pPr>
            <w:r w:rsidRPr="002B334C">
              <w:t xml:space="preserve">R1-163305 / </w:t>
            </w:r>
            <w:r>
              <w:t>Source 8</w:t>
            </w:r>
          </w:p>
        </w:tc>
      </w:tr>
      <w:tr w:rsidR="001977F3" w:rsidRPr="002B334C" w14:paraId="61261516"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A56F108" w14:textId="77777777"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46982E5" w14:textId="77777777"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ECF4D81" w14:textId="77777777"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1DD1E2F" w14:textId="77777777"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ADBE67C" w14:textId="77777777" w:rsidR="001977F3" w:rsidRPr="002B334C" w:rsidRDefault="001977F3" w:rsidP="00E57498">
            <w:pPr>
              <w:pStyle w:val="TAC"/>
            </w:pPr>
            <w:r w:rsidRPr="002B334C">
              <w:t>8 CCEs</w:t>
            </w:r>
          </w:p>
        </w:tc>
      </w:tr>
      <w:tr w:rsidR="001977F3" w:rsidRPr="002B334C" w14:paraId="27EB391F"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D03D885" w14:textId="77777777"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7960C87" w14:textId="77777777" w:rsidR="001977F3" w:rsidRPr="002B334C" w:rsidRDefault="001977F3" w:rsidP="00E57498">
            <w:pPr>
              <w:pStyle w:val="TAC"/>
            </w:pPr>
            <w:r w:rsidRPr="002B334C">
              <w:rPr>
                <w:rFonts w:hint="eastAsia"/>
              </w:rPr>
              <w:t>4.6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26B8950" w14:textId="77777777" w:rsidR="001977F3" w:rsidRPr="002B334C" w:rsidRDefault="001977F3" w:rsidP="00E57498">
            <w:pPr>
              <w:pStyle w:val="TAC"/>
            </w:pPr>
            <w:r w:rsidRPr="002B334C">
              <w:rPr>
                <w:rFonts w:hint="eastAsia"/>
              </w:rPr>
              <w:t>1.2</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727F759C" w14:textId="77777777" w:rsidR="001977F3" w:rsidRPr="002B334C" w:rsidRDefault="001977F3" w:rsidP="00E57498">
            <w:pPr>
              <w:pStyle w:val="TAC"/>
            </w:pPr>
            <w:r w:rsidRPr="002B334C">
              <w:rPr>
                <w:rFonts w:hint="eastAsia"/>
              </w:rPr>
              <w:t>-1.8</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ECFE0AE" w14:textId="77777777" w:rsidR="001977F3" w:rsidRPr="002B334C" w:rsidRDefault="001977F3" w:rsidP="00E57498">
            <w:pPr>
              <w:pStyle w:val="TAC"/>
            </w:pPr>
            <w:r w:rsidRPr="002B334C">
              <w:rPr>
                <w:rFonts w:hint="eastAsia"/>
              </w:rPr>
              <w:t>-4.7</w:t>
            </w:r>
          </w:p>
        </w:tc>
      </w:tr>
      <w:tr w:rsidR="001977F3" w:rsidRPr="002B334C" w14:paraId="4099756E"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5FB1FCD" w14:textId="77777777"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DFF9E2B" w14:textId="77777777" w:rsidR="001977F3" w:rsidRPr="002B334C" w:rsidRDefault="001977F3" w:rsidP="00E57498">
            <w:pPr>
              <w:pStyle w:val="TAC"/>
            </w:pPr>
            <w:r w:rsidRPr="002B334C">
              <w:rPr>
                <w:rFonts w:hint="eastAsia"/>
              </w:rPr>
              <w:t>12.6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2638EEC" w14:textId="77777777" w:rsidR="001977F3" w:rsidRPr="002B334C" w:rsidRDefault="001977F3" w:rsidP="00E57498">
            <w:pPr>
              <w:pStyle w:val="TAC"/>
            </w:pPr>
            <w:r w:rsidRPr="002B334C">
              <w:rPr>
                <w:rFonts w:hint="eastAsia"/>
              </w:rPr>
              <w:t>4</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06EA928" w14:textId="77777777" w:rsidR="001977F3" w:rsidRPr="002B334C" w:rsidRDefault="001977F3" w:rsidP="00E57498">
            <w:pPr>
              <w:pStyle w:val="TAC"/>
            </w:pPr>
            <w:r w:rsidRPr="002B334C">
              <w:rPr>
                <w:rFonts w:hint="eastAsia"/>
              </w:rPr>
              <w:t>1.4</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05C50EE" w14:textId="77777777" w:rsidR="001977F3" w:rsidRPr="002B334C" w:rsidRDefault="001977F3" w:rsidP="00E57498">
            <w:pPr>
              <w:pStyle w:val="TAC"/>
            </w:pPr>
            <w:r w:rsidRPr="002B334C">
              <w:rPr>
                <w:rFonts w:hint="eastAsia"/>
              </w:rPr>
              <w:t>-2.1</w:t>
            </w:r>
          </w:p>
        </w:tc>
      </w:tr>
      <w:tr w:rsidR="001977F3" w:rsidRPr="002B334C" w14:paraId="1E076B61"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A3AD4ED" w14:textId="77777777" w:rsidR="001977F3" w:rsidRPr="002B334C" w:rsidRDefault="001977F3" w:rsidP="00E57498">
            <w:pPr>
              <w:pStyle w:val="TAC"/>
            </w:pPr>
            <w:r w:rsidRPr="002B334C">
              <w:t xml:space="preserve">R1-162401 / </w:t>
            </w:r>
            <w:r>
              <w:t>SOURCE 1</w:t>
            </w:r>
          </w:p>
        </w:tc>
      </w:tr>
      <w:tr w:rsidR="001977F3" w14:paraId="50052C25"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DAF3591"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A6C088"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351ED6"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ECD422"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92CE68" w14:textId="77777777" w:rsidR="001977F3" w:rsidRDefault="001977F3" w:rsidP="00E57498">
            <w:pPr>
              <w:pStyle w:val="TAC"/>
              <w:rPr>
                <w:rFonts w:ascii="Calibri" w:hAnsi="Calibri"/>
                <w:b/>
                <w:noProof/>
                <w:sz w:val="22"/>
              </w:rPr>
            </w:pPr>
            <w:r>
              <w:t>8 CCEs</w:t>
            </w:r>
          </w:p>
        </w:tc>
      </w:tr>
      <w:tr w:rsidR="001977F3" w14:paraId="30402076"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7B6267"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57AF6E4" w14:textId="77777777" w:rsidR="001977F3" w:rsidRDefault="001977F3" w:rsidP="00E57498">
            <w:pPr>
              <w:pStyle w:val="TAC"/>
              <w:rPr>
                <w:rFonts w:ascii="Calibri" w:hAnsi="Calibri"/>
              </w:rPr>
            </w:pPr>
            <w:r>
              <w:t>3.0</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95E4AD6" w14:textId="77777777"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169F4EB" w14:textId="77777777" w:rsidR="001977F3" w:rsidRDefault="001977F3" w:rsidP="00E57498">
            <w:pPr>
              <w:pStyle w:val="TAC"/>
              <w:rPr>
                <w:rFonts w:ascii="Calibri" w:hAnsi="Calibri"/>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8E5BAE8" w14:textId="77777777" w:rsidR="001977F3" w:rsidRDefault="001977F3" w:rsidP="00E57498">
            <w:pPr>
              <w:pStyle w:val="TAC"/>
              <w:rPr>
                <w:rFonts w:ascii="Calibri" w:hAnsi="Calibri"/>
                <w:b/>
                <w:noProof/>
                <w:sz w:val="22"/>
              </w:rPr>
            </w:pPr>
            <w:r>
              <w:t>-6.3</w:t>
            </w:r>
          </w:p>
        </w:tc>
      </w:tr>
      <w:tr w:rsidR="001977F3" w14:paraId="1665C511"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2A21F7" w14:textId="77777777" w:rsidR="001977F3" w:rsidRDefault="001977F3" w:rsidP="00E57498">
            <w:pPr>
              <w:pStyle w:val="TAC"/>
              <w:rPr>
                <w:rFonts w:ascii="Calibri" w:hAnsi="Calibri"/>
                <w:b/>
                <w:noProof/>
                <w:sz w:val="22"/>
              </w:rPr>
            </w:pPr>
            <w:r>
              <w:t>R1-162506 / Source 4</w:t>
            </w:r>
            <w:r>
              <w:br/>
            </w:r>
            <w:r w:rsidRPr="00767D30">
              <w:rPr>
                <w:rFonts w:ascii="Calibri" w:hAnsi="Calibri"/>
              </w:rPr>
              <w:t xml:space="preserve"> distributed PRBs, 1 symbol sPDCCH</w:t>
            </w:r>
          </w:p>
        </w:tc>
      </w:tr>
      <w:tr w:rsidR="001977F3" w14:paraId="06F2942E"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945E9D4"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283CE2"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B4A642"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5B0AFE"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CC18405" w14:textId="77777777" w:rsidR="001977F3" w:rsidRDefault="001977F3" w:rsidP="00E57498">
            <w:pPr>
              <w:pStyle w:val="TAC"/>
              <w:rPr>
                <w:rFonts w:ascii="Calibri" w:hAnsi="Calibri"/>
                <w:b/>
                <w:noProof/>
                <w:sz w:val="22"/>
              </w:rPr>
            </w:pPr>
            <w:r>
              <w:t>8 CCEs</w:t>
            </w:r>
          </w:p>
        </w:tc>
      </w:tr>
      <w:tr w:rsidR="001977F3" w14:paraId="38F0AB2A"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2B4C74"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F20CA44" w14:textId="77777777" w:rsidR="001977F3" w:rsidRDefault="001977F3" w:rsidP="00E57498">
            <w:pPr>
              <w:pStyle w:val="TAC"/>
              <w:rPr>
                <w:rFonts w:ascii="Calibri" w:hAnsi="Calibri"/>
                <w:b/>
                <w:noProof/>
                <w:sz w:val="22"/>
              </w:rPr>
            </w:pPr>
            <w:r>
              <w:t>5.2</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7FC8186" w14:textId="77777777" w:rsidR="001977F3" w:rsidRDefault="001977F3" w:rsidP="00E57498">
            <w:pPr>
              <w:pStyle w:val="TAC"/>
              <w:rPr>
                <w:rFonts w:ascii="Calibri" w:hAnsi="Calibri"/>
                <w:b/>
                <w:noProof/>
                <w:sz w:val="22"/>
              </w:rPr>
            </w:pPr>
            <w:r>
              <w:t>1.6</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D01BDF4" w14:textId="77777777"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6E13665" w14:textId="77777777" w:rsidR="001977F3" w:rsidRDefault="001977F3" w:rsidP="00E57498">
            <w:pPr>
              <w:pStyle w:val="TAC"/>
              <w:rPr>
                <w:rFonts w:ascii="Calibri" w:hAnsi="Calibri"/>
                <w:b/>
                <w:noProof/>
                <w:sz w:val="22"/>
              </w:rPr>
            </w:pPr>
            <w:r>
              <w:t>-5.5</w:t>
            </w:r>
          </w:p>
        </w:tc>
      </w:tr>
      <w:tr w:rsidR="001977F3" w14:paraId="415EFD41"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3E34872" w14:textId="77777777" w:rsidR="001977F3" w:rsidRDefault="001977F3" w:rsidP="00E57498">
            <w:pPr>
              <w:pStyle w:val="TAC"/>
              <w:rPr>
                <w:rFonts w:ascii="Calibri" w:hAnsi="Calibri"/>
                <w:b/>
                <w:noProof/>
                <w:sz w:val="22"/>
              </w:rPr>
            </w:pPr>
            <w:r>
              <w:t>R1-162506 / Source 4</w:t>
            </w:r>
            <w:r>
              <w:br/>
            </w:r>
            <w:r w:rsidRPr="00767D30">
              <w:rPr>
                <w:rFonts w:ascii="Calibri" w:hAnsi="Calibri"/>
              </w:rPr>
              <w:t>localized PRBs, 1 symbol sPDCCH</w:t>
            </w:r>
          </w:p>
        </w:tc>
      </w:tr>
      <w:tr w:rsidR="001977F3" w14:paraId="66B0C0B2"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267729"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B643DA"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55C1A9"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F34477" w14:textId="77777777" w:rsidR="001977F3" w:rsidRDefault="001977F3" w:rsidP="00E57498">
            <w:pPr>
              <w:pStyle w:val="TAC"/>
              <w:rPr>
                <w:rFonts w:ascii="Calibri" w:hAnsi="Calibri"/>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096726E" w14:textId="77777777" w:rsidR="001977F3" w:rsidRDefault="001977F3" w:rsidP="00E57498">
            <w:pPr>
              <w:pStyle w:val="TAC"/>
              <w:rPr>
                <w:rFonts w:ascii="Calibri" w:hAnsi="Calibri"/>
                <w:b/>
                <w:noProof/>
                <w:sz w:val="22"/>
              </w:rPr>
            </w:pPr>
            <w:r>
              <w:t>8 CCEs</w:t>
            </w:r>
          </w:p>
        </w:tc>
      </w:tr>
      <w:tr w:rsidR="001977F3" w14:paraId="15665545"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DD6B98"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A757485" w14:textId="77777777" w:rsidR="001977F3" w:rsidRDefault="001977F3" w:rsidP="00E57498">
            <w:pPr>
              <w:pStyle w:val="TAC"/>
              <w:rPr>
                <w:rFonts w:ascii="Calibri" w:hAnsi="Calibri"/>
                <w:b/>
                <w:noProof/>
                <w:sz w:val="22"/>
              </w:rPr>
            </w:pPr>
            <w:r>
              <w:t>5.3</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703E50A" w14:textId="77777777" w:rsidR="001977F3" w:rsidRDefault="001977F3" w:rsidP="00E57498">
            <w:pPr>
              <w:pStyle w:val="TAC"/>
              <w:rPr>
                <w:rFonts w:ascii="Calibri" w:hAnsi="Calibri"/>
                <w:b/>
                <w:noProof/>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B76787C" w14:textId="77777777" w:rsidR="001977F3" w:rsidRDefault="001977F3" w:rsidP="00E57498">
            <w:pPr>
              <w:pStyle w:val="TAC"/>
              <w:rPr>
                <w:rFonts w:ascii="Calibri" w:hAnsi="Calibri"/>
                <w:b/>
                <w:noProof/>
                <w:sz w:val="22"/>
              </w:rPr>
            </w:pPr>
            <w:r>
              <w:t>-1.3</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AF934AC" w14:textId="77777777" w:rsidR="001977F3" w:rsidRDefault="001977F3" w:rsidP="00E57498">
            <w:pPr>
              <w:pStyle w:val="TAC"/>
              <w:rPr>
                <w:rFonts w:ascii="Calibri" w:hAnsi="Calibri"/>
              </w:rPr>
            </w:pPr>
            <w:r>
              <w:t>-4.6</w:t>
            </w:r>
          </w:p>
        </w:tc>
      </w:tr>
      <w:tr w:rsidR="001977F3" w14:paraId="2734F5B5"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E2070B" w14:textId="77777777" w:rsidR="001977F3" w:rsidRDefault="001977F3" w:rsidP="00E57498">
            <w:pPr>
              <w:pStyle w:val="TAC"/>
              <w:rPr>
                <w:rFonts w:ascii="Calibri" w:hAnsi="Calibri"/>
                <w:b/>
                <w:noProof/>
                <w:sz w:val="22"/>
              </w:rPr>
            </w:pPr>
            <w:r>
              <w:t>R1-162506 / Source 4</w:t>
            </w:r>
            <w:r>
              <w:br/>
            </w:r>
            <w:r w:rsidRPr="00767D30">
              <w:rPr>
                <w:rFonts w:ascii="Calibri" w:hAnsi="Calibri"/>
              </w:rPr>
              <w:t>localized PRBs, 2 symbol sPDCCH</w:t>
            </w:r>
          </w:p>
        </w:tc>
      </w:tr>
      <w:tr w:rsidR="001977F3" w14:paraId="2D214B97"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C2E9E3"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9367BC"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FF4899"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91035B"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03A7182" w14:textId="77777777" w:rsidR="001977F3" w:rsidRDefault="001977F3" w:rsidP="00E57498">
            <w:pPr>
              <w:pStyle w:val="TAC"/>
              <w:rPr>
                <w:rFonts w:ascii="Calibri" w:hAnsi="Calibri"/>
                <w:b/>
                <w:noProof/>
                <w:sz w:val="22"/>
              </w:rPr>
            </w:pPr>
            <w:r>
              <w:t>8 CCEs</w:t>
            </w:r>
          </w:p>
        </w:tc>
      </w:tr>
      <w:tr w:rsidR="001977F3" w14:paraId="48E979EC"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5DB5A5"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30E7A52" w14:textId="77777777" w:rsidR="001977F3" w:rsidRDefault="001977F3" w:rsidP="00E57498">
            <w:pPr>
              <w:pStyle w:val="TAC"/>
              <w:rPr>
                <w:rFonts w:ascii="Calibri" w:hAnsi="Calibri"/>
                <w:b/>
                <w:noProof/>
                <w:sz w:val="22"/>
              </w:rPr>
            </w:pPr>
            <w:r>
              <w:t>2.9</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D776D89" w14:textId="77777777"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9B20120" w14:textId="77777777" w:rsidR="001977F3" w:rsidRDefault="001977F3" w:rsidP="00E57498">
            <w:pPr>
              <w:pStyle w:val="TAC"/>
              <w:rPr>
                <w:rFonts w:ascii="Calibri" w:hAnsi="Calibri"/>
                <w:b/>
                <w:noProof/>
                <w:sz w:val="22"/>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CE21918" w14:textId="77777777" w:rsidR="001977F3" w:rsidRDefault="001977F3" w:rsidP="00E57498">
            <w:pPr>
              <w:pStyle w:val="TAC"/>
              <w:rPr>
                <w:rFonts w:ascii="Calibri" w:hAnsi="Calibri"/>
                <w:b/>
                <w:noProof/>
                <w:sz w:val="22"/>
              </w:rPr>
            </w:pPr>
            <w:r>
              <w:t>-6.3</w:t>
            </w:r>
          </w:p>
        </w:tc>
      </w:tr>
      <w:tr w:rsidR="001977F3" w14:paraId="06E6470E"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F72229" w14:textId="77777777" w:rsidR="001977F3" w:rsidRDefault="001977F3" w:rsidP="00E57498">
            <w:pPr>
              <w:pStyle w:val="TAC"/>
              <w:rPr>
                <w:rFonts w:ascii="Calibri" w:hAnsi="Calibri"/>
                <w:b/>
                <w:noProof/>
                <w:sz w:val="22"/>
              </w:rPr>
            </w:pPr>
            <w:r>
              <w:t>R1-162506 / Source 4</w:t>
            </w:r>
            <w:r>
              <w:br/>
            </w:r>
            <w:r w:rsidRPr="00767D30">
              <w:rPr>
                <w:rFonts w:ascii="Calibri" w:hAnsi="Calibri"/>
              </w:rPr>
              <w:t>distributed PRBs, 2 symbol sPDCCH</w:t>
            </w:r>
          </w:p>
        </w:tc>
      </w:tr>
      <w:tr w:rsidR="001977F3" w14:paraId="72F54E26"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40947D"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8D664A"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699E76B" w14:textId="77777777" w:rsidR="001977F3" w:rsidRDefault="001977F3" w:rsidP="00E57498">
            <w:pPr>
              <w:pStyle w:val="TAC"/>
              <w:rPr>
                <w:rFonts w:ascii="Calibri" w:hAnsi="Calibri"/>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94FD919"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487D22" w14:textId="77777777" w:rsidR="001977F3" w:rsidRDefault="001977F3" w:rsidP="00E57498">
            <w:pPr>
              <w:pStyle w:val="TAC"/>
              <w:rPr>
                <w:rFonts w:ascii="Calibri" w:hAnsi="Calibri"/>
                <w:b/>
                <w:noProof/>
                <w:sz w:val="22"/>
              </w:rPr>
            </w:pPr>
            <w:r>
              <w:t>8 CCEs</w:t>
            </w:r>
          </w:p>
        </w:tc>
      </w:tr>
      <w:tr w:rsidR="001977F3" w14:paraId="043E0508"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C40EFA"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77F5A5F" w14:textId="77777777" w:rsidR="001977F3" w:rsidRDefault="001977F3" w:rsidP="00E57498">
            <w:pPr>
              <w:pStyle w:val="TAC"/>
              <w:rPr>
                <w:rFonts w:ascii="Calibri" w:hAnsi="Calibri"/>
              </w:rPr>
            </w:pPr>
            <w:r>
              <w:t>5.4</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BBAC846" w14:textId="77777777" w:rsidR="001977F3" w:rsidRDefault="001977F3" w:rsidP="00E57498">
            <w:pPr>
              <w:pStyle w:val="TAC"/>
              <w:rPr>
                <w:rFonts w:ascii="Calibri" w:hAnsi="Calibri"/>
                <w:b/>
                <w:noProof/>
                <w:sz w:val="22"/>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7A2167F" w14:textId="77777777" w:rsidR="001977F3" w:rsidRDefault="001977F3" w:rsidP="00E57498">
            <w:pPr>
              <w:pStyle w:val="TAC"/>
              <w:rPr>
                <w:rFonts w:ascii="Calibri" w:hAnsi="Calibri"/>
                <w:b/>
                <w:noProof/>
                <w:sz w:val="22"/>
              </w:rPr>
            </w:pPr>
            <w:r>
              <w:t>-1.0</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045E3B9" w14:textId="77777777" w:rsidR="001977F3" w:rsidRDefault="001977F3" w:rsidP="00E57498">
            <w:pPr>
              <w:pStyle w:val="TAC"/>
              <w:rPr>
                <w:rFonts w:ascii="Calibri" w:hAnsi="Calibri"/>
                <w:b/>
                <w:noProof/>
                <w:sz w:val="22"/>
              </w:rPr>
            </w:pPr>
            <w:r>
              <w:t>-4.0</w:t>
            </w:r>
          </w:p>
        </w:tc>
      </w:tr>
      <w:tr w:rsidR="001977F3" w14:paraId="567B959F"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53A8B2" w14:textId="77777777" w:rsidR="001977F3" w:rsidRDefault="001977F3" w:rsidP="00E57498">
            <w:pPr>
              <w:pStyle w:val="TAC"/>
              <w:rPr>
                <w:rFonts w:ascii="Calibri" w:hAnsi="Calibri"/>
                <w:b/>
                <w:noProof/>
                <w:sz w:val="22"/>
              </w:rPr>
            </w:pPr>
            <w:r>
              <w:t>R1-162506 / Source 4</w:t>
            </w:r>
            <w:r>
              <w:br/>
            </w:r>
            <w:r w:rsidRPr="008278E2">
              <w:rPr>
                <w:rFonts w:ascii="Calibri" w:hAnsi="Calibri"/>
              </w:rPr>
              <w:t>localized PRBs, 3 symbol sPDCCH</w:t>
            </w:r>
          </w:p>
        </w:tc>
      </w:tr>
      <w:tr w:rsidR="001977F3" w14:paraId="03651185"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E27D03F"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86CF8C6"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7908F62"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FD97912"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06728B" w14:textId="77777777" w:rsidR="001977F3" w:rsidRDefault="001977F3" w:rsidP="00E57498">
            <w:pPr>
              <w:pStyle w:val="TAC"/>
              <w:rPr>
                <w:rFonts w:ascii="Calibri" w:hAnsi="Calibri"/>
                <w:b/>
                <w:noProof/>
                <w:sz w:val="22"/>
              </w:rPr>
            </w:pPr>
            <w:r>
              <w:t>8 CCEs</w:t>
            </w:r>
          </w:p>
        </w:tc>
      </w:tr>
      <w:tr w:rsidR="001977F3" w14:paraId="10C5FAAB"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5DD8AE"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64E8259" w14:textId="77777777" w:rsidR="001977F3" w:rsidRDefault="001977F3" w:rsidP="00E57498">
            <w:pPr>
              <w:pStyle w:val="TAC"/>
              <w:rPr>
                <w:rFonts w:ascii="Calibri" w:hAnsi="Calibri"/>
                <w:b/>
                <w:noProof/>
                <w:sz w:val="22"/>
              </w:rPr>
            </w:pPr>
            <w:r>
              <w:t>3.0</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CEB62D4" w14:textId="77777777"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D3B3854" w14:textId="77777777" w:rsidR="001977F3" w:rsidRDefault="001977F3" w:rsidP="00E57498">
            <w:pPr>
              <w:pStyle w:val="TAC"/>
              <w:rPr>
                <w:rFonts w:ascii="Calibri" w:hAnsi="Calibri"/>
                <w:b/>
                <w:noProof/>
                <w:sz w:val="22"/>
              </w:rPr>
            </w:pPr>
            <w:r>
              <w:t>-3.7</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3ECDC22" w14:textId="77777777" w:rsidR="001977F3" w:rsidRDefault="001977F3" w:rsidP="00E57498">
            <w:pPr>
              <w:pStyle w:val="TAC"/>
              <w:rPr>
                <w:rFonts w:ascii="Calibri" w:hAnsi="Calibri"/>
                <w:b/>
                <w:noProof/>
                <w:sz w:val="22"/>
              </w:rPr>
            </w:pPr>
            <w:r>
              <w:t>-6.3</w:t>
            </w:r>
          </w:p>
        </w:tc>
      </w:tr>
      <w:tr w:rsidR="001977F3" w14:paraId="024E5CCD"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2E1E55" w14:textId="77777777" w:rsidR="001977F3" w:rsidRDefault="001977F3" w:rsidP="00E57498">
            <w:pPr>
              <w:pStyle w:val="TAC"/>
              <w:rPr>
                <w:rFonts w:ascii="Calibri" w:hAnsi="Calibri"/>
                <w:b/>
                <w:noProof/>
                <w:sz w:val="22"/>
              </w:rPr>
            </w:pPr>
            <w:r>
              <w:t>R1-162506 / Source 4</w:t>
            </w:r>
            <w:r>
              <w:br/>
            </w:r>
            <w:r w:rsidRPr="008278E2">
              <w:rPr>
                <w:rFonts w:ascii="Calibri" w:hAnsi="Calibri"/>
              </w:rPr>
              <w:t>distributed PRBs, 3 symbol sPDCCH</w:t>
            </w:r>
          </w:p>
        </w:tc>
      </w:tr>
      <w:tr w:rsidR="001977F3" w14:paraId="3A6722AA"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4AE79D"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A41BEC"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D00BD2"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5623E05" w14:textId="77777777" w:rsidR="001977F3" w:rsidRDefault="001977F3" w:rsidP="00E57498">
            <w:pPr>
              <w:pStyle w:val="TAC"/>
              <w:rPr>
                <w:rFonts w:ascii="Calibri" w:hAnsi="Calibri"/>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F231A3" w14:textId="77777777" w:rsidR="001977F3" w:rsidRDefault="001977F3" w:rsidP="00E57498">
            <w:pPr>
              <w:pStyle w:val="TAC"/>
              <w:rPr>
                <w:rFonts w:ascii="Calibri" w:hAnsi="Calibri"/>
                <w:b/>
                <w:noProof/>
                <w:sz w:val="22"/>
              </w:rPr>
            </w:pPr>
            <w:r>
              <w:t>8 CCEs</w:t>
            </w:r>
          </w:p>
        </w:tc>
      </w:tr>
      <w:tr w:rsidR="001977F3" w14:paraId="7443BBBB"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A9B58B"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6A64A8D" w14:textId="77777777" w:rsidR="001977F3" w:rsidRDefault="001977F3" w:rsidP="00E57498">
            <w:pPr>
              <w:pStyle w:val="TAC"/>
              <w:rPr>
                <w:rFonts w:ascii="Calibri" w:hAnsi="Calibri"/>
                <w:b/>
                <w:noProof/>
                <w:sz w:val="22"/>
              </w:rPr>
            </w:pPr>
            <w:r>
              <w:t>5.5</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486A76A" w14:textId="77777777" w:rsidR="001977F3" w:rsidRDefault="001977F3" w:rsidP="00E57498">
            <w:pPr>
              <w:pStyle w:val="TAC"/>
              <w:rPr>
                <w:rFonts w:ascii="Calibri" w:hAnsi="Calibri"/>
                <w:b/>
                <w:noProof/>
                <w:sz w:val="22"/>
              </w:rPr>
            </w:pPr>
            <w:r>
              <w:t>2.1</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CD15D15" w14:textId="77777777" w:rsidR="001977F3" w:rsidRDefault="001977F3" w:rsidP="00E57498">
            <w:pPr>
              <w:pStyle w:val="TAC"/>
              <w:rPr>
                <w:rFonts w:ascii="Calibri" w:hAnsi="Calibri"/>
                <w:b/>
                <w:noProof/>
                <w:sz w:val="22"/>
              </w:rPr>
            </w:pPr>
            <w:r>
              <w:t>-0.8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6ECC4B8" w14:textId="77777777" w:rsidR="001977F3" w:rsidRDefault="001977F3" w:rsidP="00E57498">
            <w:pPr>
              <w:pStyle w:val="TAC"/>
              <w:rPr>
                <w:rFonts w:ascii="Calibri" w:hAnsi="Calibri"/>
                <w:b/>
                <w:noProof/>
                <w:sz w:val="22"/>
              </w:rPr>
            </w:pPr>
            <w:r>
              <w:t>-3.4</w:t>
            </w:r>
          </w:p>
        </w:tc>
      </w:tr>
      <w:tr w:rsidR="001977F3" w14:paraId="5B6B3BE1"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85DC8F" w14:textId="77777777" w:rsidR="001977F3" w:rsidRDefault="001977F3" w:rsidP="00E57498">
            <w:pPr>
              <w:pStyle w:val="TAC"/>
              <w:rPr>
                <w:rFonts w:ascii="Calibri" w:hAnsi="Calibri"/>
                <w:b/>
                <w:noProof/>
                <w:sz w:val="22"/>
              </w:rPr>
            </w:pPr>
            <w:r>
              <w:t>R1-162506 / Source 4</w:t>
            </w:r>
            <w:r>
              <w:br/>
            </w:r>
            <w:r w:rsidRPr="008278E2">
              <w:rPr>
                <w:rFonts w:ascii="Calibri" w:hAnsi="Calibri"/>
              </w:rPr>
              <w:t>localized PRBs, 7 symbol sPDCCH</w:t>
            </w:r>
          </w:p>
        </w:tc>
      </w:tr>
      <w:tr w:rsidR="001977F3" w14:paraId="0015279A"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E51017"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A704AA"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B6AE471"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CAB876"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1378FC" w14:textId="77777777" w:rsidR="001977F3" w:rsidRDefault="001977F3" w:rsidP="00E57498">
            <w:pPr>
              <w:pStyle w:val="TAC"/>
              <w:rPr>
                <w:rFonts w:ascii="Calibri" w:hAnsi="Calibri"/>
                <w:b/>
                <w:noProof/>
                <w:sz w:val="22"/>
              </w:rPr>
            </w:pPr>
            <w:r>
              <w:t>8 CCEs</w:t>
            </w:r>
          </w:p>
        </w:tc>
      </w:tr>
      <w:tr w:rsidR="001977F3" w14:paraId="6B0B9765"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9D006F"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02672BA" w14:textId="77777777" w:rsidR="001977F3" w:rsidRDefault="001977F3" w:rsidP="00E57498">
            <w:pPr>
              <w:pStyle w:val="TAC"/>
              <w:rPr>
                <w:rFonts w:ascii="Calibri" w:hAnsi="Calibri"/>
                <w:b/>
                <w:noProof/>
                <w:sz w:val="22"/>
              </w:rPr>
            </w:pPr>
            <w:r>
              <w:t>2.9</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E0C06DD" w14:textId="77777777" w:rsidR="001977F3" w:rsidRDefault="001977F3" w:rsidP="00E57498">
            <w:pPr>
              <w:pStyle w:val="TAC"/>
              <w:rPr>
                <w:rFonts w:ascii="Calibri" w:hAnsi="Calibri"/>
                <w:b/>
                <w:noProof/>
                <w:sz w:val="22"/>
              </w:rPr>
            </w:pPr>
            <w:r>
              <w:t>-0.7</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E701618" w14:textId="77777777" w:rsidR="001977F3" w:rsidRDefault="001977F3" w:rsidP="00E57498">
            <w:pPr>
              <w:pStyle w:val="TAC"/>
              <w:rPr>
                <w:rFonts w:ascii="Calibri" w:hAnsi="Calibri"/>
                <w:b/>
                <w:noProof/>
                <w:sz w:val="22"/>
              </w:rPr>
            </w:pPr>
            <w:r>
              <w:t>-3.6</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D0C46F9" w14:textId="77777777" w:rsidR="001977F3" w:rsidRDefault="001977F3" w:rsidP="00E57498">
            <w:pPr>
              <w:pStyle w:val="TAC"/>
              <w:rPr>
                <w:rFonts w:ascii="Calibri" w:hAnsi="Calibri"/>
                <w:b/>
                <w:noProof/>
                <w:sz w:val="22"/>
              </w:rPr>
            </w:pPr>
            <w:r>
              <w:t>-6.2</w:t>
            </w:r>
          </w:p>
        </w:tc>
      </w:tr>
      <w:tr w:rsidR="001977F3" w14:paraId="62C64601"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6BBEED6" w14:textId="77777777" w:rsidR="001977F3" w:rsidRDefault="001977F3" w:rsidP="00E57498">
            <w:pPr>
              <w:pStyle w:val="TAC"/>
              <w:rPr>
                <w:rFonts w:ascii="Calibri" w:hAnsi="Calibri"/>
                <w:b/>
                <w:noProof/>
                <w:sz w:val="22"/>
              </w:rPr>
            </w:pPr>
            <w:r>
              <w:t>R1-162506 / Source 4</w:t>
            </w:r>
            <w:r>
              <w:br/>
            </w:r>
            <w:r w:rsidRPr="008278E2">
              <w:rPr>
                <w:rFonts w:ascii="Calibri" w:hAnsi="Calibri"/>
              </w:rPr>
              <w:t>distributed PRBs, 7 symbol sPDCCH</w:t>
            </w:r>
          </w:p>
        </w:tc>
      </w:tr>
      <w:tr w:rsidR="00490E4E" w:rsidRPr="002B334C" w14:paraId="045CB72A" w14:textId="77777777" w:rsidTr="002F27C0">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B789264" w14:textId="77777777" w:rsidR="00490E4E" w:rsidRPr="002B334C" w:rsidRDefault="00490E4E" w:rsidP="002F27C0">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B94F41A" w14:textId="77777777" w:rsidR="00490E4E" w:rsidRPr="002B334C" w:rsidRDefault="00490E4E" w:rsidP="002F27C0">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C6540F7" w14:textId="77777777" w:rsidR="00490E4E" w:rsidRPr="002B334C" w:rsidRDefault="00490E4E" w:rsidP="002F27C0">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37A346D" w14:textId="77777777" w:rsidR="00490E4E" w:rsidRPr="002B334C" w:rsidRDefault="00490E4E" w:rsidP="002F27C0">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239F445" w14:textId="77777777" w:rsidR="00490E4E" w:rsidRPr="002B334C" w:rsidRDefault="00490E4E" w:rsidP="002F27C0">
            <w:pPr>
              <w:pStyle w:val="TAC"/>
            </w:pPr>
            <w:r w:rsidRPr="002B334C">
              <w:t>8 CCEs</w:t>
            </w:r>
          </w:p>
        </w:tc>
      </w:tr>
      <w:tr w:rsidR="00490E4E" w:rsidRPr="002B334C" w14:paraId="47583312" w14:textId="77777777" w:rsidTr="00772087">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3EB6D4C" w14:textId="77777777" w:rsidR="00490E4E" w:rsidRPr="002B334C" w:rsidRDefault="00490E4E" w:rsidP="002F27C0">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9CCDF6F" w14:textId="77777777" w:rsidR="00490E4E" w:rsidRPr="00490E4E" w:rsidRDefault="00DA0BC2" w:rsidP="00490E4E">
            <w:pPr>
              <w:pStyle w:val="TAC"/>
              <w:rPr>
                <w:rFonts w:cs="Arial"/>
              </w:rPr>
            </w:pPr>
            <w:r w:rsidRPr="00772087">
              <w:rPr>
                <w:rFonts w:cs="Arial"/>
                <w:color w:val="000000"/>
              </w:rPr>
              <w:t>3.79</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3A45FFF" w14:textId="77777777" w:rsidR="00490E4E" w:rsidRPr="00490E4E" w:rsidRDefault="00DA0BC2" w:rsidP="00490E4E">
            <w:pPr>
              <w:pStyle w:val="TAC"/>
              <w:rPr>
                <w:rFonts w:cs="Arial"/>
              </w:rPr>
            </w:pPr>
            <w:r w:rsidRPr="00772087">
              <w:rPr>
                <w:rFonts w:cs="Arial"/>
                <w:color w:val="000000"/>
              </w:rPr>
              <w:t>0.4</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40375BB" w14:textId="77777777" w:rsidR="00490E4E" w:rsidRPr="00490E4E" w:rsidRDefault="00DA0BC2" w:rsidP="00490E4E">
            <w:pPr>
              <w:pStyle w:val="TAC"/>
              <w:rPr>
                <w:rFonts w:cs="Arial"/>
              </w:rPr>
            </w:pPr>
            <w:r w:rsidRPr="00772087">
              <w:rPr>
                <w:rFonts w:cs="Arial"/>
                <w:color w:val="000000"/>
              </w:rPr>
              <w:t>-2.36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3C85455" w14:textId="77777777" w:rsidR="00490E4E" w:rsidRPr="00490E4E" w:rsidRDefault="00DA0BC2" w:rsidP="00490E4E">
            <w:pPr>
              <w:pStyle w:val="TAC"/>
              <w:rPr>
                <w:rFonts w:cs="Arial"/>
              </w:rPr>
            </w:pPr>
            <w:r w:rsidRPr="00772087">
              <w:rPr>
                <w:rFonts w:cs="Arial"/>
                <w:color w:val="000000"/>
              </w:rPr>
              <w:t>-4.7</w:t>
            </w:r>
          </w:p>
        </w:tc>
      </w:tr>
      <w:tr w:rsidR="00490E4E" w:rsidRPr="002B334C" w14:paraId="6A59804D" w14:textId="77777777" w:rsidTr="00772087">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DAC0C7D" w14:textId="77777777" w:rsidR="00490E4E" w:rsidRPr="002B334C" w:rsidRDefault="00490E4E" w:rsidP="002F27C0">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C67CDCE" w14:textId="77777777" w:rsidR="00490E4E" w:rsidRPr="00490E4E" w:rsidRDefault="00DA0BC2" w:rsidP="00490E4E">
            <w:pPr>
              <w:pStyle w:val="TAC"/>
              <w:rPr>
                <w:rFonts w:cs="Arial"/>
              </w:rPr>
            </w:pPr>
            <w:r w:rsidRPr="00772087">
              <w:rPr>
                <w:rFonts w:cs="Arial"/>
                <w:color w:val="000000"/>
              </w:rPr>
              <w:t>11.9</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54F5317" w14:textId="77777777" w:rsidR="00490E4E" w:rsidRPr="00490E4E" w:rsidRDefault="00DA0BC2" w:rsidP="00490E4E">
            <w:pPr>
              <w:pStyle w:val="TAC"/>
              <w:rPr>
                <w:rFonts w:cs="Arial"/>
              </w:rPr>
            </w:pPr>
            <w:r w:rsidRPr="00772087">
              <w:rPr>
                <w:rFonts w:cs="Arial"/>
                <w:color w:val="000000"/>
              </w:rPr>
              <w:t>3.2</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F3391EB" w14:textId="77777777" w:rsidR="00490E4E" w:rsidRPr="00490E4E" w:rsidRDefault="00DA0BC2" w:rsidP="00490E4E">
            <w:pPr>
              <w:pStyle w:val="TAC"/>
              <w:rPr>
                <w:rFonts w:cs="Arial"/>
              </w:rPr>
            </w:pPr>
            <w:r w:rsidRPr="00772087">
              <w:rPr>
                <w:rFonts w:cs="Arial"/>
                <w:color w:val="000000"/>
              </w:rPr>
              <w:t>0.10</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871A1CF" w14:textId="77777777" w:rsidR="00490E4E" w:rsidRPr="00490E4E" w:rsidRDefault="00DA0BC2" w:rsidP="00490E4E">
            <w:pPr>
              <w:pStyle w:val="TAC"/>
              <w:rPr>
                <w:rFonts w:cs="Arial"/>
              </w:rPr>
            </w:pPr>
            <w:r w:rsidRPr="00772087">
              <w:rPr>
                <w:rFonts w:cs="Arial"/>
                <w:color w:val="000000"/>
              </w:rPr>
              <w:t>-2.5</w:t>
            </w:r>
          </w:p>
        </w:tc>
      </w:tr>
      <w:tr w:rsidR="00490E4E" w:rsidRPr="002B334C" w14:paraId="298765CF" w14:textId="77777777" w:rsidTr="002F27C0">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69BFEB7" w14:textId="77777777" w:rsidR="00490E4E" w:rsidRPr="002B334C" w:rsidRDefault="00490E4E" w:rsidP="00490E4E">
            <w:pPr>
              <w:pStyle w:val="TAC"/>
            </w:pPr>
            <w:r>
              <w:t>R1-165076</w:t>
            </w:r>
            <w:r w:rsidRPr="002B334C">
              <w:t xml:space="preserve"> / </w:t>
            </w:r>
            <w:r w:rsidR="00E32A2A">
              <w:t>Source 7</w:t>
            </w:r>
          </w:p>
        </w:tc>
      </w:tr>
    </w:tbl>
    <w:p w14:paraId="4A5979EF" w14:textId="77777777" w:rsidR="001977F3" w:rsidRPr="002B334C" w:rsidRDefault="001977F3" w:rsidP="001977F3">
      <w:pPr>
        <w:rPr>
          <w:sz w:val="16"/>
          <w:szCs w:val="16"/>
        </w:rPr>
      </w:pPr>
    </w:p>
    <w:p w14:paraId="65A7A774" w14:textId="77777777" w:rsidR="001977F3" w:rsidRPr="00AF7230" w:rsidRDefault="001977F3" w:rsidP="00E57498">
      <w:pPr>
        <w:pStyle w:val="TH"/>
      </w:pPr>
      <w:r>
        <w:t xml:space="preserve">Table C2-2 </w:t>
      </w:r>
      <w:r w:rsidRPr="00AF7230">
        <w:rPr>
          <w:rFonts w:hint="eastAsia"/>
        </w:rPr>
        <w:t>E</w:t>
      </w:r>
      <w:r w:rsidRPr="00AF7230">
        <w:t>V</w:t>
      </w:r>
      <w:r w:rsidRPr="00AF7230">
        <w:rPr>
          <w:rFonts w:hint="eastAsia"/>
        </w:rPr>
        <w:t xml:space="preserve">A </w:t>
      </w:r>
      <w:r w:rsidRPr="00AF7230">
        <w:t>60</w:t>
      </w:r>
      <w:r w:rsidRPr="00AF7230">
        <w:rPr>
          <w:rFonts w:hint="eastAsia"/>
        </w:rPr>
        <w:t>km/h</w:t>
      </w:r>
      <w:r w:rsidRPr="00AF7230">
        <w:t>, 25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RPr="002B334C" w14:paraId="39F82030"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BD000FA" w14:textId="77777777"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5C26FFB" w14:textId="77777777"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F4EBF16" w14:textId="77777777"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B056CBB" w14:textId="77777777"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A29358D" w14:textId="77777777" w:rsidR="001977F3" w:rsidRPr="002B334C" w:rsidRDefault="001977F3" w:rsidP="00E57498">
            <w:pPr>
              <w:pStyle w:val="TAC"/>
            </w:pPr>
            <w:r w:rsidRPr="002B334C">
              <w:t>8 CCEs</w:t>
            </w:r>
          </w:p>
        </w:tc>
      </w:tr>
      <w:tr w:rsidR="001977F3" w:rsidRPr="002B334C" w14:paraId="11996672"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EF7B397" w14:textId="77777777"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FB1A61B" w14:textId="77777777" w:rsidR="001977F3" w:rsidRPr="002B334C" w:rsidRDefault="001977F3" w:rsidP="00E57498">
            <w:pPr>
              <w:pStyle w:val="TAC"/>
            </w:pPr>
            <w:r w:rsidRPr="002B334C">
              <w:t>2.8008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D3E5C8F" w14:textId="77777777" w:rsidR="001977F3" w:rsidRPr="002B334C" w:rsidRDefault="001977F3" w:rsidP="00E57498">
            <w:pPr>
              <w:pStyle w:val="TAC"/>
            </w:pPr>
            <w:r w:rsidRPr="002B334C">
              <w:t>-0.96088</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C71B271" w14:textId="77777777" w:rsidR="001977F3" w:rsidRPr="002B334C" w:rsidRDefault="001977F3" w:rsidP="00E57498">
            <w:pPr>
              <w:pStyle w:val="TAC"/>
            </w:pPr>
            <w:r w:rsidRPr="002B334C">
              <w:t>-3.5526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0D76061" w14:textId="77777777" w:rsidR="001977F3" w:rsidRPr="002B334C" w:rsidRDefault="001977F3" w:rsidP="00E57498">
            <w:pPr>
              <w:pStyle w:val="TAC"/>
            </w:pPr>
            <w:r w:rsidRPr="002B334C">
              <w:t> </w:t>
            </w:r>
          </w:p>
        </w:tc>
      </w:tr>
      <w:tr w:rsidR="001977F3" w:rsidRPr="002B334C" w14:paraId="6A576102"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4FBEAF8" w14:textId="77777777"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0F7217D8" w14:textId="77777777" w:rsidR="001977F3" w:rsidRPr="002B334C" w:rsidRDefault="001977F3" w:rsidP="00E57498">
            <w:pPr>
              <w:pStyle w:val="TAC"/>
            </w:pPr>
            <w:r w:rsidRPr="002B334C">
              <w:t>12.1822</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27097497" w14:textId="77777777" w:rsidR="001977F3" w:rsidRPr="002B334C" w:rsidRDefault="001977F3" w:rsidP="00E57498">
            <w:pPr>
              <w:pStyle w:val="TAC"/>
            </w:pPr>
            <w:r w:rsidRPr="002B334C">
              <w:t>2.0945</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bottom"/>
            <w:hideMark/>
          </w:tcPr>
          <w:p w14:paraId="30CA8465" w14:textId="77777777" w:rsidR="001977F3" w:rsidRPr="002B334C" w:rsidRDefault="001977F3" w:rsidP="00E57498">
            <w:pPr>
              <w:pStyle w:val="TAC"/>
            </w:pPr>
            <w:r w:rsidRPr="002B334C">
              <w:t>-1.3566</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445F1BA" w14:textId="77777777" w:rsidR="001977F3" w:rsidRPr="002B334C" w:rsidRDefault="001977F3" w:rsidP="00E57498">
            <w:pPr>
              <w:pStyle w:val="TAC"/>
            </w:pPr>
            <w:r w:rsidRPr="002B334C">
              <w:t> </w:t>
            </w:r>
          </w:p>
        </w:tc>
      </w:tr>
      <w:tr w:rsidR="001977F3" w:rsidRPr="002B334C" w14:paraId="44523180"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5316DE8" w14:textId="77777777" w:rsidR="001977F3" w:rsidRPr="002B334C" w:rsidRDefault="001977F3" w:rsidP="00E57498">
            <w:pPr>
              <w:pStyle w:val="TAC"/>
            </w:pPr>
            <w:r w:rsidRPr="002B334C">
              <w:t xml:space="preserve">R1-163305 / </w:t>
            </w:r>
            <w:r>
              <w:t>Source 8</w:t>
            </w:r>
          </w:p>
        </w:tc>
      </w:tr>
    </w:tbl>
    <w:p w14:paraId="2041DBA3" w14:textId="77777777" w:rsidR="001977F3" w:rsidRDefault="001977F3" w:rsidP="001977F3">
      <w:pPr>
        <w:rPr>
          <w:sz w:val="16"/>
          <w:szCs w:val="16"/>
        </w:rPr>
      </w:pPr>
    </w:p>
    <w:p w14:paraId="1993B16B" w14:textId="77777777" w:rsidR="00FC0F92" w:rsidRDefault="00FC0F92" w:rsidP="00FC0F92">
      <w:pPr>
        <w:jc w:val="center"/>
      </w:pPr>
      <w:r w:rsidRPr="00D67965">
        <w:rPr>
          <w:rFonts w:ascii="Arial" w:hAnsi="Arial"/>
          <w:b/>
        </w:rPr>
        <w:t xml:space="preserve">Table C2-3 </w:t>
      </w:r>
      <w:r w:rsidRPr="00D67965">
        <w:rPr>
          <w:rFonts w:ascii="Arial" w:hAnsi="Arial" w:hint="eastAsia"/>
          <w:b/>
        </w:rPr>
        <w:t>E</w:t>
      </w:r>
      <w:r w:rsidRPr="00D67965">
        <w:rPr>
          <w:rFonts w:ascii="Arial" w:hAnsi="Arial"/>
          <w:b/>
        </w:rPr>
        <w:t>VAU</w:t>
      </w:r>
      <w:r w:rsidRPr="00D67965">
        <w:rPr>
          <w:rFonts w:ascii="Arial" w:hAnsi="Arial" w:hint="eastAsia"/>
          <w:b/>
        </w:rPr>
        <w:t xml:space="preserve"> </w:t>
      </w:r>
      <w:r w:rsidRPr="00D67965">
        <w:rPr>
          <w:rFonts w:ascii="Arial" w:hAnsi="Arial"/>
          <w:b/>
        </w:rPr>
        <w:t>60</w:t>
      </w:r>
      <w:r w:rsidRPr="00D67965">
        <w:rPr>
          <w:rFonts w:ascii="Arial" w:hAnsi="Arial" w:hint="eastAsia"/>
          <w:b/>
        </w:rPr>
        <w:t>km/h</w:t>
      </w:r>
      <w:r w:rsidRPr="00D67965">
        <w:rPr>
          <w:rFonts w:ascii="Arial" w:hAnsi="Arial"/>
          <w:b/>
        </w:rPr>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FC0F92" w:rsidRPr="002B334C" w14:paraId="0BD14429" w14:textId="77777777" w:rsidTr="00F23599">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20A07FF" w14:textId="77777777" w:rsidR="00FC0F92" w:rsidRPr="002B334C" w:rsidRDefault="00FC0F92" w:rsidP="00F23599">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5E1AF54" w14:textId="77777777" w:rsidR="00FC0F92" w:rsidRPr="002B334C" w:rsidRDefault="00FC0F92" w:rsidP="00F23599">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E1026B9" w14:textId="77777777" w:rsidR="00FC0F92" w:rsidRPr="002B334C" w:rsidRDefault="00FC0F92" w:rsidP="00F23599">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CAA4EB0" w14:textId="77777777" w:rsidR="00FC0F92" w:rsidRPr="002B334C" w:rsidRDefault="00FC0F92" w:rsidP="00F23599">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C999AB7" w14:textId="77777777" w:rsidR="00FC0F92" w:rsidRPr="002B334C" w:rsidRDefault="00FC0F92" w:rsidP="00F23599">
            <w:pPr>
              <w:pStyle w:val="TAC"/>
            </w:pPr>
            <w:r w:rsidRPr="002B334C">
              <w:t>8 CCEs</w:t>
            </w:r>
          </w:p>
        </w:tc>
      </w:tr>
      <w:tr w:rsidR="00FC0F92" w:rsidRPr="00490E4E" w14:paraId="65B910EF" w14:textId="77777777" w:rsidTr="00F23599">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6309F06" w14:textId="77777777" w:rsidR="00FC0F92" w:rsidRPr="002B334C" w:rsidRDefault="00FC0F92" w:rsidP="00F23599">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251A9FB" w14:textId="77777777" w:rsidR="00FC0F92" w:rsidRPr="00490E4E" w:rsidRDefault="00FC0F92" w:rsidP="00F23599">
            <w:pPr>
              <w:pStyle w:val="TAC"/>
              <w:rPr>
                <w:rFonts w:cs="Arial"/>
              </w:rPr>
            </w:pPr>
            <w:r w:rsidRPr="00D67965">
              <w:rPr>
                <w:rFonts w:cs="Arial"/>
                <w:color w:val="000000"/>
              </w:rPr>
              <w:t>3.58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1F2E550" w14:textId="77777777" w:rsidR="00FC0F92" w:rsidRPr="00490E4E" w:rsidRDefault="00FC0F92" w:rsidP="00F23599">
            <w:pPr>
              <w:pStyle w:val="TAC"/>
              <w:rPr>
                <w:rFonts w:cs="Arial"/>
              </w:rPr>
            </w:pPr>
            <w:r w:rsidRPr="00D67965">
              <w:rPr>
                <w:rFonts w:cs="Arial"/>
                <w:color w:val="000000"/>
              </w:rPr>
              <w:t>0.4</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E5413D0" w14:textId="77777777" w:rsidR="00FC0F92" w:rsidRPr="00490E4E" w:rsidRDefault="00FC0F92" w:rsidP="00F23599">
            <w:pPr>
              <w:pStyle w:val="TAC"/>
              <w:rPr>
                <w:rFonts w:cs="Arial"/>
              </w:rPr>
            </w:pPr>
            <w:r w:rsidRPr="00D67965">
              <w:rPr>
                <w:rFonts w:cs="Arial"/>
                <w:color w:val="000000"/>
              </w:rPr>
              <w:t>-3.1</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A890607" w14:textId="77777777" w:rsidR="00FC0F92" w:rsidRPr="00490E4E" w:rsidRDefault="00FC0F92" w:rsidP="00F23599">
            <w:pPr>
              <w:pStyle w:val="TAC"/>
              <w:rPr>
                <w:rFonts w:cs="Arial"/>
              </w:rPr>
            </w:pPr>
            <w:r w:rsidRPr="00D67965">
              <w:rPr>
                <w:rFonts w:cs="Arial"/>
                <w:color w:val="000000"/>
              </w:rPr>
              <w:t>-5.5</w:t>
            </w:r>
          </w:p>
        </w:tc>
      </w:tr>
      <w:tr w:rsidR="00FC0F92" w:rsidRPr="00490E4E" w14:paraId="0CA51EB7" w14:textId="77777777" w:rsidTr="00F23599">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7CB8B3A" w14:textId="77777777" w:rsidR="00FC0F92" w:rsidRPr="002B334C" w:rsidRDefault="00FC0F92" w:rsidP="00F23599">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6A8E0DA" w14:textId="77777777" w:rsidR="00FC0F92" w:rsidRPr="00490E4E" w:rsidRDefault="00FC0F92" w:rsidP="00F23599">
            <w:pPr>
              <w:pStyle w:val="TAC"/>
              <w:rPr>
                <w:rFonts w:cs="Arial"/>
              </w:rPr>
            </w:pPr>
            <w:r w:rsidRPr="007B30AD">
              <w:t>12.9</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7C6C830" w14:textId="77777777" w:rsidR="00FC0F92" w:rsidRPr="00490E4E" w:rsidRDefault="00FC0F92" w:rsidP="00F23599">
            <w:pPr>
              <w:pStyle w:val="TAC"/>
              <w:rPr>
                <w:rFonts w:cs="Arial"/>
              </w:rPr>
            </w:pPr>
            <w:r w:rsidRPr="007B30AD">
              <w:t>2.5</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FFAADBB" w14:textId="77777777" w:rsidR="00FC0F92" w:rsidRPr="00490E4E" w:rsidRDefault="00FC0F92" w:rsidP="00F23599">
            <w:pPr>
              <w:pStyle w:val="TAC"/>
              <w:rPr>
                <w:rFonts w:cs="Arial"/>
              </w:rPr>
            </w:pPr>
            <w:r w:rsidRPr="007B30AD">
              <w:t>-0.7</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EE7C609" w14:textId="77777777" w:rsidR="00FC0F92" w:rsidRPr="00490E4E" w:rsidRDefault="00FC0F92" w:rsidP="00F23599">
            <w:pPr>
              <w:pStyle w:val="TAC"/>
              <w:rPr>
                <w:rFonts w:cs="Arial"/>
              </w:rPr>
            </w:pPr>
            <w:r w:rsidRPr="007B30AD">
              <w:t>-3.3</w:t>
            </w:r>
          </w:p>
        </w:tc>
      </w:tr>
      <w:tr w:rsidR="00FC0F92" w:rsidRPr="002B334C" w14:paraId="2403FB5C" w14:textId="77777777" w:rsidTr="00F23599">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59804FC" w14:textId="77777777" w:rsidR="00FC0F92" w:rsidRPr="002B334C" w:rsidRDefault="00FC0F92" w:rsidP="00F23599">
            <w:pPr>
              <w:pStyle w:val="TAC"/>
            </w:pPr>
            <w:r>
              <w:t>R1-165076</w:t>
            </w:r>
            <w:r w:rsidRPr="002B334C">
              <w:t xml:space="preserve"> / </w:t>
            </w:r>
            <w:r w:rsidR="00E32A2A">
              <w:t>Source 7</w:t>
            </w:r>
          </w:p>
        </w:tc>
      </w:tr>
    </w:tbl>
    <w:p w14:paraId="47CEBAA9" w14:textId="77777777" w:rsidR="00FC0F92" w:rsidRPr="002B334C" w:rsidRDefault="00FC0F92" w:rsidP="001977F3">
      <w:pPr>
        <w:rPr>
          <w:sz w:val="16"/>
          <w:szCs w:val="16"/>
        </w:rPr>
      </w:pPr>
    </w:p>
    <w:p w14:paraId="60DBAEBF" w14:textId="77777777" w:rsidR="001977F3" w:rsidRPr="002B334C" w:rsidRDefault="001977F3" w:rsidP="00E57498">
      <w:pPr>
        <w:pStyle w:val="TH"/>
        <w:rPr>
          <w:sz w:val="16"/>
          <w:szCs w:val="16"/>
        </w:rPr>
      </w:pPr>
      <w:r>
        <w:t>Table C2-</w:t>
      </w:r>
      <w:r w:rsidR="00FC0F92">
        <w:t>4</w:t>
      </w:r>
      <w:r>
        <w:t xml:space="preserve"> </w:t>
      </w:r>
      <w:r w:rsidRPr="00AF7230">
        <w:rPr>
          <w:rFonts w:hint="eastAsia"/>
        </w:rPr>
        <w:t>E</w:t>
      </w:r>
      <w:r w:rsidRPr="00AF7230">
        <w:t>TU</w:t>
      </w:r>
      <w:r w:rsidRPr="00AF7230">
        <w:rPr>
          <w:rFonts w:hint="eastAsia"/>
        </w:rPr>
        <w:t xml:space="preserve"> </w:t>
      </w:r>
      <w:r w:rsidRPr="00AF7230">
        <w:t>60</w:t>
      </w:r>
      <w:r w:rsidRPr="00AF7230">
        <w:rPr>
          <w:rFonts w:hint="eastAsia"/>
        </w:rPr>
        <w:t>km/h</w:t>
      </w:r>
      <w:r w:rsidRPr="00AF7230">
        <w:t>, 50 PRBs, CRS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rsidRPr="002B334C" w14:paraId="11005EA1"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6CBCEEB" w14:textId="77777777" w:rsidR="001977F3" w:rsidRPr="002B334C"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3CDFF0A" w14:textId="77777777" w:rsidR="001977F3" w:rsidRPr="002B334C" w:rsidRDefault="001977F3" w:rsidP="00E57498">
            <w:pPr>
              <w:pStyle w:val="TAC"/>
            </w:pPr>
            <w:r w:rsidRPr="002B334C">
              <w:t>1 CCE</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0BDEB2B" w14:textId="77777777" w:rsidR="001977F3" w:rsidRPr="002B334C" w:rsidRDefault="001977F3" w:rsidP="00E57498">
            <w:pPr>
              <w:pStyle w:val="TAC"/>
            </w:pPr>
            <w:r w:rsidRPr="002B334C">
              <w:t>2 CCEs</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0F37D82" w14:textId="77777777" w:rsidR="001977F3" w:rsidRPr="002B334C" w:rsidRDefault="001977F3" w:rsidP="00E57498">
            <w:pPr>
              <w:pStyle w:val="TAC"/>
            </w:pPr>
            <w:r w:rsidRPr="002B334C">
              <w:t>4 CCEs</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8229022" w14:textId="77777777" w:rsidR="001977F3" w:rsidRPr="002B334C" w:rsidRDefault="001977F3" w:rsidP="00E57498">
            <w:pPr>
              <w:pStyle w:val="TAC"/>
            </w:pPr>
            <w:r w:rsidRPr="002B334C">
              <w:t>8 CCEs</w:t>
            </w:r>
          </w:p>
        </w:tc>
      </w:tr>
      <w:tr w:rsidR="001977F3" w:rsidRPr="002B334C" w14:paraId="138C4B1A"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63B026E" w14:textId="77777777" w:rsidR="001977F3" w:rsidRPr="002B334C" w:rsidRDefault="001977F3" w:rsidP="00E57498">
            <w:pPr>
              <w:pStyle w:val="TAC"/>
            </w:pPr>
            <w:r w:rsidRPr="002B334C">
              <w:t>40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0D91BCA" w14:textId="77777777" w:rsidR="001977F3" w:rsidRPr="002B334C" w:rsidRDefault="001977F3" w:rsidP="00E57498">
            <w:pPr>
              <w:pStyle w:val="TAC"/>
            </w:pPr>
            <w:r w:rsidRPr="002B334C">
              <w:rPr>
                <w:rFonts w:hint="eastAsia"/>
              </w:rPr>
              <w:t>4.6</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40BE875" w14:textId="77777777" w:rsidR="001977F3" w:rsidRPr="002B334C" w:rsidRDefault="001977F3" w:rsidP="00E57498">
            <w:pPr>
              <w:pStyle w:val="TAC"/>
            </w:pPr>
            <w:r w:rsidRPr="002B334C">
              <w:rPr>
                <w:rFonts w:hint="eastAsia"/>
              </w:rPr>
              <w:t>1</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7E17C57" w14:textId="77777777" w:rsidR="001977F3" w:rsidRPr="002B334C" w:rsidRDefault="001977F3" w:rsidP="00E57498">
            <w:pPr>
              <w:pStyle w:val="TAC"/>
            </w:pPr>
            <w:r w:rsidRPr="002B334C">
              <w:rPr>
                <w:rFonts w:hint="eastAsia"/>
              </w:rPr>
              <w:t>-2</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06BD30D" w14:textId="77777777" w:rsidR="001977F3" w:rsidRPr="002B334C" w:rsidRDefault="001977F3" w:rsidP="00E57498">
            <w:pPr>
              <w:pStyle w:val="TAC"/>
            </w:pPr>
            <w:r w:rsidRPr="002B334C">
              <w:rPr>
                <w:rFonts w:hint="eastAsia"/>
              </w:rPr>
              <w:t>-5.1</w:t>
            </w:r>
          </w:p>
        </w:tc>
      </w:tr>
      <w:tr w:rsidR="001977F3" w:rsidRPr="002B334C" w14:paraId="5C7CDDC5"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829F2D3" w14:textId="77777777" w:rsidR="001977F3" w:rsidRPr="002B334C" w:rsidRDefault="001977F3" w:rsidP="00E57498">
            <w:pPr>
              <w:pStyle w:val="TAC"/>
            </w:pPr>
            <w:r w:rsidRPr="002B334C">
              <w:t>70 bits</w:t>
            </w:r>
          </w:p>
        </w:tc>
        <w:tc>
          <w:tcPr>
            <w:tcW w:w="93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C553BFA" w14:textId="77777777" w:rsidR="001977F3" w:rsidRPr="002B334C" w:rsidRDefault="001977F3" w:rsidP="00E57498">
            <w:pPr>
              <w:pStyle w:val="TAC"/>
            </w:pPr>
            <w:r w:rsidRPr="002B334C">
              <w:rPr>
                <w:rFonts w:hint="eastAsia"/>
              </w:rPr>
              <w:t>13.8</w:t>
            </w:r>
          </w:p>
        </w:tc>
        <w:tc>
          <w:tcPr>
            <w:tcW w:w="1164"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7CEACFEA" w14:textId="77777777" w:rsidR="001977F3" w:rsidRPr="002B334C" w:rsidRDefault="001977F3" w:rsidP="00E57498">
            <w:pPr>
              <w:pStyle w:val="TAC"/>
            </w:pPr>
            <w:r w:rsidRPr="002B334C">
              <w:rPr>
                <w:rFonts w:hint="eastAsia"/>
              </w:rPr>
              <w:t>3.6</w:t>
            </w:r>
          </w:p>
        </w:tc>
        <w:tc>
          <w:tcPr>
            <w:tcW w:w="104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7374C00" w14:textId="77777777" w:rsidR="001977F3" w:rsidRPr="002B334C" w:rsidRDefault="001977F3" w:rsidP="00E57498">
            <w:pPr>
              <w:pStyle w:val="TAC"/>
            </w:pPr>
            <w:r w:rsidRPr="002B334C">
              <w:rPr>
                <w:rFonts w:hint="eastAsia"/>
              </w:rPr>
              <w:t>0.9</w:t>
            </w:r>
          </w:p>
        </w:tc>
        <w:tc>
          <w:tcPr>
            <w:tcW w:w="10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F6B8FE9" w14:textId="77777777" w:rsidR="001977F3" w:rsidRPr="002B334C" w:rsidRDefault="001977F3" w:rsidP="00E57498">
            <w:pPr>
              <w:pStyle w:val="TAC"/>
            </w:pPr>
            <w:r w:rsidRPr="002B334C">
              <w:rPr>
                <w:rFonts w:hint="eastAsia"/>
              </w:rPr>
              <w:t>-2.5</w:t>
            </w:r>
          </w:p>
        </w:tc>
      </w:tr>
      <w:tr w:rsidR="001977F3" w:rsidRPr="002B334C" w14:paraId="774E471A"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D54BFC9" w14:textId="77777777" w:rsidR="001977F3" w:rsidRPr="002B334C" w:rsidRDefault="001977F3" w:rsidP="00E57498">
            <w:pPr>
              <w:pStyle w:val="TAC"/>
            </w:pPr>
            <w:r w:rsidRPr="002B334C">
              <w:t xml:space="preserve">R1-162401 / </w:t>
            </w:r>
            <w:r>
              <w:t>SOURCE 1</w:t>
            </w:r>
          </w:p>
        </w:tc>
      </w:tr>
      <w:tr w:rsidR="001977F3" w14:paraId="5F95AD50"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0A9C6C"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1F84F8"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3CFE9A"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A0031FC"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8A7ACB" w14:textId="77777777" w:rsidR="001977F3" w:rsidRDefault="001977F3" w:rsidP="00E57498">
            <w:pPr>
              <w:pStyle w:val="TAC"/>
              <w:rPr>
                <w:rFonts w:ascii="Calibri" w:hAnsi="Calibri"/>
                <w:b/>
                <w:noProof/>
                <w:sz w:val="22"/>
              </w:rPr>
            </w:pPr>
            <w:r>
              <w:t>8 CCEs</w:t>
            </w:r>
          </w:p>
        </w:tc>
      </w:tr>
      <w:tr w:rsidR="001977F3" w14:paraId="430862B0"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26C1AA"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5E043F1" w14:textId="77777777" w:rsidR="001977F3" w:rsidRDefault="001977F3" w:rsidP="00E57498">
            <w:pPr>
              <w:pStyle w:val="TAC"/>
              <w:rPr>
                <w:rFonts w:ascii="Calibri" w:hAnsi="Calibri"/>
                <w:b/>
                <w:noProof/>
                <w:sz w:val="22"/>
              </w:rPr>
            </w:pPr>
            <w:r>
              <w:t>5.2</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79B3C55" w14:textId="77777777" w:rsidR="001977F3" w:rsidRDefault="001977F3" w:rsidP="00E57498">
            <w:pPr>
              <w:pStyle w:val="TAC"/>
              <w:rPr>
                <w:rFonts w:ascii="Calibri" w:hAnsi="Calibri"/>
                <w:b/>
                <w:noProof/>
                <w:sz w:val="22"/>
              </w:rPr>
            </w:pPr>
            <w:r>
              <w:t>1.2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2966632B" w14:textId="77777777"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57F73DBD" w14:textId="77777777" w:rsidR="001977F3" w:rsidRDefault="001977F3" w:rsidP="00E57498">
            <w:pPr>
              <w:pStyle w:val="TAC"/>
              <w:rPr>
                <w:rFonts w:ascii="Calibri" w:hAnsi="Calibri"/>
                <w:b/>
                <w:noProof/>
                <w:sz w:val="22"/>
              </w:rPr>
            </w:pPr>
            <w:r>
              <w:t>-4.6</w:t>
            </w:r>
          </w:p>
        </w:tc>
      </w:tr>
      <w:tr w:rsidR="001977F3" w14:paraId="3967FB22"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BECA69" w14:textId="77777777" w:rsidR="001977F3" w:rsidRDefault="001977F3" w:rsidP="00E57498">
            <w:pPr>
              <w:pStyle w:val="TAC"/>
              <w:rPr>
                <w:rFonts w:ascii="Calibri" w:hAnsi="Calibri"/>
                <w:b/>
                <w:noProof/>
                <w:sz w:val="22"/>
              </w:rPr>
            </w:pPr>
            <w:r>
              <w:t>R1-162506 / Source 4</w:t>
            </w:r>
            <w:r>
              <w:br/>
            </w:r>
            <w:r w:rsidRPr="008278E2">
              <w:rPr>
                <w:rFonts w:ascii="Calibri" w:hAnsi="Calibri"/>
              </w:rPr>
              <w:t>localized PRBs, 1 symbol sPDCCH</w:t>
            </w:r>
          </w:p>
        </w:tc>
      </w:tr>
      <w:tr w:rsidR="001977F3" w14:paraId="17CD6637"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1A0AC9"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31CAD24"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E2B1C09"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6DF7CEF"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C89372" w14:textId="77777777" w:rsidR="001977F3" w:rsidRDefault="001977F3" w:rsidP="00E57498">
            <w:pPr>
              <w:pStyle w:val="TAC"/>
              <w:rPr>
                <w:rFonts w:ascii="Calibri" w:hAnsi="Calibri"/>
                <w:b/>
                <w:noProof/>
                <w:sz w:val="22"/>
              </w:rPr>
            </w:pPr>
            <w:r>
              <w:t>8 CCEs</w:t>
            </w:r>
          </w:p>
        </w:tc>
      </w:tr>
      <w:tr w:rsidR="001977F3" w14:paraId="47448F62"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D711BD"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ED05D9E" w14:textId="77777777"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AA46E10" w14:textId="77777777" w:rsidR="001977F3" w:rsidRDefault="001977F3" w:rsidP="00E57498">
            <w:pPr>
              <w:pStyle w:val="TAC"/>
              <w:rPr>
                <w:rFonts w:ascii="Calibri" w:hAnsi="Calibri"/>
                <w:b/>
                <w:noProof/>
                <w:sz w:val="22"/>
              </w:rPr>
            </w:pPr>
            <w:r>
              <w:t>0.2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11F1270" w14:textId="77777777" w:rsidR="001977F3" w:rsidRDefault="001977F3" w:rsidP="00E57498">
            <w:pPr>
              <w:pStyle w:val="TAC"/>
              <w:rPr>
                <w:rFonts w:ascii="Calibri" w:hAnsi="Calibri"/>
              </w:rPr>
            </w:pPr>
            <w:r>
              <w:t>-2.5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0131620" w14:textId="77777777" w:rsidR="001977F3" w:rsidRDefault="001977F3" w:rsidP="00E57498">
            <w:pPr>
              <w:pStyle w:val="TAC"/>
              <w:rPr>
                <w:rFonts w:ascii="Calibri" w:hAnsi="Calibri"/>
                <w:b/>
                <w:noProof/>
                <w:sz w:val="22"/>
              </w:rPr>
            </w:pPr>
            <w:r>
              <w:t>-4.8</w:t>
            </w:r>
          </w:p>
        </w:tc>
      </w:tr>
      <w:tr w:rsidR="001977F3" w14:paraId="4E79E59C"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3D8090" w14:textId="77777777" w:rsidR="001977F3" w:rsidRDefault="001977F3" w:rsidP="00E57498">
            <w:pPr>
              <w:pStyle w:val="TAC"/>
              <w:rPr>
                <w:rFonts w:ascii="Calibri" w:hAnsi="Calibri"/>
                <w:b/>
                <w:noProof/>
                <w:sz w:val="22"/>
              </w:rPr>
            </w:pPr>
            <w:r>
              <w:t>R1-162506 / Source 4</w:t>
            </w:r>
            <w:r>
              <w:br/>
            </w:r>
            <w:r w:rsidRPr="008278E2">
              <w:rPr>
                <w:rFonts w:ascii="Calibri" w:hAnsi="Calibri"/>
              </w:rPr>
              <w:t>distributed PRBs, 1 symbol sPDCCH</w:t>
            </w:r>
          </w:p>
        </w:tc>
      </w:tr>
      <w:tr w:rsidR="001977F3" w14:paraId="66406872"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6A6E95"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212CF5"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6C6A33F"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718579"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1A47C7" w14:textId="77777777" w:rsidR="001977F3" w:rsidRDefault="001977F3" w:rsidP="00E57498">
            <w:pPr>
              <w:pStyle w:val="TAC"/>
              <w:rPr>
                <w:rFonts w:ascii="Calibri" w:hAnsi="Calibri"/>
                <w:b/>
                <w:noProof/>
                <w:sz w:val="22"/>
              </w:rPr>
            </w:pPr>
            <w:r>
              <w:t>8 CCEs</w:t>
            </w:r>
          </w:p>
        </w:tc>
      </w:tr>
      <w:tr w:rsidR="001977F3" w14:paraId="49B40C2A"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FF3BE5F"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54DB1E00" w14:textId="77777777" w:rsidR="001977F3" w:rsidRDefault="001977F3" w:rsidP="00E57498">
            <w:pPr>
              <w:pStyle w:val="TAC"/>
              <w:rPr>
                <w:rFonts w:ascii="Calibri" w:hAnsi="Calibri"/>
                <w:b/>
                <w:noProof/>
                <w:sz w:val="22"/>
              </w:rPr>
            </w:pPr>
            <w:r>
              <w:t>5.8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51AB785" w14:textId="77777777" w:rsidR="001977F3" w:rsidRDefault="001977F3" w:rsidP="00E57498">
            <w:pPr>
              <w:pStyle w:val="TAC"/>
              <w:rPr>
                <w:rFonts w:ascii="Calibri" w:hAnsi="Calibri"/>
                <w:b/>
                <w:noProof/>
                <w:sz w:val="22"/>
              </w:rPr>
            </w:pPr>
            <w:r>
              <w:t>1.8</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CFF5B23" w14:textId="77777777" w:rsidR="001977F3" w:rsidRDefault="001977F3" w:rsidP="00E57498">
            <w:pPr>
              <w:pStyle w:val="TAC"/>
              <w:rPr>
                <w:rFonts w:ascii="Calibri" w:hAnsi="Calibri"/>
                <w:b/>
                <w:noProof/>
                <w:sz w:val="22"/>
              </w:rPr>
            </w:pPr>
            <w:r>
              <w:t>-0.9</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B57FDE6" w14:textId="77777777" w:rsidR="001977F3" w:rsidRDefault="001977F3" w:rsidP="00E57498">
            <w:pPr>
              <w:pStyle w:val="TAC"/>
              <w:rPr>
                <w:rFonts w:ascii="Calibri" w:hAnsi="Calibri"/>
                <w:b/>
                <w:noProof/>
                <w:sz w:val="22"/>
              </w:rPr>
            </w:pPr>
            <w:r>
              <w:t>-4.0</w:t>
            </w:r>
          </w:p>
        </w:tc>
      </w:tr>
      <w:tr w:rsidR="001977F3" w14:paraId="0618C0A4"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437629" w14:textId="77777777" w:rsidR="001977F3" w:rsidRDefault="001977F3" w:rsidP="00E57498">
            <w:pPr>
              <w:pStyle w:val="TAC"/>
              <w:rPr>
                <w:rFonts w:ascii="Calibri" w:hAnsi="Calibri"/>
                <w:b/>
                <w:noProof/>
                <w:sz w:val="22"/>
              </w:rPr>
            </w:pPr>
            <w:r>
              <w:t>R1-162506 / Source 4</w:t>
            </w:r>
            <w:r>
              <w:br/>
            </w:r>
            <w:r w:rsidRPr="008278E2">
              <w:rPr>
                <w:rFonts w:ascii="Calibri" w:hAnsi="Calibri"/>
              </w:rPr>
              <w:t>localized PRBs, 2 symbol sPDCCH</w:t>
            </w:r>
          </w:p>
        </w:tc>
      </w:tr>
      <w:tr w:rsidR="001977F3" w14:paraId="30787D2A"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A2FA76"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6F8B7C"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B46EF62"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5A6C8C"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0330EB" w14:textId="77777777" w:rsidR="001977F3" w:rsidRDefault="001977F3" w:rsidP="00E57498">
            <w:pPr>
              <w:pStyle w:val="TAC"/>
              <w:rPr>
                <w:rFonts w:ascii="Calibri" w:hAnsi="Calibri"/>
                <w:b/>
                <w:noProof/>
                <w:sz w:val="22"/>
              </w:rPr>
            </w:pPr>
            <w:r>
              <w:t>8 CCEs</w:t>
            </w:r>
          </w:p>
        </w:tc>
      </w:tr>
      <w:tr w:rsidR="001977F3" w14:paraId="0340FE2F"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668D46" w14:textId="77777777" w:rsidR="001977F3" w:rsidRDefault="001977F3" w:rsidP="00E57498">
            <w:pPr>
              <w:pStyle w:val="TAC"/>
              <w:rPr>
                <w:rFonts w:ascii="Calibri" w:hAnsi="Calibri"/>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E46882E" w14:textId="77777777"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42E306B5" w14:textId="77777777" w:rsidR="001977F3" w:rsidRDefault="001977F3" w:rsidP="00E57498">
            <w:pPr>
              <w:pStyle w:val="TAC"/>
              <w:rPr>
                <w:rFonts w:ascii="Calibri" w:hAnsi="Calibri"/>
                <w:b/>
                <w:noProof/>
                <w:sz w:val="22"/>
              </w:rPr>
            </w:pPr>
            <w:r>
              <w:t>0.3</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A8517DC" w14:textId="77777777" w:rsidR="001977F3" w:rsidRDefault="001977F3" w:rsidP="00E57498">
            <w:pPr>
              <w:pStyle w:val="TAC"/>
              <w:rPr>
                <w:rFonts w:ascii="Calibri" w:hAnsi="Calibri"/>
                <w:b/>
                <w:noProof/>
                <w:sz w:val="22"/>
              </w:rPr>
            </w:pPr>
            <w:r>
              <w:t>-2.3</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EF11F0C" w14:textId="77777777" w:rsidR="001977F3" w:rsidRDefault="001977F3" w:rsidP="00E57498">
            <w:pPr>
              <w:pStyle w:val="TAC"/>
              <w:rPr>
                <w:rFonts w:ascii="Calibri" w:hAnsi="Calibri"/>
              </w:rPr>
            </w:pPr>
            <w:r>
              <w:t>-4.6</w:t>
            </w:r>
          </w:p>
        </w:tc>
      </w:tr>
      <w:tr w:rsidR="001977F3" w14:paraId="6909FE2C"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F63F70F" w14:textId="77777777" w:rsidR="001977F3" w:rsidRDefault="001977F3" w:rsidP="00E57498">
            <w:pPr>
              <w:pStyle w:val="TAC"/>
              <w:rPr>
                <w:rFonts w:ascii="Calibri" w:hAnsi="Calibri"/>
                <w:b/>
                <w:noProof/>
                <w:sz w:val="22"/>
              </w:rPr>
            </w:pPr>
            <w:r>
              <w:t>R1-162506 / Source 4</w:t>
            </w:r>
            <w:r>
              <w:br/>
            </w:r>
            <w:r w:rsidRPr="008278E2">
              <w:rPr>
                <w:rFonts w:ascii="Calibri" w:hAnsi="Calibri"/>
              </w:rPr>
              <w:t>distributed PRBs, 2 symbol sPDCCH</w:t>
            </w:r>
          </w:p>
        </w:tc>
      </w:tr>
      <w:tr w:rsidR="001977F3" w14:paraId="0A0EF900"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68DB57"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4B36E06"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290B8B7"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0B2AD5"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770BDC" w14:textId="77777777" w:rsidR="001977F3" w:rsidRDefault="001977F3" w:rsidP="00E57498">
            <w:pPr>
              <w:pStyle w:val="TAC"/>
              <w:rPr>
                <w:rFonts w:ascii="Calibri" w:hAnsi="Calibri"/>
                <w:b/>
                <w:noProof/>
                <w:sz w:val="22"/>
              </w:rPr>
            </w:pPr>
            <w:r>
              <w:t>8 CCEs</w:t>
            </w:r>
          </w:p>
        </w:tc>
      </w:tr>
      <w:tr w:rsidR="001977F3" w14:paraId="3F528EB6"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73350F"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DC78C45" w14:textId="77777777" w:rsidR="001977F3" w:rsidRDefault="001977F3" w:rsidP="00E57498">
            <w:pPr>
              <w:pStyle w:val="TAC"/>
              <w:rPr>
                <w:rFonts w:ascii="Calibri" w:hAnsi="Calibri"/>
                <w:b/>
                <w:noProof/>
                <w:sz w:val="22"/>
              </w:rPr>
            </w:pPr>
            <w:r>
              <w:t>6.4</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B5CE472" w14:textId="77777777" w:rsidR="001977F3" w:rsidRDefault="001977F3" w:rsidP="00E57498">
            <w:pPr>
              <w:pStyle w:val="TAC"/>
              <w:rPr>
                <w:rFonts w:ascii="Calibri" w:hAnsi="Calibri"/>
                <w:b/>
                <w:noProof/>
                <w:sz w:val="22"/>
              </w:rPr>
            </w:pPr>
            <w:r>
              <w:t>2.4</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5B4B7C9" w14:textId="77777777" w:rsidR="001977F3" w:rsidRDefault="001977F3" w:rsidP="00E57498">
            <w:pPr>
              <w:pStyle w:val="TAC"/>
              <w:rPr>
                <w:rFonts w:ascii="Calibri" w:hAnsi="Calibri"/>
                <w:b/>
                <w:noProof/>
                <w:sz w:val="22"/>
              </w:rPr>
            </w:pPr>
            <w:r>
              <w:t>-0.5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0FB9A13" w14:textId="77777777" w:rsidR="001977F3" w:rsidRDefault="001977F3" w:rsidP="00E57498">
            <w:pPr>
              <w:pStyle w:val="TAC"/>
              <w:rPr>
                <w:rFonts w:ascii="Calibri" w:hAnsi="Calibri"/>
                <w:b/>
                <w:noProof/>
                <w:sz w:val="22"/>
              </w:rPr>
            </w:pPr>
            <w:r>
              <w:t>-3.4</w:t>
            </w:r>
          </w:p>
        </w:tc>
      </w:tr>
      <w:tr w:rsidR="001977F3" w14:paraId="0C3C9034"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D39C4B7" w14:textId="77777777" w:rsidR="001977F3" w:rsidRDefault="001977F3" w:rsidP="00E57498">
            <w:pPr>
              <w:pStyle w:val="TAC"/>
              <w:rPr>
                <w:rFonts w:ascii="Calibri" w:hAnsi="Calibri"/>
                <w:b/>
                <w:noProof/>
                <w:sz w:val="22"/>
              </w:rPr>
            </w:pPr>
            <w:r>
              <w:t>R1-162506 / Source 4</w:t>
            </w:r>
            <w:r>
              <w:br/>
            </w:r>
            <w:r w:rsidRPr="008278E2">
              <w:rPr>
                <w:rFonts w:ascii="Calibri" w:hAnsi="Calibri"/>
              </w:rPr>
              <w:t>localized PRBs, 3 symbol sPDCCH</w:t>
            </w:r>
          </w:p>
        </w:tc>
      </w:tr>
      <w:tr w:rsidR="001977F3" w14:paraId="4962C75B"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74C7B4"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1DE955"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8D2A69"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A0D164"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8DBB9A" w14:textId="77777777" w:rsidR="001977F3" w:rsidRDefault="001977F3" w:rsidP="00E57498">
            <w:pPr>
              <w:pStyle w:val="TAC"/>
              <w:rPr>
                <w:rFonts w:ascii="Calibri" w:hAnsi="Calibri"/>
                <w:b/>
                <w:noProof/>
                <w:sz w:val="22"/>
              </w:rPr>
            </w:pPr>
            <w:r>
              <w:t>8 CCEs</w:t>
            </w:r>
          </w:p>
        </w:tc>
      </w:tr>
      <w:tr w:rsidR="001977F3" w14:paraId="0C688BE8"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D86C1AD"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5C0FEF5" w14:textId="77777777" w:rsidR="001977F3" w:rsidRDefault="001977F3" w:rsidP="00E57498">
            <w:pPr>
              <w:pStyle w:val="TAC"/>
              <w:rPr>
                <w:rFonts w:ascii="Calibri" w:hAnsi="Calibri"/>
                <w:b/>
                <w:noProof/>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801F99C" w14:textId="77777777" w:rsidR="001977F3" w:rsidRDefault="001977F3" w:rsidP="00E57498">
            <w:pPr>
              <w:pStyle w:val="TAC"/>
              <w:rPr>
                <w:rFonts w:ascii="Calibri" w:hAnsi="Calibri"/>
                <w:b/>
                <w:noProof/>
                <w:sz w:val="22"/>
              </w:rPr>
            </w:pPr>
            <w:r>
              <w:t>0.2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ED1B222" w14:textId="77777777" w:rsidR="001977F3" w:rsidRDefault="001977F3" w:rsidP="00E57498">
            <w:pPr>
              <w:pStyle w:val="TAC"/>
              <w:rPr>
                <w:rFonts w:ascii="Calibri" w:hAnsi="Calibri" w:cstheme="minorBidi"/>
                <w:sz w:val="22"/>
                <w:szCs w:val="22"/>
              </w:rPr>
            </w:pPr>
            <w:r>
              <w:t>-2.5</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DABA1BD" w14:textId="77777777" w:rsidR="001977F3" w:rsidRDefault="001977F3" w:rsidP="00E57498">
            <w:pPr>
              <w:pStyle w:val="TAC"/>
              <w:rPr>
                <w:rFonts w:ascii="Calibri" w:hAnsi="Calibri"/>
                <w:b/>
                <w:noProof/>
                <w:sz w:val="22"/>
              </w:rPr>
            </w:pPr>
            <w:r>
              <w:t>-4.8</w:t>
            </w:r>
          </w:p>
        </w:tc>
      </w:tr>
      <w:tr w:rsidR="001977F3" w14:paraId="28FFBF90"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CBF842" w14:textId="77777777" w:rsidR="001977F3" w:rsidRDefault="001977F3" w:rsidP="00E57498">
            <w:pPr>
              <w:pStyle w:val="TAC"/>
              <w:rPr>
                <w:rFonts w:ascii="Calibri" w:hAnsi="Calibri"/>
                <w:b/>
                <w:noProof/>
                <w:sz w:val="22"/>
              </w:rPr>
            </w:pPr>
            <w:r>
              <w:t>R1-162506 / Source 4</w:t>
            </w:r>
            <w:r>
              <w:br/>
            </w:r>
            <w:r w:rsidRPr="008278E2">
              <w:rPr>
                <w:rFonts w:ascii="Calibri" w:hAnsi="Calibri"/>
              </w:rPr>
              <w:t>distributed PRBs, 3 symbol sPDCCH</w:t>
            </w:r>
          </w:p>
        </w:tc>
      </w:tr>
      <w:tr w:rsidR="001977F3" w14:paraId="610ACBC8"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64CB01"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CCE173" w14:textId="77777777" w:rsidR="001977F3" w:rsidRDefault="001977F3" w:rsidP="00E57498">
            <w:pPr>
              <w:pStyle w:val="TAC"/>
              <w:rPr>
                <w:rFonts w:ascii="Calibri" w:hAnsi="Calibri"/>
                <w:b/>
                <w:noProof/>
                <w:sz w:val="22"/>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F1A476"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3F18BD"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A4C448" w14:textId="77777777" w:rsidR="001977F3" w:rsidRDefault="001977F3" w:rsidP="00E57498">
            <w:pPr>
              <w:pStyle w:val="TAC"/>
              <w:rPr>
                <w:rFonts w:ascii="Calibri" w:hAnsi="Calibri"/>
                <w:b/>
                <w:noProof/>
                <w:sz w:val="22"/>
              </w:rPr>
            </w:pPr>
            <w:r>
              <w:t>8 CCEs</w:t>
            </w:r>
          </w:p>
        </w:tc>
      </w:tr>
      <w:tr w:rsidR="001977F3" w14:paraId="77850144"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9863" w14:textId="77777777" w:rsidR="001977F3" w:rsidRDefault="001977F3" w:rsidP="00E57498">
            <w:pPr>
              <w:pStyle w:val="TAC"/>
              <w:rPr>
                <w:rFonts w:ascii="Calibri" w:hAnsi="Calibri"/>
                <w:b/>
                <w:noProof/>
                <w:sz w:val="22"/>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43AFAE8" w14:textId="77777777" w:rsidR="001977F3" w:rsidRDefault="001977F3" w:rsidP="00E57498">
            <w:pPr>
              <w:pStyle w:val="TAC"/>
              <w:rPr>
                <w:rFonts w:ascii="Calibri" w:hAnsi="Calibri"/>
                <w:b/>
                <w:noProof/>
                <w:sz w:val="22"/>
              </w:rPr>
            </w:pPr>
            <w:r>
              <w:t>6.3</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5B89AAF" w14:textId="77777777" w:rsidR="001977F3" w:rsidRDefault="001977F3" w:rsidP="00E57498">
            <w:pPr>
              <w:pStyle w:val="TAC"/>
              <w:rPr>
                <w:rFonts w:ascii="Calibri" w:hAnsi="Calibri"/>
                <w:b/>
                <w:noProof/>
                <w:sz w:val="22"/>
              </w:rPr>
            </w:pPr>
            <w:r>
              <w:t>3.2</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6612DD8D" w14:textId="77777777" w:rsidR="001977F3" w:rsidRDefault="001977F3" w:rsidP="00E57498">
            <w:pPr>
              <w:pStyle w:val="TAC"/>
              <w:rPr>
                <w:rFonts w:ascii="Calibri" w:hAnsi="Calibri"/>
                <w:b/>
                <w:noProof/>
                <w:sz w:val="22"/>
              </w:rPr>
            </w:pPr>
            <w:r>
              <w:t>0.2</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CCA49FA" w14:textId="77777777" w:rsidR="001977F3" w:rsidRDefault="001977F3" w:rsidP="00E57498">
            <w:pPr>
              <w:pStyle w:val="TAC"/>
              <w:rPr>
                <w:rFonts w:ascii="Calibri" w:hAnsi="Calibri"/>
                <w:b/>
                <w:noProof/>
                <w:sz w:val="22"/>
              </w:rPr>
            </w:pPr>
            <w:r>
              <w:t>-2.5</w:t>
            </w:r>
          </w:p>
        </w:tc>
      </w:tr>
      <w:tr w:rsidR="001977F3" w14:paraId="290CAFE1"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48E7AE0" w14:textId="77777777" w:rsidR="001977F3" w:rsidRDefault="001977F3" w:rsidP="00E57498">
            <w:pPr>
              <w:pStyle w:val="TAC"/>
              <w:rPr>
                <w:rFonts w:ascii="Calibri" w:hAnsi="Calibri"/>
                <w:b/>
                <w:noProof/>
                <w:sz w:val="22"/>
              </w:rPr>
            </w:pPr>
            <w:r>
              <w:t>R1-162506 / Source 4</w:t>
            </w:r>
            <w:r>
              <w:br/>
            </w:r>
            <w:r w:rsidRPr="008278E2">
              <w:rPr>
                <w:rFonts w:ascii="Calibri" w:hAnsi="Calibri"/>
              </w:rPr>
              <w:t>localized PRBs, 7 symbol sPDCCH</w:t>
            </w:r>
          </w:p>
        </w:tc>
      </w:tr>
      <w:tr w:rsidR="001977F3" w14:paraId="14F39720"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C40FAC" w14:textId="77777777" w:rsidR="001977F3" w:rsidRDefault="001977F3" w:rsidP="00E57498">
            <w:pPr>
              <w:pStyle w:val="TAC"/>
              <w:rPr>
                <w:b/>
                <w:noProof/>
                <w:sz w:val="22"/>
              </w:rPr>
            </w:pP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A9A1786" w14:textId="77777777" w:rsidR="001977F3" w:rsidRDefault="001977F3" w:rsidP="00E57498">
            <w:pPr>
              <w:pStyle w:val="TAC"/>
              <w:rPr>
                <w:rFonts w:ascii="Calibri" w:hAnsi="Calibri"/>
              </w:rPr>
            </w:pPr>
            <w:r>
              <w:t>1 CCE</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852195" w14:textId="77777777" w:rsidR="001977F3" w:rsidRDefault="001977F3" w:rsidP="00E57498">
            <w:pPr>
              <w:pStyle w:val="TAC"/>
              <w:rPr>
                <w:rFonts w:ascii="Calibri" w:hAnsi="Calibri"/>
                <w:b/>
                <w:noProof/>
                <w:sz w:val="22"/>
              </w:rPr>
            </w:pPr>
            <w:r>
              <w:t>2 CCEs</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26629EC" w14:textId="77777777" w:rsidR="001977F3" w:rsidRDefault="001977F3" w:rsidP="00E57498">
            <w:pPr>
              <w:pStyle w:val="TAC"/>
              <w:rPr>
                <w:rFonts w:ascii="Calibri" w:hAnsi="Calibri"/>
                <w:b/>
                <w:noProof/>
                <w:sz w:val="22"/>
              </w:rPr>
            </w:pPr>
            <w:r>
              <w:t>4 CCEs</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62FF93" w14:textId="77777777" w:rsidR="001977F3" w:rsidRDefault="001977F3" w:rsidP="00E57498">
            <w:pPr>
              <w:pStyle w:val="TAC"/>
              <w:rPr>
                <w:rFonts w:ascii="Calibri" w:hAnsi="Calibri"/>
                <w:b/>
                <w:noProof/>
                <w:sz w:val="22"/>
              </w:rPr>
            </w:pPr>
            <w:r>
              <w:t>8 CCEs</w:t>
            </w:r>
          </w:p>
        </w:tc>
      </w:tr>
      <w:tr w:rsidR="001977F3" w14:paraId="0E5D2606" w14:textId="77777777" w:rsidTr="0013522F">
        <w:trPr>
          <w:trHeight w:val="390"/>
        </w:trPr>
        <w:tc>
          <w:tcPr>
            <w:tcW w:w="210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F96FAE" w14:textId="77777777" w:rsidR="001977F3" w:rsidRDefault="001977F3" w:rsidP="00E57498">
            <w:pPr>
              <w:pStyle w:val="TAC"/>
              <w:rPr>
                <w:rFonts w:ascii="Calibri" w:hAnsi="Calibri"/>
              </w:rPr>
            </w:pPr>
            <w:r>
              <w:t>40 bits</w:t>
            </w:r>
          </w:p>
        </w:tc>
        <w:tc>
          <w:tcPr>
            <w:tcW w:w="93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7F3E43DE" w14:textId="77777777" w:rsidR="001977F3" w:rsidRDefault="001977F3" w:rsidP="00E57498">
            <w:pPr>
              <w:pStyle w:val="TAC"/>
              <w:rPr>
                <w:rFonts w:ascii="Calibri" w:hAnsi="Calibri"/>
                <w:b/>
                <w:noProof/>
                <w:sz w:val="22"/>
              </w:rPr>
            </w:pPr>
            <w:r>
              <w:t>3.8</w:t>
            </w:r>
          </w:p>
        </w:tc>
        <w:tc>
          <w:tcPr>
            <w:tcW w:w="1164"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12BE9DCD" w14:textId="77777777" w:rsidR="001977F3" w:rsidRDefault="001977F3" w:rsidP="00E57498">
            <w:pPr>
              <w:pStyle w:val="TAC"/>
              <w:rPr>
                <w:rFonts w:ascii="Calibri" w:hAnsi="Calibri"/>
              </w:rPr>
            </w:pPr>
            <w:r>
              <w:t>0.5</w:t>
            </w:r>
          </w:p>
        </w:tc>
        <w:tc>
          <w:tcPr>
            <w:tcW w:w="1041"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35B88895" w14:textId="77777777" w:rsidR="001977F3" w:rsidRDefault="001977F3" w:rsidP="00E57498">
            <w:pPr>
              <w:pStyle w:val="TAC"/>
              <w:rPr>
                <w:rFonts w:ascii="Calibri" w:hAnsi="Calibri"/>
                <w:b/>
                <w:noProof/>
                <w:sz w:val="22"/>
              </w:rPr>
            </w:pPr>
            <w:r>
              <w:t>-1.8</w:t>
            </w:r>
          </w:p>
        </w:tc>
        <w:tc>
          <w:tcPr>
            <w:tcW w:w="1072"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vAlign w:val="center"/>
            <w:hideMark/>
          </w:tcPr>
          <w:p w14:paraId="035C7E12" w14:textId="77777777" w:rsidR="001977F3" w:rsidRDefault="001977F3" w:rsidP="00E57498">
            <w:pPr>
              <w:pStyle w:val="TAC"/>
              <w:rPr>
                <w:rFonts w:ascii="Calibri" w:hAnsi="Calibri"/>
                <w:b/>
                <w:noProof/>
                <w:sz w:val="22"/>
              </w:rPr>
            </w:pPr>
            <w:r>
              <w:t>-3.9</w:t>
            </w:r>
          </w:p>
        </w:tc>
      </w:tr>
      <w:tr w:rsidR="001977F3" w14:paraId="5B75F8C3" w14:textId="77777777" w:rsidTr="0013522F">
        <w:trPr>
          <w:trHeight w:val="390"/>
        </w:trPr>
        <w:tc>
          <w:tcPr>
            <w:tcW w:w="6318" w:type="dxa"/>
            <w:gridSpan w:val="5"/>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887179" w14:textId="77777777" w:rsidR="001977F3" w:rsidRDefault="001977F3" w:rsidP="00E57498">
            <w:pPr>
              <w:pStyle w:val="TAC"/>
              <w:rPr>
                <w:rFonts w:ascii="Calibri" w:hAnsi="Calibri"/>
                <w:b/>
                <w:noProof/>
                <w:sz w:val="22"/>
              </w:rPr>
            </w:pPr>
            <w:r>
              <w:t>R1-162506 / Source 4</w:t>
            </w:r>
            <w:r>
              <w:br/>
            </w:r>
            <w:r w:rsidRPr="008278E2">
              <w:rPr>
                <w:rFonts w:ascii="Calibri" w:hAnsi="Calibri"/>
              </w:rPr>
              <w:t>distributed PRBs, 7 symbol sPDCCH</w:t>
            </w:r>
          </w:p>
        </w:tc>
      </w:tr>
    </w:tbl>
    <w:p w14:paraId="57D52775" w14:textId="77777777" w:rsidR="00FC0F92" w:rsidRDefault="00FC0F92" w:rsidP="001977F3"/>
    <w:p w14:paraId="27578C72" w14:textId="77777777" w:rsidR="001977F3" w:rsidRDefault="001977F3" w:rsidP="00E57498">
      <w:pPr>
        <w:pStyle w:val="TH"/>
        <w:rPr>
          <w:sz w:val="16"/>
          <w:szCs w:val="16"/>
        </w:rPr>
      </w:pPr>
      <w:r>
        <w:t>Table C2-</w:t>
      </w:r>
      <w:r w:rsidR="00FC0F92">
        <w:rPr>
          <w:lang w:eastAsia="ko-KR"/>
        </w:rPr>
        <w:t>5</w:t>
      </w:r>
      <w:r>
        <w:t xml:space="preserve"> EPA 3km/h, 50 PRBs, </w:t>
      </w:r>
      <w:r>
        <w:rPr>
          <w:lang w:eastAsia="ko-KR"/>
        </w:rPr>
        <w:t>DM</w:t>
      </w:r>
      <w:r>
        <w:t>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14:paraId="6FF933DB"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4B3BC31"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E478847" w14:textId="77777777"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943FBE2" w14:textId="77777777"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023031D" w14:textId="77777777"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A3B4CAC" w14:textId="77777777" w:rsidR="001977F3" w:rsidRDefault="001977F3" w:rsidP="00E57498">
            <w:pPr>
              <w:pStyle w:val="TAC"/>
              <w:rPr>
                <w:sz w:val="16"/>
                <w:szCs w:val="16"/>
              </w:rPr>
            </w:pPr>
            <w:r>
              <w:rPr>
                <w:kern w:val="2"/>
                <w:sz w:val="16"/>
                <w:szCs w:val="16"/>
              </w:rPr>
              <w:t>8 CCEs</w:t>
            </w:r>
          </w:p>
        </w:tc>
      </w:tr>
      <w:tr w:rsidR="001977F3" w14:paraId="49C46244"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473C70" w14:textId="77777777"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35E67379" w14:textId="77777777" w:rsidR="001977F3" w:rsidRDefault="001977F3" w:rsidP="00E57498">
            <w:pPr>
              <w:pStyle w:val="TAC"/>
              <w:rPr>
                <w:sz w:val="16"/>
                <w:szCs w:val="16"/>
              </w:rPr>
            </w:pPr>
            <w:r>
              <w:rPr>
                <w:kern w:val="2"/>
                <w:sz w:val="16"/>
                <w:szCs w:val="16"/>
                <w:lang w:eastAsia="ko-KR"/>
              </w:rPr>
              <w:t>6.6</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5.9</w:t>
            </w:r>
            <w:r>
              <w:rPr>
                <w:kern w:val="2"/>
                <w:sz w:val="16"/>
                <w:szCs w:val="16"/>
              </w:rPr>
              <w:t xml:space="preserve"> (</w:t>
            </w:r>
            <w:r>
              <w:rPr>
                <w:kern w:val="2"/>
                <w:sz w:val="16"/>
                <w:szCs w:val="16"/>
                <w:lang w:eastAsia="ko-KR"/>
              </w:rPr>
              <w:t>PRB bundle: 3 PRBs</w:t>
            </w:r>
            <w:r>
              <w:rPr>
                <w:kern w:val="2"/>
                <w:sz w:val="16"/>
                <w:szCs w:val="16"/>
              </w:rPr>
              <w:t>)</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4E8BA2D" w14:textId="77777777" w:rsidR="001977F3" w:rsidRDefault="001977F3" w:rsidP="00E57498">
            <w:pPr>
              <w:pStyle w:val="TAC"/>
              <w:rPr>
                <w:sz w:val="16"/>
                <w:szCs w:val="16"/>
              </w:rPr>
            </w:pPr>
            <w:r>
              <w:rPr>
                <w:kern w:val="2"/>
                <w:sz w:val="16"/>
                <w:szCs w:val="16"/>
                <w:lang w:eastAsia="ko-KR"/>
              </w:rPr>
              <w:t>2.9</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2.2</w:t>
            </w:r>
            <w:r>
              <w:rPr>
                <w:kern w:val="2"/>
                <w:sz w:val="16"/>
                <w:szCs w:val="16"/>
              </w:rPr>
              <w:t xml:space="preserve"> (</w:t>
            </w:r>
            <w:r>
              <w:rPr>
                <w:kern w:val="2"/>
                <w:sz w:val="16"/>
                <w:szCs w:val="16"/>
                <w:lang w:eastAsia="ko-KR"/>
              </w:rPr>
              <w:t>PRB bundle: 3 PRBs</w:t>
            </w:r>
            <w:r>
              <w:rPr>
                <w:kern w:val="2"/>
                <w:sz w:val="16"/>
                <w:szCs w:val="16"/>
              </w:rPr>
              <w:t>)</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F3B4CA7" w14:textId="77777777" w:rsidR="001977F3" w:rsidRDefault="001977F3" w:rsidP="00E57498">
            <w:pPr>
              <w:pStyle w:val="TAC"/>
              <w:rPr>
                <w:sz w:val="16"/>
                <w:szCs w:val="16"/>
              </w:rPr>
            </w:pPr>
            <w:r>
              <w:rPr>
                <w:kern w:val="2"/>
                <w:sz w:val="16"/>
                <w:szCs w:val="16"/>
                <w:lang w:eastAsia="ko-KR"/>
              </w:rPr>
              <w:t>0.5</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-0.3</w:t>
            </w:r>
            <w:r>
              <w:rPr>
                <w:kern w:val="2"/>
                <w:sz w:val="16"/>
                <w:szCs w:val="16"/>
              </w:rPr>
              <w:t xml:space="preserve"> (</w:t>
            </w:r>
            <w:r>
              <w:rPr>
                <w:kern w:val="2"/>
                <w:sz w:val="16"/>
                <w:szCs w:val="16"/>
                <w:lang w:eastAsia="ko-KR"/>
              </w:rPr>
              <w:t>PRB bundle: 3 PRBs</w:t>
            </w:r>
            <w:r>
              <w:rPr>
                <w:kern w:val="2"/>
                <w:sz w:val="16"/>
                <w:szCs w:val="16"/>
              </w:rPr>
              <w:t>)</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0F8899F" w14:textId="77777777" w:rsidR="001977F3" w:rsidRDefault="001977F3" w:rsidP="00E57498">
            <w:pPr>
              <w:pStyle w:val="TAC"/>
              <w:rPr>
                <w:sz w:val="16"/>
                <w:szCs w:val="16"/>
              </w:rPr>
            </w:pPr>
            <w:r>
              <w:rPr>
                <w:kern w:val="2"/>
                <w:sz w:val="16"/>
                <w:szCs w:val="16"/>
                <w:lang w:eastAsia="ko-KR"/>
              </w:rPr>
              <w:t>-2.2</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-3.2</w:t>
            </w:r>
            <w:r>
              <w:rPr>
                <w:kern w:val="2"/>
                <w:sz w:val="16"/>
                <w:szCs w:val="16"/>
              </w:rPr>
              <w:t xml:space="preserve"> (</w:t>
            </w:r>
            <w:r>
              <w:rPr>
                <w:kern w:val="2"/>
                <w:sz w:val="16"/>
                <w:szCs w:val="16"/>
                <w:lang w:eastAsia="ko-KR"/>
              </w:rPr>
              <w:t>PRB bundle: 3 PRBs</w:t>
            </w:r>
            <w:r>
              <w:rPr>
                <w:kern w:val="2"/>
                <w:sz w:val="16"/>
                <w:szCs w:val="16"/>
              </w:rPr>
              <w:t>)</w:t>
            </w:r>
          </w:p>
        </w:tc>
      </w:tr>
      <w:tr w:rsidR="001977F3" w14:paraId="649E0D9F" w14:textId="77777777"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FAABD0" w14:textId="77777777"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lang w:eastAsia="ko-KR"/>
              </w:rPr>
              <w:t>localized</w:t>
            </w:r>
            <w:r>
              <w:rPr>
                <w:rFonts w:ascii="Calibri" w:hAnsi="Calibri"/>
                <w:sz w:val="16"/>
                <w:szCs w:val="16"/>
              </w:rPr>
              <w:t xml:space="preserve"> PRBs, </w:t>
            </w:r>
            <w:r>
              <w:rPr>
                <w:rFonts w:ascii="Calibri" w:hAnsi="Calibri"/>
                <w:sz w:val="16"/>
                <w:szCs w:val="16"/>
                <w:lang w:eastAsia="ko-KR"/>
              </w:rPr>
              <w:t>2</w:t>
            </w:r>
            <w:r>
              <w:rPr>
                <w:rFonts w:ascii="Calibri" w:hAnsi="Calibri"/>
                <w:sz w:val="16"/>
                <w:szCs w:val="16"/>
              </w:rPr>
              <w:t xml:space="preserve"> symbol sPDCCH</w:t>
            </w:r>
            <w:r>
              <w:rPr>
                <w:rFonts w:ascii="Calibri" w:hAnsi="Calibri"/>
                <w:sz w:val="16"/>
                <w:szCs w:val="16"/>
                <w:lang w:eastAsia="ko-KR"/>
              </w:rPr>
              <w:t>, DMRS: 4RE/RB</w:t>
            </w:r>
          </w:p>
        </w:tc>
      </w:tr>
      <w:tr w:rsidR="001977F3" w14:paraId="51B71780"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7D7C68"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F1A6DFC" w14:textId="77777777"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3FA2BF9" w14:textId="77777777"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F75B79C" w14:textId="77777777"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211D8CE" w14:textId="77777777" w:rsidR="001977F3" w:rsidRDefault="001977F3" w:rsidP="00E57498">
            <w:pPr>
              <w:pStyle w:val="TAC"/>
              <w:rPr>
                <w:sz w:val="16"/>
                <w:szCs w:val="16"/>
              </w:rPr>
            </w:pPr>
            <w:r>
              <w:rPr>
                <w:kern w:val="2"/>
                <w:sz w:val="16"/>
                <w:szCs w:val="16"/>
              </w:rPr>
              <w:t>8 CCEs</w:t>
            </w:r>
          </w:p>
        </w:tc>
      </w:tr>
      <w:tr w:rsidR="001977F3" w14:paraId="1C347586"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0D59F8" w14:textId="77777777"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33418272" w14:textId="77777777" w:rsidR="001977F3" w:rsidRDefault="001977F3" w:rsidP="00E57498">
            <w:pPr>
              <w:pStyle w:val="TAC"/>
              <w:rPr>
                <w:sz w:val="16"/>
                <w:szCs w:val="16"/>
              </w:rPr>
            </w:pPr>
            <w:r>
              <w:rPr>
                <w:kern w:val="2"/>
                <w:sz w:val="16"/>
                <w:szCs w:val="16"/>
                <w:lang w:eastAsia="ko-KR"/>
              </w:rPr>
              <w:t>5.3</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t>4.7 (</w:t>
            </w:r>
            <w:r>
              <w:rPr>
                <w:kern w:val="2"/>
                <w:sz w:val="16"/>
                <w:szCs w:val="16"/>
                <w:lang w:eastAsia="ko-KR"/>
              </w:rPr>
              <w:t>PRB bundle: 3 PRBs</w:t>
            </w:r>
            <w:r>
              <w:rPr>
                <w:kern w:val="2"/>
                <w:sz w:val="16"/>
                <w:szCs w:val="16"/>
              </w:rPr>
              <w:t>)</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733612EC" w14:textId="77777777" w:rsidR="001977F3" w:rsidRDefault="001977F3" w:rsidP="00E57498">
            <w:pPr>
              <w:pStyle w:val="TAC"/>
              <w:rPr>
                <w:sz w:val="16"/>
                <w:szCs w:val="16"/>
              </w:rPr>
            </w:pPr>
            <w:r>
              <w:rPr>
                <w:kern w:val="2"/>
                <w:sz w:val="16"/>
                <w:szCs w:val="16"/>
                <w:lang w:eastAsia="ko-KR"/>
              </w:rPr>
              <w:t>0.4</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-0.3</w:t>
            </w:r>
            <w:r>
              <w:rPr>
                <w:kern w:val="2"/>
                <w:sz w:val="16"/>
                <w:szCs w:val="16"/>
              </w:rPr>
              <w:t xml:space="preserve"> (</w:t>
            </w:r>
            <w:r>
              <w:rPr>
                <w:kern w:val="2"/>
                <w:sz w:val="16"/>
                <w:szCs w:val="16"/>
                <w:lang w:eastAsia="ko-KR"/>
              </w:rPr>
              <w:t>PRB bundle: 3 PRBs</w:t>
            </w:r>
            <w:r>
              <w:rPr>
                <w:kern w:val="2"/>
                <w:sz w:val="16"/>
                <w:szCs w:val="16"/>
              </w:rPr>
              <w:t>)</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7C80DAD2" w14:textId="77777777" w:rsidR="001977F3" w:rsidRDefault="001977F3" w:rsidP="00E57498">
            <w:pPr>
              <w:pStyle w:val="TAC"/>
              <w:rPr>
                <w:sz w:val="16"/>
                <w:szCs w:val="16"/>
              </w:rPr>
            </w:pPr>
            <w:r>
              <w:rPr>
                <w:kern w:val="2"/>
                <w:sz w:val="16"/>
                <w:szCs w:val="16"/>
                <w:lang w:eastAsia="ko-KR"/>
              </w:rPr>
              <w:t>-1.9</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-2.8</w:t>
            </w:r>
            <w:r>
              <w:rPr>
                <w:kern w:val="2"/>
                <w:sz w:val="16"/>
                <w:szCs w:val="16"/>
              </w:rPr>
              <w:t xml:space="preserve"> (</w:t>
            </w:r>
            <w:r>
              <w:rPr>
                <w:kern w:val="2"/>
                <w:sz w:val="16"/>
                <w:szCs w:val="16"/>
                <w:lang w:eastAsia="ko-KR"/>
              </w:rPr>
              <w:t>PRB bundle: 3 PRBs</w:t>
            </w:r>
            <w:r>
              <w:rPr>
                <w:kern w:val="2"/>
                <w:sz w:val="16"/>
                <w:szCs w:val="16"/>
              </w:rPr>
              <w:t>)</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7657AA7D" w14:textId="77777777" w:rsidR="001977F3" w:rsidRDefault="001977F3" w:rsidP="00E57498">
            <w:pPr>
              <w:pStyle w:val="TAC"/>
              <w:rPr>
                <w:sz w:val="16"/>
                <w:szCs w:val="16"/>
              </w:rPr>
            </w:pPr>
            <w:r>
              <w:rPr>
                <w:kern w:val="2"/>
                <w:sz w:val="16"/>
                <w:szCs w:val="16"/>
                <w:lang w:eastAsia="ko-KR"/>
              </w:rPr>
              <w:t>-4.1</w:t>
            </w:r>
            <w:r>
              <w:rPr>
                <w:kern w:val="2"/>
                <w:sz w:val="16"/>
                <w:szCs w:val="16"/>
              </w:rPr>
              <w:t xml:space="preserve"> (</w:t>
            </w:r>
            <w:r>
              <w:rPr>
                <w:kern w:val="2"/>
                <w:sz w:val="16"/>
                <w:szCs w:val="16"/>
                <w:lang w:eastAsia="ko-KR"/>
              </w:rPr>
              <w:t>PRB bundle: 1 PRB</w:t>
            </w:r>
            <w:r>
              <w:rPr>
                <w:kern w:val="2"/>
                <w:sz w:val="16"/>
                <w:szCs w:val="16"/>
              </w:rPr>
              <w:t>)</w:t>
            </w:r>
            <w:r>
              <w:rPr>
                <w:kern w:val="2"/>
                <w:sz w:val="16"/>
                <w:szCs w:val="16"/>
              </w:rPr>
              <w:br/>
            </w:r>
            <w:r>
              <w:rPr>
                <w:kern w:val="2"/>
                <w:sz w:val="16"/>
                <w:szCs w:val="16"/>
                <w:lang w:eastAsia="ko-KR"/>
              </w:rPr>
              <w:t>-5.0</w:t>
            </w:r>
            <w:r>
              <w:rPr>
                <w:kern w:val="2"/>
                <w:sz w:val="16"/>
                <w:szCs w:val="16"/>
              </w:rPr>
              <w:t xml:space="preserve"> (</w:t>
            </w:r>
            <w:r>
              <w:rPr>
                <w:kern w:val="2"/>
                <w:sz w:val="16"/>
                <w:szCs w:val="16"/>
                <w:lang w:eastAsia="ko-KR"/>
              </w:rPr>
              <w:t>PRB bundle: 3 PRBs</w:t>
            </w:r>
            <w:r>
              <w:rPr>
                <w:kern w:val="2"/>
                <w:sz w:val="16"/>
                <w:szCs w:val="16"/>
              </w:rPr>
              <w:t>)</w:t>
            </w:r>
          </w:p>
        </w:tc>
      </w:tr>
      <w:tr w:rsidR="001977F3" w14:paraId="7F3949D2" w14:textId="77777777"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8D4FC0" w14:textId="77777777"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2</w:t>
            </w:r>
            <w:r>
              <w:rPr>
                <w:rFonts w:ascii="Calibri" w:hAnsi="Calibri"/>
                <w:sz w:val="16"/>
                <w:szCs w:val="16"/>
              </w:rPr>
              <w:t xml:space="preserve"> symbol sPDCCH</w:t>
            </w:r>
            <w:r>
              <w:rPr>
                <w:rFonts w:ascii="Calibri" w:hAnsi="Calibri"/>
                <w:sz w:val="16"/>
                <w:szCs w:val="16"/>
                <w:lang w:eastAsia="ko-KR"/>
              </w:rPr>
              <w:t>, DMRS: 4RE/RB</w:t>
            </w:r>
          </w:p>
        </w:tc>
      </w:tr>
      <w:tr w:rsidR="001977F3" w14:paraId="2E1ECE4A"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D1EBA8"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74A7B4D" w14:textId="77777777"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F6908B2" w14:textId="77777777"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B7F78B2" w14:textId="77777777"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4460AF3" w14:textId="77777777" w:rsidR="001977F3" w:rsidRDefault="001977F3" w:rsidP="00E57498">
            <w:pPr>
              <w:pStyle w:val="TAC"/>
              <w:rPr>
                <w:rFonts w:ascii="Calibri" w:hAnsi="Calibri"/>
                <w:b/>
                <w:noProof/>
                <w:sz w:val="16"/>
                <w:szCs w:val="16"/>
              </w:rPr>
            </w:pPr>
            <w:r>
              <w:rPr>
                <w:sz w:val="16"/>
                <w:szCs w:val="16"/>
              </w:rPr>
              <w:t>8 CCEs</w:t>
            </w:r>
          </w:p>
        </w:tc>
      </w:tr>
      <w:tr w:rsidR="001977F3" w14:paraId="5CEB8042" w14:textId="77777777"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EDCC7B2" w14:textId="77777777"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6E5D733" w14:textId="77777777" w:rsidR="001977F3" w:rsidRDefault="001977F3" w:rsidP="00E57498">
            <w:pPr>
              <w:pStyle w:val="TAC"/>
              <w:rPr>
                <w:rFonts w:ascii="Calibri" w:hAnsi="Calibri"/>
                <w:sz w:val="16"/>
                <w:szCs w:val="16"/>
              </w:rPr>
            </w:pPr>
            <w:r>
              <w:rPr>
                <w:sz w:val="16"/>
                <w:szCs w:val="16"/>
              </w:rPr>
              <w:t>6.0 (DMRS: 2RE/RB)</w:t>
            </w:r>
            <w:r>
              <w:rPr>
                <w:sz w:val="16"/>
                <w:szCs w:val="16"/>
              </w:rPr>
              <w:br/>
              <w:t>&gt;30 (DMRS: 4RE/RB)</w:t>
            </w:r>
            <w:r>
              <w:rPr>
                <w:sz w:val="16"/>
                <w:szCs w:val="16"/>
              </w:rPr>
              <w:br/>
              <w:t>&gt;30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14:paraId="5A7D89C8" w14:textId="77777777" w:rsidR="001977F3" w:rsidRDefault="001977F3" w:rsidP="00E57498">
            <w:pPr>
              <w:pStyle w:val="TAC"/>
              <w:rPr>
                <w:rFonts w:ascii="Calibri" w:hAnsi="Calibri"/>
                <w:b/>
                <w:noProof/>
                <w:sz w:val="16"/>
                <w:szCs w:val="16"/>
              </w:rPr>
            </w:pPr>
            <w:r>
              <w:rPr>
                <w:sz w:val="16"/>
                <w:szCs w:val="16"/>
              </w:rPr>
              <w:t>0.6 (DMRS: 2RE/RB)</w:t>
            </w:r>
            <w:r>
              <w:rPr>
                <w:sz w:val="16"/>
                <w:szCs w:val="16"/>
              </w:rPr>
              <w:br/>
              <w:t>1.2 (DMRS: 4RE/RB)</w:t>
            </w:r>
            <w:r>
              <w:rPr>
                <w:sz w:val="16"/>
                <w:szCs w:val="16"/>
              </w:rPr>
              <w:br/>
              <w:t>&gt;30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14:paraId="1D1B97B9" w14:textId="77777777" w:rsidR="001977F3" w:rsidRDefault="001977F3" w:rsidP="00E57498">
            <w:pPr>
              <w:pStyle w:val="TAC"/>
              <w:rPr>
                <w:rFonts w:ascii="Calibri" w:hAnsi="Calibri"/>
                <w:b/>
                <w:noProof/>
                <w:sz w:val="16"/>
                <w:szCs w:val="16"/>
              </w:rPr>
            </w:pPr>
            <w:r>
              <w:rPr>
                <w:sz w:val="16"/>
                <w:szCs w:val="16"/>
              </w:rPr>
              <w:t>-1.7 (DMRS: 2RE/RB)</w:t>
            </w:r>
            <w:r>
              <w:rPr>
                <w:sz w:val="16"/>
                <w:szCs w:val="16"/>
              </w:rPr>
              <w:br/>
              <w:t>-1.8 (DMRS: 4RE/RB)</w:t>
            </w:r>
            <w:r>
              <w:rPr>
                <w:sz w:val="16"/>
                <w:szCs w:val="16"/>
              </w:rPr>
              <w:br/>
              <w:t>0.6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14:paraId="4698546C" w14:textId="77777777" w:rsidR="001977F3" w:rsidRDefault="001977F3" w:rsidP="00E57498">
            <w:pPr>
              <w:pStyle w:val="TAC"/>
              <w:rPr>
                <w:rFonts w:ascii="Calibri" w:hAnsi="Calibri"/>
                <w:b/>
                <w:noProof/>
                <w:sz w:val="16"/>
                <w:szCs w:val="16"/>
              </w:rPr>
            </w:pPr>
            <w:r>
              <w:rPr>
                <w:sz w:val="16"/>
                <w:szCs w:val="16"/>
              </w:rPr>
              <w:t>-3.8 (DMRS: 2RE/RB)</w:t>
            </w:r>
            <w:r>
              <w:rPr>
                <w:sz w:val="16"/>
                <w:szCs w:val="16"/>
              </w:rPr>
              <w:br/>
              <w:t>-4.2 (DMRS: 4RE/RB)</w:t>
            </w:r>
            <w:r>
              <w:rPr>
                <w:sz w:val="16"/>
                <w:szCs w:val="16"/>
              </w:rPr>
              <w:br/>
              <w:t>-2.6 (DMRS: 6RE/RB)</w:t>
            </w:r>
          </w:p>
        </w:tc>
      </w:tr>
      <w:tr w:rsidR="001977F3" w14:paraId="29119C7D" w14:textId="77777777"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1A459B0" w14:textId="77777777"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1 symbol sPDCCH</w:t>
            </w:r>
          </w:p>
        </w:tc>
      </w:tr>
      <w:tr w:rsidR="001977F3" w14:paraId="2FC405F2"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AD424D"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8D5441C" w14:textId="77777777" w:rsidR="001977F3" w:rsidRDefault="001977F3" w:rsidP="00E57498">
            <w:pPr>
              <w:pStyle w:val="TAC"/>
              <w:rPr>
                <w:rFonts w:ascii="Calibri" w:hAnsi="Calibri"/>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8A2D298" w14:textId="77777777"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975E4B0" w14:textId="77777777"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AD31B1E" w14:textId="77777777" w:rsidR="001977F3" w:rsidRDefault="001977F3" w:rsidP="00E57498">
            <w:pPr>
              <w:pStyle w:val="TAC"/>
              <w:rPr>
                <w:rFonts w:ascii="Calibri" w:hAnsi="Calibri"/>
                <w:b/>
                <w:noProof/>
                <w:sz w:val="16"/>
                <w:szCs w:val="16"/>
              </w:rPr>
            </w:pPr>
            <w:r>
              <w:rPr>
                <w:sz w:val="16"/>
                <w:szCs w:val="16"/>
              </w:rPr>
              <w:t>8 CCEs</w:t>
            </w:r>
          </w:p>
        </w:tc>
      </w:tr>
      <w:tr w:rsidR="001977F3" w14:paraId="21E6F41F" w14:textId="77777777"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0E24E9A9" w14:textId="77777777"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924BC94" w14:textId="77777777" w:rsidR="001977F3" w:rsidRDefault="001977F3" w:rsidP="00E57498">
            <w:pPr>
              <w:pStyle w:val="TAC"/>
              <w:rPr>
                <w:rFonts w:ascii="Calibri" w:hAnsi="Calibri"/>
                <w:b/>
                <w:noProof/>
                <w:sz w:val="16"/>
                <w:szCs w:val="16"/>
              </w:rPr>
            </w:pPr>
            <w:r>
              <w:rPr>
                <w:sz w:val="16"/>
                <w:szCs w:val="16"/>
              </w:rPr>
              <w:t>3.6 (DMRS: 2RE/RB)</w:t>
            </w:r>
            <w:r>
              <w:rPr>
                <w:sz w:val="16"/>
                <w:szCs w:val="16"/>
              </w:rPr>
              <w:br/>
              <w:t>4.7 (DMRS: 4RE/RB)</w:t>
            </w:r>
            <w:r>
              <w:rPr>
                <w:sz w:val="16"/>
                <w:szCs w:val="16"/>
              </w:rPr>
              <w:br/>
              <w:t>6.5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14:paraId="51635ED8" w14:textId="77777777" w:rsidR="001977F3" w:rsidRDefault="001977F3" w:rsidP="00E57498">
            <w:pPr>
              <w:pStyle w:val="TAC"/>
              <w:rPr>
                <w:rFonts w:ascii="Calibri" w:hAnsi="Calibri"/>
                <w:b/>
                <w:noProof/>
                <w:sz w:val="16"/>
                <w:szCs w:val="16"/>
              </w:rPr>
            </w:pPr>
            <w:r>
              <w:rPr>
                <w:sz w:val="16"/>
                <w:szCs w:val="16"/>
              </w:rPr>
              <w:t>0.4 (DMRS: 2RE/RB)</w:t>
            </w:r>
            <w:r>
              <w:rPr>
                <w:sz w:val="16"/>
                <w:szCs w:val="16"/>
              </w:rPr>
              <w:br/>
              <w:t>-0.3 (DMRS: 4RE/RB)</w:t>
            </w:r>
            <w:r>
              <w:rPr>
                <w:sz w:val="16"/>
                <w:szCs w:val="16"/>
              </w:rPr>
              <w:br/>
              <w:t>0.1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14:paraId="6C3A5F94" w14:textId="77777777" w:rsidR="001977F3" w:rsidRDefault="001977F3" w:rsidP="00E57498">
            <w:pPr>
              <w:pStyle w:val="TAC"/>
              <w:rPr>
                <w:rFonts w:ascii="Calibri" w:hAnsi="Calibri"/>
                <w:b/>
                <w:noProof/>
                <w:sz w:val="16"/>
                <w:szCs w:val="16"/>
              </w:rPr>
            </w:pPr>
            <w:r>
              <w:rPr>
                <w:sz w:val="16"/>
                <w:szCs w:val="16"/>
              </w:rPr>
              <w:t>-1.8 (DMRS: 2RE/RB)</w:t>
            </w:r>
            <w:r>
              <w:rPr>
                <w:sz w:val="16"/>
                <w:szCs w:val="16"/>
              </w:rPr>
              <w:br/>
              <w:t>-2.8 (DMRS: 4RE/RB)</w:t>
            </w:r>
            <w:r>
              <w:rPr>
                <w:sz w:val="16"/>
                <w:szCs w:val="16"/>
              </w:rPr>
              <w:br/>
              <w:t>-2.8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14:paraId="1671AC2D" w14:textId="77777777" w:rsidR="001977F3" w:rsidRDefault="001977F3" w:rsidP="00E57498">
            <w:pPr>
              <w:pStyle w:val="TAC"/>
              <w:rPr>
                <w:rFonts w:ascii="Calibri" w:hAnsi="Calibri"/>
                <w:b/>
                <w:noProof/>
                <w:sz w:val="16"/>
                <w:szCs w:val="16"/>
              </w:rPr>
            </w:pPr>
            <w:r>
              <w:rPr>
                <w:sz w:val="16"/>
                <w:szCs w:val="16"/>
              </w:rPr>
              <w:t>-3.9 (DMRS: 2RE/RB)</w:t>
            </w:r>
            <w:r>
              <w:rPr>
                <w:sz w:val="16"/>
                <w:szCs w:val="16"/>
              </w:rPr>
              <w:br/>
              <w:t>-5.0 (DMRS: 4RE/RB)</w:t>
            </w:r>
            <w:r>
              <w:rPr>
                <w:sz w:val="16"/>
                <w:szCs w:val="16"/>
              </w:rPr>
              <w:br/>
              <w:t>-5.3 (DMRS: 6RE/RB)</w:t>
            </w:r>
          </w:p>
        </w:tc>
      </w:tr>
      <w:tr w:rsidR="001977F3" w14:paraId="3041CD5C" w14:textId="77777777"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342FFE76" w14:textId="77777777"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2</w:t>
            </w:r>
            <w:r>
              <w:rPr>
                <w:rFonts w:ascii="Calibri" w:hAnsi="Calibri"/>
                <w:sz w:val="16"/>
                <w:szCs w:val="16"/>
              </w:rPr>
              <w:t xml:space="preserve"> symbol sPDCCH</w:t>
            </w:r>
          </w:p>
        </w:tc>
      </w:tr>
      <w:tr w:rsidR="001977F3" w14:paraId="52C6C524"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7009C0"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03307F4" w14:textId="77777777"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0C5097C" w14:textId="77777777"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209BED4" w14:textId="77777777"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AEA8A41" w14:textId="77777777" w:rsidR="001977F3" w:rsidRDefault="001977F3" w:rsidP="00E57498">
            <w:pPr>
              <w:pStyle w:val="TAC"/>
              <w:rPr>
                <w:sz w:val="16"/>
                <w:szCs w:val="16"/>
              </w:rPr>
            </w:pPr>
            <w:r>
              <w:rPr>
                <w:kern w:val="2"/>
                <w:sz w:val="16"/>
                <w:szCs w:val="16"/>
              </w:rPr>
              <w:t>8 CCEs</w:t>
            </w:r>
          </w:p>
        </w:tc>
      </w:tr>
      <w:tr w:rsidR="001977F3" w14:paraId="01D293C0"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85D4A4" w14:textId="77777777"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5F3B53E5" w14:textId="77777777" w:rsidR="001977F3" w:rsidRDefault="001977F3" w:rsidP="00E57498">
            <w:pPr>
              <w:pStyle w:val="TAC"/>
              <w:rPr>
                <w:sz w:val="16"/>
                <w:szCs w:val="16"/>
              </w:rPr>
            </w:pPr>
            <w:r>
              <w:rPr>
                <w:kern w:val="2"/>
                <w:sz w:val="16"/>
                <w:szCs w:val="16"/>
              </w:rPr>
              <w:t>3.8 (DMRS: 2RE/RB)</w:t>
            </w:r>
            <w:r>
              <w:rPr>
                <w:kern w:val="2"/>
                <w:sz w:val="16"/>
                <w:szCs w:val="16"/>
              </w:rPr>
              <w:br/>
              <w:t>4.1 (DMRS: 4RE/RB)</w:t>
            </w:r>
            <w:r>
              <w:rPr>
                <w:kern w:val="2"/>
                <w:sz w:val="16"/>
                <w:szCs w:val="16"/>
              </w:rPr>
              <w:br/>
              <w:t>5.4 (DMRS: 6RE/RB)</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20E5A80" w14:textId="77777777" w:rsidR="001977F3" w:rsidRDefault="001977F3" w:rsidP="00E57498">
            <w:pPr>
              <w:pStyle w:val="TAC"/>
              <w:rPr>
                <w:sz w:val="16"/>
                <w:szCs w:val="16"/>
              </w:rPr>
            </w:pPr>
            <w:r>
              <w:rPr>
                <w:kern w:val="2"/>
                <w:sz w:val="16"/>
                <w:szCs w:val="16"/>
              </w:rPr>
              <w:t>0.4 (DMRS: 2RE/RB)</w:t>
            </w:r>
            <w:r>
              <w:rPr>
                <w:kern w:val="2"/>
                <w:sz w:val="16"/>
                <w:szCs w:val="16"/>
              </w:rPr>
              <w:br/>
              <w:t>-0.4 (DMRS: 4RE/RB)</w:t>
            </w:r>
            <w:r>
              <w:rPr>
                <w:kern w:val="2"/>
                <w:sz w:val="16"/>
                <w:szCs w:val="16"/>
              </w:rPr>
              <w:br/>
              <w:t>-0.4 (DMRS: 6RE/RB)</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BB29FF6" w14:textId="77777777" w:rsidR="001977F3" w:rsidRDefault="001977F3" w:rsidP="00E57498">
            <w:pPr>
              <w:pStyle w:val="TAC"/>
              <w:rPr>
                <w:sz w:val="16"/>
                <w:szCs w:val="16"/>
              </w:rPr>
            </w:pPr>
            <w:r>
              <w:rPr>
                <w:kern w:val="2"/>
                <w:sz w:val="16"/>
                <w:szCs w:val="16"/>
              </w:rPr>
              <w:t>-1.8 (DMRS: 2RE/RB)</w:t>
            </w:r>
            <w:r>
              <w:rPr>
                <w:kern w:val="2"/>
                <w:sz w:val="16"/>
                <w:szCs w:val="16"/>
              </w:rPr>
              <w:br/>
              <w:t>-2.9 (DMRS: 4RE/RB)</w:t>
            </w:r>
            <w:r>
              <w:rPr>
                <w:kern w:val="2"/>
                <w:sz w:val="16"/>
                <w:szCs w:val="16"/>
              </w:rPr>
              <w:br/>
              <w:t>-3.3 (DMRS: 6RE/RB)</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EAF9ACE" w14:textId="77777777" w:rsidR="001977F3" w:rsidRDefault="001977F3" w:rsidP="00E57498">
            <w:pPr>
              <w:pStyle w:val="TAC"/>
              <w:rPr>
                <w:sz w:val="16"/>
                <w:szCs w:val="16"/>
              </w:rPr>
            </w:pPr>
            <w:r>
              <w:rPr>
                <w:kern w:val="2"/>
                <w:sz w:val="16"/>
                <w:szCs w:val="16"/>
              </w:rPr>
              <w:t>-3.8 (DMRS: 2RE/RB)</w:t>
            </w:r>
            <w:r>
              <w:rPr>
                <w:kern w:val="2"/>
                <w:sz w:val="16"/>
                <w:szCs w:val="16"/>
              </w:rPr>
              <w:br/>
              <w:t>-5.2 (DMRS: 4RE/RB)</w:t>
            </w:r>
            <w:r>
              <w:rPr>
                <w:kern w:val="2"/>
                <w:sz w:val="16"/>
                <w:szCs w:val="16"/>
              </w:rPr>
              <w:br/>
              <w:t>-5.6 (DMRS: 6RE/RB)</w:t>
            </w:r>
          </w:p>
        </w:tc>
      </w:tr>
      <w:tr w:rsidR="001977F3" w14:paraId="3426B52B" w14:textId="77777777"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7AE819" w14:textId="77777777"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3</w:t>
            </w:r>
            <w:r>
              <w:rPr>
                <w:rFonts w:ascii="Calibri" w:hAnsi="Calibri"/>
                <w:sz w:val="16"/>
                <w:szCs w:val="16"/>
              </w:rPr>
              <w:t xml:space="preserve"> symbol sPDCCH</w:t>
            </w:r>
          </w:p>
        </w:tc>
      </w:tr>
      <w:tr w:rsidR="001977F3" w14:paraId="49B41C07"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0F1ED"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B4DEE58" w14:textId="77777777"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7BD9503" w14:textId="77777777"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F0A7546" w14:textId="77777777"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F41C875" w14:textId="77777777" w:rsidR="001977F3" w:rsidRDefault="001977F3" w:rsidP="00E57498">
            <w:pPr>
              <w:pStyle w:val="TAC"/>
              <w:rPr>
                <w:rFonts w:ascii="Calibri" w:hAnsi="Calibri"/>
                <w:b/>
                <w:noProof/>
                <w:sz w:val="16"/>
                <w:szCs w:val="16"/>
              </w:rPr>
            </w:pPr>
            <w:r>
              <w:rPr>
                <w:sz w:val="16"/>
                <w:szCs w:val="16"/>
              </w:rPr>
              <w:t>8 CCEs</w:t>
            </w:r>
          </w:p>
        </w:tc>
      </w:tr>
      <w:tr w:rsidR="001977F3" w14:paraId="660EF232" w14:textId="77777777"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DA40532" w14:textId="77777777"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8682209" w14:textId="77777777" w:rsidR="001977F3" w:rsidRDefault="001977F3" w:rsidP="00E57498">
            <w:pPr>
              <w:pStyle w:val="TAC"/>
              <w:rPr>
                <w:rFonts w:ascii="Calibri" w:hAnsi="Calibri"/>
                <w:b/>
                <w:noProof/>
                <w:sz w:val="16"/>
                <w:szCs w:val="16"/>
              </w:rPr>
            </w:pPr>
            <w:r>
              <w:rPr>
                <w:sz w:val="16"/>
                <w:szCs w:val="16"/>
              </w:rPr>
              <w:t>3.0 (DMRS: 2RE/RB)</w:t>
            </w:r>
            <w:r>
              <w:rPr>
                <w:sz w:val="16"/>
                <w:szCs w:val="16"/>
              </w:rPr>
              <w:br/>
              <w:t>1.6 (DMRS: 4RE/RB)</w:t>
            </w:r>
            <w:r>
              <w:rPr>
                <w:sz w:val="16"/>
                <w:szCs w:val="16"/>
              </w:rPr>
              <w:br/>
              <w:t>2.1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14:paraId="0DEE8911" w14:textId="77777777" w:rsidR="001977F3" w:rsidRDefault="001977F3" w:rsidP="00E57498">
            <w:pPr>
              <w:pStyle w:val="TAC"/>
              <w:rPr>
                <w:rFonts w:ascii="Calibri" w:hAnsi="Calibri"/>
                <w:b/>
                <w:noProof/>
                <w:sz w:val="16"/>
                <w:szCs w:val="16"/>
              </w:rPr>
            </w:pPr>
            <w:r>
              <w:rPr>
                <w:sz w:val="16"/>
                <w:szCs w:val="16"/>
              </w:rPr>
              <w:t>0.2 (DMRS: 2RE/RB)</w:t>
            </w:r>
            <w:r>
              <w:rPr>
                <w:sz w:val="16"/>
                <w:szCs w:val="16"/>
              </w:rPr>
              <w:br/>
              <w:t>-1.0 (DMRS: 4RE/RB)</w:t>
            </w:r>
            <w:r>
              <w:rPr>
                <w:sz w:val="16"/>
                <w:szCs w:val="16"/>
              </w:rPr>
              <w:br/>
              <w:t>-1.4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14:paraId="130D03D5" w14:textId="77777777" w:rsidR="001977F3" w:rsidRDefault="001977F3" w:rsidP="00E57498">
            <w:pPr>
              <w:pStyle w:val="TAC"/>
              <w:rPr>
                <w:rFonts w:ascii="Calibri" w:hAnsi="Calibri"/>
                <w:sz w:val="16"/>
                <w:szCs w:val="16"/>
              </w:rPr>
            </w:pPr>
            <w:r>
              <w:rPr>
                <w:sz w:val="16"/>
                <w:szCs w:val="16"/>
              </w:rPr>
              <w:t>-1.6 (DMRS: 2RE/RB)</w:t>
            </w:r>
            <w:r>
              <w:rPr>
                <w:sz w:val="16"/>
                <w:szCs w:val="16"/>
              </w:rPr>
              <w:br/>
              <w:t>-3.0 (DMRS: 4RE/RB)</w:t>
            </w:r>
            <w:r>
              <w:rPr>
                <w:sz w:val="16"/>
                <w:szCs w:val="16"/>
              </w:rPr>
              <w:br/>
              <w:t>-3.6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14:paraId="7558ADC2" w14:textId="77777777" w:rsidR="001977F3" w:rsidRDefault="001977F3" w:rsidP="00E57498">
            <w:pPr>
              <w:pStyle w:val="TAC"/>
              <w:rPr>
                <w:rFonts w:ascii="Calibri" w:hAnsi="Calibri"/>
                <w:b/>
                <w:noProof/>
                <w:sz w:val="16"/>
                <w:szCs w:val="16"/>
              </w:rPr>
            </w:pPr>
            <w:r>
              <w:rPr>
                <w:sz w:val="16"/>
                <w:szCs w:val="16"/>
              </w:rPr>
              <w:t>-3.6 (DMRS: 2RE/RB)</w:t>
            </w:r>
            <w:r>
              <w:rPr>
                <w:sz w:val="16"/>
                <w:szCs w:val="16"/>
              </w:rPr>
              <w:br/>
              <w:t>-5.2 (DMRS: 4RE/RB)</w:t>
            </w:r>
            <w:r>
              <w:rPr>
                <w:sz w:val="16"/>
                <w:szCs w:val="16"/>
              </w:rPr>
              <w:br/>
              <w:t>-5.9 (DMRS: 6RE/RB)</w:t>
            </w:r>
          </w:p>
        </w:tc>
      </w:tr>
      <w:tr w:rsidR="001977F3" w14:paraId="3250CAB9" w14:textId="77777777"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66E58C7" w14:textId="77777777"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7 symbol sPDCCH</w:t>
            </w:r>
          </w:p>
        </w:tc>
      </w:tr>
    </w:tbl>
    <w:p w14:paraId="607DDB6B" w14:textId="77777777" w:rsidR="001977F3" w:rsidRDefault="001977F3" w:rsidP="001977F3"/>
    <w:p w14:paraId="57578B42" w14:textId="77777777" w:rsidR="001977F3" w:rsidRDefault="001977F3" w:rsidP="00E57498">
      <w:pPr>
        <w:pStyle w:val="TH"/>
        <w:rPr>
          <w:sz w:val="16"/>
          <w:szCs w:val="16"/>
        </w:rPr>
      </w:pPr>
      <w:r>
        <w:t>Table C2-</w:t>
      </w:r>
      <w:r>
        <w:rPr>
          <w:lang w:eastAsia="ko-KR"/>
        </w:rPr>
        <w:t>6</w:t>
      </w:r>
      <w:r>
        <w:t xml:space="preserve"> ETU 60km/h, 50 PRBs, </w:t>
      </w:r>
      <w:r>
        <w:rPr>
          <w:lang w:eastAsia="ko-KR"/>
        </w:rPr>
        <w:t>DM</w:t>
      </w:r>
      <w:r>
        <w:t>RS</w:t>
      </w:r>
    </w:p>
    <w:tbl>
      <w:tblPr>
        <w:tblW w:w="6318" w:type="dxa"/>
        <w:tblCellMar>
          <w:left w:w="0" w:type="dxa"/>
          <w:right w:w="0" w:type="dxa"/>
        </w:tblCellMar>
        <w:tblLook w:val="04A0" w:firstRow="1" w:lastRow="0" w:firstColumn="1" w:lastColumn="0" w:noHBand="0" w:noVBand="1"/>
      </w:tblPr>
      <w:tblGrid>
        <w:gridCol w:w="2103"/>
        <w:gridCol w:w="938"/>
        <w:gridCol w:w="1164"/>
        <w:gridCol w:w="1041"/>
        <w:gridCol w:w="1072"/>
      </w:tblGrid>
      <w:tr w:rsidR="001977F3" w14:paraId="4DF30331"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8658B0"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1053F7D" w14:textId="77777777"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161794D" w14:textId="77777777"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3773F1D" w14:textId="77777777"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0BD0198" w14:textId="77777777" w:rsidR="001977F3" w:rsidRDefault="001977F3" w:rsidP="00E57498">
            <w:pPr>
              <w:pStyle w:val="TAC"/>
              <w:rPr>
                <w:rFonts w:ascii="Calibri" w:hAnsi="Calibri"/>
                <w:b/>
                <w:noProof/>
                <w:sz w:val="16"/>
                <w:szCs w:val="16"/>
              </w:rPr>
            </w:pPr>
            <w:r>
              <w:rPr>
                <w:sz w:val="16"/>
                <w:szCs w:val="16"/>
              </w:rPr>
              <w:t>8 CCEs</w:t>
            </w:r>
          </w:p>
        </w:tc>
      </w:tr>
      <w:tr w:rsidR="001977F3" w14:paraId="76EBA10A" w14:textId="77777777"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ECE3E39" w14:textId="77777777"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35FF3A" w14:textId="77777777" w:rsidR="001977F3" w:rsidRDefault="001977F3" w:rsidP="00E57498">
            <w:pPr>
              <w:pStyle w:val="TAC"/>
              <w:rPr>
                <w:rFonts w:ascii="Calibri" w:hAnsi="Calibri"/>
                <w:b/>
                <w:noProof/>
                <w:sz w:val="16"/>
                <w:szCs w:val="16"/>
              </w:rPr>
            </w:pPr>
            <w:r>
              <w:rPr>
                <w:sz w:val="16"/>
                <w:szCs w:val="16"/>
                <w:lang w:eastAsia="ko-KR"/>
              </w:rPr>
              <w:t>&gt;10</w:t>
            </w:r>
            <w:r>
              <w:rPr>
                <w:sz w:val="16"/>
                <w:szCs w:val="16"/>
              </w:rPr>
              <w:t xml:space="preserve"> (DMRS: 2RE/RB)</w:t>
            </w:r>
            <w:r>
              <w:rPr>
                <w:sz w:val="16"/>
                <w:szCs w:val="16"/>
              </w:rPr>
              <w:br/>
              <w:t>&gt;30 (DMRS: 4RE/RB)</w:t>
            </w:r>
            <w:r>
              <w:rPr>
                <w:sz w:val="16"/>
                <w:szCs w:val="16"/>
              </w:rPr>
              <w:br/>
              <w:t>&gt;30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14:paraId="378D2AEA" w14:textId="77777777" w:rsidR="001977F3" w:rsidRDefault="001977F3" w:rsidP="00E57498">
            <w:pPr>
              <w:pStyle w:val="TAC"/>
              <w:rPr>
                <w:rFonts w:ascii="Calibri" w:hAnsi="Calibri"/>
                <w:b/>
                <w:noProof/>
                <w:sz w:val="16"/>
                <w:szCs w:val="16"/>
              </w:rPr>
            </w:pPr>
            <w:r>
              <w:rPr>
                <w:sz w:val="16"/>
                <w:szCs w:val="16"/>
                <w:lang w:eastAsia="ko-KR"/>
              </w:rPr>
              <w:t>7.0</w:t>
            </w:r>
            <w:r>
              <w:rPr>
                <w:sz w:val="16"/>
                <w:szCs w:val="16"/>
              </w:rPr>
              <w:t xml:space="preserve"> (DMRS: 2RE/RB)</w:t>
            </w:r>
            <w:r>
              <w:rPr>
                <w:sz w:val="16"/>
                <w:szCs w:val="16"/>
              </w:rPr>
              <w:br/>
            </w:r>
            <w:r>
              <w:rPr>
                <w:sz w:val="16"/>
                <w:szCs w:val="16"/>
                <w:lang w:eastAsia="ko-KR"/>
              </w:rPr>
              <w:t>4.5</w:t>
            </w:r>
            <w:r>
              <w:rPr>
                <w:sz w:val="16"/>
                <w:szCs w:val="16"/>
              </w:rPr>
              <w:t xml:space="preserve"> (DMRS: 4RE/RB)</w:t>
            </w:r>
            <w:r>
              <w:rPr>
                <w:sz w:val="16"/>
                <w:szCs w:val="16"/>
              </w:rPr>
              <w:br/>
              <w:t>&gt;30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14:paraId="3DB41A7D" w14:textId="77777777" w:rsidR="001977F3" w:rsidRDefault="001977F3" w:rsidP="00E57498">
            <w:pPr>
              <w:pStyle w:val="TAC"/>
              <w:rPr>
                <w:rFonts w:ascii="Calibri" w:hAnsi="Calibri"/>
                <w:b/>
                <w:noProof/>
                <w:sz w:val="16"/>
                <w:szCs w:val="16"/>
              </w:rPr>
            </w:pPr>
            <w:r>
              <w:rPr>
                <w:sz w:val="16"/>
                <w:szCs w:val="16"/>
                <w:lang w:eastAsia="ko-KR"/>
              </w:rPr>
              <w:t>3.8</w:t>
            </w:r>
            <w:r>
              <w:rPr>
                <w:sz w:val="16"/>
                <w:szCs w:val="16"/>
              </w:rPr>
              <w:t xml:space="preserve"> (DMRS: 2RE/RB)</w:t>
            </w:r>
            <w:r>
              <w:rPr>
                <w:sz w:val="16"/>
                <w:szCs w:val="16"/>
              </w:rPr>
              <w:br/>
            </w:r>
            <w:r>
              <w:rPr>
                <w:sz w:val="16"/>
                <w:szCs w:val="16"/>
                <w:lang w:eastAsia="ko-KR"/>
              </w:rPr>
              <w:t>0.9</w:t>
            </w:r>
            <w:r>
              <w:rPr>
                <w:sz w:val="16"/>
                <w:szCs w:val="16"/>
              </w:rPr>
              <w:t xml:space="preserve"> (DMRS: 4RE/RB)</w:t>
            </w:r>
            <w:r>
              <w:rPr>
                <w:sz w:val="16"/>
                <w:szCs w:val="16"/>
              </w:rPr>
              <w:br/>
            </w:r>
            <w:r>
              <w:rPr>
                <w:sz w:val="16"/>
                <w:szCs w:val="16"/>
                <w:lang w:eastAsia="ko-KR"/>
              </w:rPr>
              <w:t>4.0</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14:paraId="41691230" w14:textId="77777777" w:rsidR="001977F3" w:rsidRDefault="001977F3" w:rsidP="00E57498">
            <w:pPr>
              <w:pStyle w:val="TAC"/>
              <w:rPr>
                <w:rFonts w:ascii="Calibri" w:hAnsi="Calibri"/>
                <w:b/>
                <w:noProof/>
                <w:sz w:val="16"/>
                <w:szCs w:val="16"/>
              </w:rPr>
            </w:pPr>
            <w:r>
              <w:rPr>
                <w:sz w:val="16"/>
                <w:szCs w:val="16"/>
                <w:lang w:eastAsia="ko-KR"/>
              </w:rPr>
              <w:t>1.0</w:t>
            </w:r>
            <w:r>
              <w:rPr>
                <w:sz w:val="16"/>
                <w:szCs w:val="16"/>
              </w:rPr>
              <w:t xml:space="preserve"> (DMRS: 2RE/RB)</w:t>
            </w:r>
            <w:r>
              <w:rPr>
                <w:sz w:val="16"/>
                <w:szCs w:val="16"/>
              </w:rPr>
              <w:br/>
            </w:r>
            <w:r>
              <w:rPr>
                <w:sz w:val="16"/>
                <w:szCs w:val="16"/>
                <w:lang w:eastAsia="ko-KR"/>
              </w:rPr>
              <w:t>-1.8</w:t>
            </w:r>
            <w:r>
              <w:rPr>
                <w:sz w:val="16"/>
                <w:szCs w:val="16"/>
              </w:rPr>
              <w:t xml:space="preserve"> (DMRS: 4RE/RB)</w:t>
            </w:r>
            <w:r>
              <w:rPr>
                <w:sz w:val="16"/>
                <w:szCs w:val="16"/>
              </w:rPr>
              <w:br/>
            </w:r>
            <w:r>
              <w:rPr>
                <w:sz w:val="16"/>
                <w:szCs w:val="16"/>
                <w:lang w:eastAsia="ko-KR"/>
              </w:rPr>
              <w:t>0.2</w:t>
            </w:r>
            <w:r>
              <w:rPr>
                <w:sz w:val="16"/>
                <w:szCs w:val="16"/>
              </w:rPr>
              <w:t xml:space="preserve"> (DMRS: 6RE/RB)</w:t>
            </w:r>
          </w:p>
        </w:tc>
      </w:tr>
      <w:tr w:rsidR="001977F3" w14:paraId="062A1D88" w14:textId="77777777"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88DE229" w14:textId="77777777"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1 symbol sPDCCH</w:t>
            </w:r>
          </w:p>
        </w:tc>
      </w:tr>
      <w:tr w:rsidR="001977F3" w14:paraId="68E43C7D"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BBADB2"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3033D7C" w14:textId="77777777" w:rsidR="001977F3" w:rsidRDefault="001977F3" w:rsidP="00E57498">
            <w:pPr>
              <w:pStyle w:val="TAC"/>
              <w:rPr>
                <w:rFonts w:ascii="Calibri" w:hAnsi="Calibri"/>
                <w:b/>
                <w:noProof/>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E5AA43F" w14:textId="77777777"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565BFBCC" w14:textId="77777777"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1D7A511" w14:textId="77777777" w:rsidR="001977F3" w:rsidRDefault="001977F3" w:rsidP="00E57498">
            <w:pPr>
              <w:pStyle w:val="TAC"/>
              <w:rPr>
                <w:rFonts w:ascii="Calibri" w:hAnsi="Calibri"/>
                <w:b/>
                <w:noProof/>
                <w:sz w:val="16"/>
                <w:szCs w:val="16"/>
              </w:rPr>
            </w:pPr>
            <w:r>
              <w:rPr>
                <w:sz w:val="16"/>
                <w:szCs w:val="16"/>
              </w:rPr>
              <w:t>8 CCEs</w:t>
            </w:r>
          </w:p>
        </w:tc>
      </w:tr>
      <w:tr w:rsidR="001977F3" w14:paraId="233510F6" w14:textId="77777777"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6F173E9" w14:textId="77777777"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7F865B8" w14:textId="77777777" w:rsidR="001977F3" w:rsidRDefault="001977F3" w:rsidP="00E57498">
            <w:pPr>
              <w:pStyle w:val="TAC"/>
              <w:rPr>
                <w:rFonts w:ascii="Calibri" w:hAnsi="Calibri"/>
                <w:b/>
                <w:noProof/>
                <w:sz w:val="16"/>
                <w:szCs w:val="16"/>
              </w:rPr>
            </w:pPr>
            <w:r>
              <w:rPr>
                <w:sz w:val="16"/>
                <w:szCs w:val="16"/>
                <w:lang w:eastAsia="ko-KR"/>
              </w:rPr>
              <w:t>&gt;10</w:t>
            </w:r>
            <w:r>
              <w:rPr>
                <w:sz w:val="16"/>
                <w:szCs w:val="16"/>
              </w:rPr>
              <w:t xml:space="preserve"> (DMRS: 2RE/RB)</w:t>
            </w:r>
            <w:r>
              <w:rPr>
                <w:sz w:val="16"/>
                <w:szCs w:val="16"/>
              </w:rPr>
              <w:br/>
            </w:r>
            <w:r>
              <w:rPr>
                <w:sz w:val="16"/>
                <w:szCs w:val="16"/>
                <w:lang w:eastAsia="ko-KR"/>
              </w:rPr>
              <w:t>9.6</w:t>
            </w:r>
            <w:r>
              <w:rPr>
                <w:sz w:val="16"/>
                <w:szCs w:val="16"/>
              </w:rPr>
              <w:t xml:space="preserve"> (DMRS: 4RE/RB)</w:t>
            </w:r>
            <w:r>
              <w:rPr>
                <w:sz w:val="16"/>
                <w:szCs w:val="16"/>
              </w:rPr>
              <w:br/>
            </w:r>
            <w:r>
              <w:rPr>
                <w:sz w:val="16"/>
                <w:szCs w:val="16"/>
                <w:lang w:eastAsia="ko-KR"/>
              </w:rPr>
              <w:t>&gt;10</w:t>
            </w:r>
            <w:r>
              <w:rPr>
                <w:sz w:val="16"/>
                <w:szCs w:val="16"/>
              </w:rPr>
              <w:t xml:space="preserve">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14:paraId="1F6326E7" w14:textId="77777777" w:rsidR="001977F3" w:rsidRDefault="001977F3" w:rsidP="00E57498">
            <w:pPr>
              <w:pStyle w:val="TAC"/>
              <w:rPr>
                <w:rFonts w:ascii="Calibri" w:hAnsi="Calibri"/>
                <w:b/>
                <w:noProof/>
                <w:sz w:val="16"/>
                <w:szCs w:val="16"/>
              </w:rPr>
            </w:pPr>
            <w:r>
              <w:rPr>
                <w:sz w:val="16"/>
                <w:szCs w:val="16"/>
                <w:lang w:eastAsia="ko-KR"/>
              </w:rPr>
              <w:t>5.6</w:t>
            </w:r>
            <w:r>
              <w:rPr>
                <w:sz w:val="16"/>
                <w:szCs w:val="16"/>
              </w:rPr>
              <w:t xml:space="preserve"> (DMRS: 2RE/RB)</w:t>
            </w:r>
            <w:r>
              <w:rPr>
                <w:sz w:val="16"/>
                <w:szCs w:val="16"/>
              </w:rPr>
              <w:br/>
            </w:r>
            <w:r>
              <w:rPr>
                <w:sz w:val="16"/>
                <w:szCs w:val="16"/>
                <w:lang w:eastAsia="ko-KR"/>
              </w:rPr>
              <w:t>3.2</w:t>
            </w:r>
            <w:r>
              <w:rPr>
                <w:sz w:val="16"/>
                <w:szCs w:val="16"/>
              </w:rPr>
              <w:t xml:space="preserve"> (DMRS: 4RE/RB)</w:t>
            </w:r>
            <w:r>
              <w:rPr>
                <w:sz w:val="16"/>
                <w:szCs w:val="16"/>
              </w:rPr>
              <w:br/>
            </w:r>
            <w:r>
              <w:rPr>
                <w:sz w:val="16"/>
                <w:szCs w:val="16"/>
                <w:lang w:eastAsia="ko-KR"/>
              </w:rPr>
              <w:t>3.4</w:t>
            </w:r>
            <w:r>
              <w:rPr>
                <w:sz w:val="16"/>
                <w:szCs w:val="16"/>
              </w:rPr>
              <w:t xml:space="preserve">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14:paraId="39D82457" w14:textId="77777777" w:rsidR="001977F3" w:rsidRDefault="001977F3" w:rsidP="00E57498">
            <w:pPr>
              <w:pStyle w:val="TAC"/>
              <w:rPr>
                <w:rFonts w:ascii="Calibri" w:hAnsi="Calibri"/>
                <w:sz w:val="16"/>
                <w:szCs w:val="16"/>
              </w:rPr>
            </w:pPr>
            <w:r>
              <w:rPr>
                <w:sz w:val="16"/>
                <w:szCs w:val="16"/>
                <w:lang w:eastAsia="ko-KR"/>
              </w:rPr>
              <w:t>2.4</w:t>
            </w:r>
            <w:r>
              <w:rPr>
                <w:sz w:val="16"/>
                <w:szCs w:val="16"/>
              </w:rPr>
              <w:t xml:space="preserve"> (DMRS: 2RE/RB)</w:t>
            </w:r>
            <w:r>
              <w:rPr>
                <w:sz w:val="16"/>
                <w:szCs w:val="16"/>
              </w:rPr>
              <w:br/>
            </w:r>
            <w:r>
              <w:rPr>
                <w:sz w:val="16"/>
                <w:szCs w:val="16"/>
                <w:lang w:eastAsia="ko-KR"/>
              </w:rPr>
              <w:t>0.5</w:t>
            </w:r>
            <w:r>
              <w:rPr>
                <w:sz w:val="16"/>
                <w:szCs w:val="16"/>
              </w:rPr>
              <w:t xml:space="preserve"> (DMRS: 4RE/RB)</w:t>
            </w:r>
            <w:r>
              <w:rPr>
                <w:sz w:val="16"/>
                <w:szCs w:val="16"/>
              </w:rPr>
              <w:br/>
            </w:r>
            <w:r>
              <w:rPr>
                <w:sz w:val="16"/>
                <w:szCs w:val="16"/>
                <w:lang w:eastAsia="ko-KR"/>
              </w:rPr>
              <w:t>0.1</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14:paraId="33F6EED4" w14:textId="77777777" w:rsidR="001977F3" w:rsidRDefault="001977F3" w:rsidP="00E57498">
            <w:pPr>
              <w:pStyle w:val="TAC"/>
              <w:rPr>
                <w:rFonts w:ascii="Calibri" w:hAnsi="Calibri"/>
                <w:b/>
                <w:noProof/>
                <w:sz w:val="16"/>
                <w:szCs w:val="16"/>
              </w:rPr>
            </w:pPr>
            <w:r>
              <w:rPr>
                <w:sz w:val="16"/>
                <w:szCs w:val="16"/>
                <w:lang w:eastAsia="ko-KR"/>
              </w:rPr>
              <w:t>-0.6</w:t>
            </w:r>
            <w:r>
              <w:rPr>
                <w:sz w:val="16"/>
                <w:szCs w:val="16"/>
              </w:rPr>
              <w:t xml:space="preserve"> (DMRS: 2RE/RB)</w:t>
            </w:r>
            <w:r>
              <w:rPr>
                <w:sz w:val="16"/>
                <w:szCs w:val="16"/>
              </w:rPr>
              <w:br/>
            </w:r>
            <w:r>
              <w:rPr>
                <w:sz w:val="16"/>
                <w:szCs w:val="16"/>
                <w:lang w:eastAsia="ko-KR"/>
              </w:rPr>
              <w:t>-2.2</w:t>
            </w:r>
            <w:r>
              <w:rPr>
                <w:sz w:val="16"/>
                <w:szCs w:val="16"/>
              </w:rPr>
              <w:t xml:space="preserve"> (DMRS: 4RE/RB)</w:t>
            </w:r>
            <w:r>
              <w:rPr>
                <w:sz w:val="16"/>
                <w:szCs w:val="16"/>
              </w:rPr>
              <w:br/>
            </w:r>
            <w:r>
              <w:rPr>
                <w:sz w:val="16"/>
                <w:szCs w:val="16"/>
                <w:lang w:eastAsia="ko-KR"/>
              </w:rPr>
              <w:t>-2.8</w:t>
            </w:r>
            <w:r>
              <w:rPr>
                <w:sz w:val="16"/>
                <w:szCs w:val="16"/>
              </w:rPr>
              <w:t xml:space="preserve"> (DMRS: 6RE/RB)</w:t>
            </w:r>
          </w:p>
        </w:tc>
      </w:tr>
      <w:tr w:rsidR="001977F3" w14:paraId="1AFF1983" w14:textId="77777777"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5D86DF5" w14:textId="77777777"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2</w:t>
            </w:r>
            <w:r>
              <w:rPr>
                <w:rFonts w:ascii="Calibri" w:hAnsi="Calibri"/>
                <w:sz w:val="16"/>
                <w:szCs w:val="16"/>
              </w:rPr>
              <w:t xml:space="preserve"> symbol sPDCCH</w:t>
            </w:r>
          </w:p>
        </w:tc>
      </w:tr>
      <w:tr w:rsidR="001977F3" w14:paraId="0AD6D074"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827155"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242B34D" w14:textId="77777777" w:rsidR="001977F3" w:rsidRDefault="001977F3" w:rsidP="00E57498">
            <w:pPr>
              <w:pStyle w:val="TAC"/>
              <w:rPr>
                <w:sz w:val="16"/>
                <w:szCs w:val="16"/>
              </w:rPr>
            </w:pPr>
            <w:r>
              <w:rPr>
                <w:kern w:val="2"/>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3E5809F" w14:textId="77777777" w:rsidR="001977F3" w:rsidRDefault="001977F3" w:rsidP="00E57498">
            <w:pPr>
              <w:pStyle w:val="TAC"/>
              <w:rPr>
                <w:sz w:val="16"/>
                <w:szCs w:val="16"/>
              </w:rPr>
            </w:pPr>
            <w:r>
              <w:rPr>
                <w:kern w:val="2"/>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683F9C1" w14:textId="77777777" w:rsidR="001977F3" w:rsidRDefault="001977F3" w:rsidP="00E57498">
            <w:pPr>
              <w:pStyle w:val="TAC"/>
              <w:rPr>
                <w:sz w:val="16"/>
                <w:szCs w:val="16"/>
              </w:rPr>
            </w:pPr>
            <w:r>
              <w:rPr>
                <w:kern w:val="2"/>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6011181C" w14:textId="77777777" w:rsidR="001977F3" w:rsidRDefault="001977F3" w:rsidP="00E57498">
            <w:pPr>
              <w:pStyle w:val="TAC"/>
              <w:rPr>
                <w:sz w:val="16"/>
                <w:szCs w:val="16"/>
              </w:rPr>
            </w:pPr>
            <w:r>
              <w:rPr>
                <w:kern w:val="2"/>
                <w:sz w:val="16"/>
                <w:szCs w:val="16"/>
              </w:rPr>
              <w:t>8 CCEs</w:t>
            </w:r>
          </w:p>
        </w:tc>
      </w:tr>
      <w:tr w:rsidR="001977F3" w14:paraId="465E8675"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07A34B" w14:textId="77777777" w:rsidR="001977F3" w:rsidRDefault="001977F3" w:rsidP="00E57498">
            <w:pPr>
              <w:pStyle w:val="TAC"/>
            </w:pPr>
            <w:r>
              <w:rPr>
                <w:kern w:val="2"/>
                <w:sz w:val="16"/>
                <w:szCs w:val="16"/>
              </w:rPr>
              <w:t>40 bits</w:t>
            </w: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vAlign w:val="center"/>
            <w:hideMark/>
          </w:tcPr>
          <w:p w14:paraId="36105415" w14:textId="77777777" w:rsidR="001977F3" w:rsidRDefault="001977F3" w:rsidP="00E57498">
            <w:pPr>
              <w:pStyle w:val="TAC"/>
              <w:rPr>
                <w:sz w:val="16"/>
                <w:szCs w:val="16"/>
              </w:rPr>
            </w:pPr>
            <w:r>
              <w:rPr>
                <w:kern w:val="2"/>
                <w:sz w:val="16"/>
                <w:szCs w:val="16"/>
                <w:lang w:eastAsia="ko-KR"/>
              </w:rPr>
              <w:t>&gt;12</w:t>
            </w:r>
            <w:r>
              <w:rPr>
                <w:kern w:val="2"/>
                <w:sz w:val="16"/>
                <w:szCs w:val="16"/>
              </w:rPr>
              <w:t xml:space="preserve"> (DMRS: 2RE/RB)</w:t>
            </w:r>
            <w:r>
              <w:rPr>
                <w:kern w:val="2"/>
                <w:sz w:val="16"/>
                <w:szCs w:val="16"/>
              </w:rPr>
              <w:br/>
            </w:r>
            <w:r>
              <w:rPr>
                <w:kern w:val="2"/>
                <w:sz w:val="16"/>
                <w:szCs w:val="16"/>
                <w:lang w:eastAsia="ko-KR"/>
              </w:rPr>
              <w:t>8.7</w:t>
            </w:r>
            <w:r>
              <w:rPr>
                <w:kern w:val="2"/>
                <w:sz w:val="16"/>
                <w:szCs w:val="16"/>
              </w:rPr>
              <w:t xml:space="preserve"> (DMRS: 4RE/RB)</w:t>
            </w:r>
            <w:r>
              <w:rPr>
                <w:kern w:val="2"/>
                <w:sz w:val="16"/>
                <w:szCs w:val="16"/>
              </w:rPr>
              <w:br/>
            </w:r>
            <w:r>
              <w:rPr>
                <w:kern w:val="2"/>
                <w:sz w:val="16"/>
                <w:szCs w:val="16"/>
                <w:lang w:eastAsia="ko-KR"/>
              </w:rPr>
              <w:t>10.1</w:t>
            </w:r>
            <w:r>
              <w:rPr>
                <w:kern w:val="2"/>
                <w:sz w:val="16"/>
                <w:szCs w:val="16"/>
              </w:rPr>
              <w:t xml:space="preserve"> (DMRS: 6RE/RB)</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B766965" w14:textId="77777777" w:rsidR="001977F3" w:rsidRDefault="001977F3" w:rsidP="00E57498">
            <w:pPr>
              <w:pStyle w:val="TAC"/>
              <w:rPr>
                <w:sz w:val="16"/>
                <w:szCs w:val="16"/>
              </w:rPr>
            </w:pPr>
            <w:r>
              <w:rPr>
                <w:kern w:val="2"/>
                <w:sz w:val="16"/>
                <w:szCs w:val="16"/>
                <w:lang w:eastAsia="ko-KR"/>
              </w:rPr>
              <w:t>5.9</w:t>
            </w:r>
            <w:r>
              <w:rPr>
                <w:kern w:val="2"/>
                <w:sz w:val="16"/>
                <w:szCs w:val="16"/>
              </w:rPr>
              <w:t xml:space="preserve"> (DMRS: 2RE/RB)</w:t>
            </w:r>
            <w:r>
              <w:rPr>
                <w:kern w:val="2"/>
                <w:sz w:val="16"/>
                <w:szCs w:val="16"/>
              </w:rPr>
              <w:br/>
            </w:r>
            <w:r>
              <w:rPr>
                <w:kern w:val="2"/>
                <w:sz w:val="16"/>
                <w:szCs w:val="16"/>
                <w:lang w:eastAsia="ko-KR"/>
              </w:rPr>
              <w:t>3.2</w:t>
            </w:r>
            <w:r>
              <w:rPr>
                <w:kern w:val="2"/>
                <w:sz w:val="16"/>
                <w:szCs w:val="16"/>
              </w:rPr>
              <w:t xml:space="preserve"> (DMRS: 4RE/RB)</w:t>
            </w:r>
            <w:r>
              <w:rPr>
                <w:kern w:val="2"/>
                <w:sz w:val="16"/>
                <w:szCs w:val="16"/>
              </w:rPr>
              <w:br/>
            </w:r>
            <w:r>
              <w:rPr>
                <w:kern w:val="2"/>
                <w:sz w:val="16"/>
                <w:szCs w:val="16"/>
                <w:lang w:eastAsia="ko-KR"/>
              </w:rPr>
              <w:t>3.0</w:t>
            </w:r>
            <w:r>
              <w:rPr>
                <w:kern w:val="2"/>
                <w:sz w:val="16"/>
                <w:szCs w:val="16"/>
              </w:rPr>
              <w:t xml:space="preserve"> (DMRS: 6RE/RB)</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8B61145" w14:textId="77777777" w:rsidR="001977F3" w:rsidRDefault="001977F3" w:rsidP="00E57498">
            <w:pPr>
              <w:pStyle w:val="TAC"/>
              <w:rPr>
                <w:sz w:val="16"/>
                <w:szCs w:val="16"/>
              </w:rPr>
            </w:pPr>
            <w:r>
              <w:rPr>
                <w:kern w:val="2"/>
                <w:sz w:val="16"/>
                <w:szCs w:val="16"/>
                <w:lang w:eastAsia="ko-KR"/>
              </w:rPr>
              <w:t>2.6</w:t>
            </w:r>
            <w:r>
              <w:rPr>
                <w:kern w:val="2"/>
                <w:sz w:val="16"/>
                <w:szCs w:val="16"/>
              </w:rPr>
              <w:t xml:space="preserve"> (DMRS: 2RE/RB)</w:t>
            </w:r>
            <w:r>
              <w:rPr>
                <w:kern w:val="2"/>
                <w:sz w:val="16"/>
                <w:szCs w:val="16"/>
              </w:rPr>
              <w:br/>
            </w:r>
            <w:r>
              <w:rPr>
                <w:kern w:val="2"/>
                <w:sz w:val="16"/>
                <w:szCs w:val="16"/>
                <w:lang w:eastAsia="ko-KR"/>
              </w:rPr>
              <w:t>0.4</w:t>
            </w:r>
            <w:r>
              <w:rPr>
                <w:kern w:val="2"/>
                <w:sz w:val="16"/>
                <w:szCs w:val="16"/>
              </w:rPr>
              <w:t xml:space="preserve"> (DMRS: 4RE/RB)</w:t>
            </w:r>
            <w:r>
              <w:rPr>
                <w:kern w:val="2"/>
                <w:sz w:val="16"/>
                <w:szCs w:val="16"/>
              </w:rPr>
              <w:br/>
              <w:t>-</w:t>
            </w:r>
            <w:r>
              <w:rPr>
                <w:kern w:val="2"/>
                <w:sz w:val="16"/>
                <w:szCs w:val="16"/>
                <w:lang w:eastAsia="ko-KR"/>
              </w:rPr>
              <w:t>0.2</w:t>
            </w:r>
            <w:r>
              <w:rPr>
                <w:kern w:val="2"/>
                <w:sz w:val="16"/>
                <w:szCs w:val="16"/>
              </w:rPr>
              <w:t xml:space="preserve"> (DMRS: 6RE/RB)</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BC16C23" w14:textId="77777777" w:rsidR="001977F3" w:rsidRDefault="001977F3" w:rsidP="00E57498">
            <w:pPr>
              <w:pStyle w:val="TAC"/>
              <w:rPr>
                <w:sz w:val="16"/>
                <w:szCs w:val="16"/>
              </w:rPr>
            </w:pPr>
            <w:r>
              <w:rPr>
                <w:kern w:val="2"/>
                <w:sz w:val="16"/>
                <w:szCs w:val="16"/>
              </w:rPr>
              <w:t>-</w:t>
            </w:r>
            <w:r>
              <w:rPr>
                <w:kern w:val="2"/>
                <w:sz w:val="16"/>
                <w:szCs w:val="16"/>
                <w:lang w:eastAsia="ko-KR"/>
              </w:rPr>
              <w:t>0.2</w:t>
            </w:r>
            <w:r>
              <w:rPr>
                <w:kern w:val="2"/>
                <w:sz w:val="16"/>
                <w:szCs w:val="16"/>
              </w:rPr>
              <w:t xml:space="preserve"> (DMRS: 2RE/RB)</w:t>
            </w:r>
            <w:r>
              <w:rPr>
                <w:kern w:val="2"/>
                <w:sz w:val="16"/>
                <w:szCs w:val="16"/>
              </w:rPr>
              <w:br/>
              <w:t>-</w:t>
            </w:r>
            <w:r>
              <w:rPr>
                <w:kern w:val="2"/>
                <w:sz w:val="16"/>
                <w:szCs w:val="16"/>
                <w:lang w:eastAsia="ko-KR"/>
              </w:rPr>
              <w:t>2.2</w:t>
            </w:r>
            <w:r>
              <w:rPr>
                <w:kern w:val="2"/>
                <w:sz w:val="16"/>
                <w:szCs w:val="16"/>
              </w:rPr>
              <w:t xml:space="preserve"> (DMRS: 4RE/RB)</w:t>
            </w:r>
            <w:r>
              <w:rPr>
                <w:kern w:val="2"/>
                <w:sz w:val="16"/>
                <w:szCs w:val="16"/>
              </w:rPr>
              <w:br/>
              <w:t>-</w:t>
            </w:r>
            <w:r>
              <w:rPr>
                <w:kern w:val="2"/>
                <w:sz w:val="16"/>
                <w:szCs w:val="16"/>
                <w:lang w:eastAsia="ko-KR"/>
              </w:rPr>
              <w:t>3.9</w:t>
            </w:r>
            <w:r>
              <w:rPr>
                <w:kern w:val="2"/>
                <w:sz w:val="16"/>
                <w:szCs w:val="16"/>
              </w:rPr>
              <w:t xml:space="preserve"> (DMRS: 6RE/RB)</w:t>
            </w:r>
          </w:p>
        </w:tc>
      </w:tr>
      <w:tr w:rsidR="001977F3" w14:paraId="7976216A" w14:textId="77777777" w:rsidTr="0013522F">
        <w:trPr>
          <w:trHeight w:val="390"/>
        </w:trPr>
        <w:tc>
          <w:tcPr>
            <w:tcW w:w="631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590734" w14:textId="77777777" w:rsidR="001977F3" w:rsidRDefault="001977F3" w:rsidP="00E57498">
            <w:pPr>
              <w:pStyle w:val="TAC"/>
              <w:rPr>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3 PRBs PRB bundling, 3</w:t>
            </w:r>
            <w:r>
              <w:rPr>
                <w:rFonts w:ascii="Calibri" w:hAnsi="Calibri"/>
                <w:sz w:val="16"/>
                <w:szCs w:val="16"/>
              </w:rPr>
              <w:t xml:space="preserve"> symbol sPDCCH</w:t>
            </w:r>
          </w:p>
        </w:tc>
      </w:tr>
      <w:tr w:rsidR="001977F3" w14:paraId="6DFEEF27" w14:textId="77777777" w:rsidTr="0013522F">
        <w:trPr>
          <w:trHeight w:val="390"/>
        </w:trPr>
        <w:tc>
          <w:tcPr>
            <w:tcW w:w="210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CE34F" w14:textId="77777777" w:rsidR="001977F3" w:rsidRDefault="001977F3" w:rsidP="00E57498">
            <w:pPr>
              <w:pStyle w:val="TAC"/>
              <w:rPr>
                <w:b/>
                <w:noProof/>
                <w:sz w:val="22"/>
              </w:rPr>
            </w:pPr>
          </w:p>
        </w:tc>
        <w:tc>
          <w:tcPr>
            <w:tcW w:w="938"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71D914A7" w14:textId="77777777" w:rsidR="001977F3" w:rsidRDefault="001977F3" w:rsidP="00E57498">
            <w:pPr>
              <w:pStyle w:val="TAC"/>
              <w:rPr>
                <w:rFonts w:ascii="Calibri" w:hAnsi="Calibri"/>
                <w:sz w:val="16"/>
                <w:szCs w:val="16"/>
              </w:rPr>
            </w:pPr>
            <w:r>
              <w:rPr>
                <w:sz w:val="16"/>
                <w:szCs w:val="16"/>
              </w:rPr>
              <w:t>1 CCE</w:t>
            </w:r>
          </w:p>
        </w:tc>
        <w:tc>
          <w:tcPr>
            <w:tcW w:w="1164"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2FFA4B65" w14:textId="77777777" w:rsidR="001977F3" w:rsidRDefault="001977F3" w:rsidP="00E57498">
            <w:pPr>
              <w:pStyle w:val="TAC"/>
              <w:rPr>
                <w:rFonts w:ascii="Calibri" w:hAnsi="Calibri"/>
                <w:b/>
                <w:noProof/>
                <w:sz w:val="16"/>
                <w:szCs w:val="16"/>
              </w:rPr>
            </w:pPr>
            <w:r>
              <w:rPr>
                <w:sz w:val="16"/>
                <w:szCs w:val="16"/>
              </w:rPr>
              <w:t>2 CCEs</w:t>
            </w:r>
          </w:p>
        </w:tc>
        <w:tc>
          <w:tcPr>
            <w:tcW w:w="1041"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02B3DEE" w14:textId="77777777" w:rsidR="001977F3" w:rsidRDefault="001977F3" w:rsidP="00E57498">
            <w:pPr>
              <w:pStyle w:val="TAC"/>
              <w:rPr>
                <w:rFonts w:ascii="Calibri" w:hAnsi="Calibri"/>
                <w:b/>
                <w:noProof/>
                <w:sz w:val="16"/>
                <w:szCs w:val="16"/>
              </w:rPr>
            </w:pPr>
            <w:r>
              <w:rPr>
                <w:sz w:val="16"/>
                <w:szCs w:val="16"/>
              </w:rPr>
              <w:t>4 CCEs</w:t>
            </w:r>
          </w:p>
        </w:tc>
        <w:tc>
          <w:tcPr>
            <w:tcW w:w="1072"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5F39DF2" w14:textId="77777777" w:rsidR="001977F3" w:rsidRDefault="001977F3" w:rsidP="00E57498">
            <w:pPr>
              <w:pStyle w:val="TAC"/>
              <w:rPr>
                <w:rFonts w:ascii="Calibri" w:hAnsi="Calibri"/>
                <w:b/>
                <w:noProof/>
                <w:sz w:val="16"/>
                <w:szCs w:val="16"/>
              </w:rPr>
            </w:pPr>
            <w:r>
              <w:rPr>
                <w:sz w:val="16"/>
                <w:szCs w:val="16"/>
              </w:rPr>
              <w:t>8 CCEs</w:t>
            </w:r>
          </w:p>
        </w:tc>
      </w:tr>
      <w:tr w:rsidR="001977F3" w14:paraId="695AAE7C" w14:textId="77777777" w:rsidTr="0013522F">
        <w:trPr>
          <w:trHeight w:val="390"/>
        </w:trPr>
        <w:tc>
          <w:tcPr>
            <w:tcW w:w="210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829ABBE" w14:textId="77777777" w:rsidR="001977F3" w:rsidRDefault="001977F3" w:rsidP="00E57498">
            <w:pPr>
              <w:pStyle w:val="TAC"/>
              <w:rPr>
                <w:rFonts w:ascii="Calibri" w:hAnsi="Calibri"/>
                <w:b/>
                <w:noProof/>
                <w:sz w:val="16"/>
                <w:szCs w:val="16"/>
              </w:rPr>
            </w:pPr>
            <w:r>
              <w:rPr>
                <w:sz w:val="16"/>
                <w:szCs w:val="16"/>
              </w:rPr>
              <w:t>40 bits</w:t>
            </w:r>
          </w:p>
        </w:tc>
        <w:tc>
          <w:tcPr>
            <w:tcW w:w="938"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1AE8C8A" w14:textId="77777777" w:rsidR="001977F3" w:rsidRDefault="001977F3" w:rsidP="00E57498">
            <w:pPr>
              <w:pStyle w:val="TAC"/>
              <w:rPr>
                <w:rFonts w:ascii="Calibri" w:hAnsi="Calibri"/>
                <w:b/>
                <w:noProof/>
                <w:sz w:val="16"/>
                <w:szCs w:val="16"/>
              </w:rPr>
            </w:pPr>
            <w:r>
              <w:rPr>
                <w:sz w:val="16"/>
                <w:szCs w:val="16"/>
                <w:lang w:eastAsia="ko-KR"/>
              </w:rPr>
              <w:t>11</w:t>
            </w:r>
            <w:r>
              <w:rPr>
                <w:sz w:val="16"/>
                <w:szCs w:val="16"/>
              </w:rPr>
              <w:t xml:space="preserve"> (DMRS: 2RE/RB)</w:t>
            </w:r>
            <w:r>
              <w:rPr>
                <w:sz w:val="16"/>
                <w:szCs w:val="16"/>
              </w:rPr>
              <w:br/>
            </w:r>
            <w:r>
              <w:rPr>
                <w:sz w:val="16"/>
                <w:szCs w:val="16"/>
                <w:lang w:eastAsia="ko-KR"/>
              </w:rPr>
              <w:t>6.3</w:t>
            </w:r>
            <w:r>
              <w:rPr>
                <w:sz w:val="16"/>
                <w:szCs w:val="16"/>
              </w:rPr>
              <w:t xml:space="preserve"> (DMRS: 4RE/RB)</w:t>
            </w:r>
            <w:r>
              <w:rPr>
                <w:sz w:val="16"/>
                <w:szCs w:val="16"/>
              </w:rPr>
              <w:br/>
            </w:r>
            <w:r>
              <w:rPr>
                <w:sz w:val="16"/>
                <w:szCs w:val="16"/>
                <w:lang w:eastAsia="ko-KR"/>
              </w:rPr>
              <w:t>5.6</w:t>
            </w:r>
            <w:r>
              <w:rPr>
                <w:sz w:val="16"/>
                <w:szCs w:val="16"/>
              </w:rPr>
              <w:t xml:space="preserve"> (DMRS: 6RE/RB)</w:t>
            </w:r>
          </w:p>
        </w:tc>
        <w:tc>
          <w:tcPr>
            <w:tcW w:w="1164" w:type="dxa"/>
            <w:tcBorders>
              <w:top w:val="nil"/>
              <w:left w:val="nil"/>
              <w:bottom w:val="single" w:sz="8" w:space="0" w:color="000000"/>
              <w:right w:val="single" w:sz="8" w:space="0" w:color="000000"/>
            </w:tcBorders>
            <w:tcMar>
              <w:top w:w="15" w:type="dxa"/>
              <w:left w:w="108" w:type="dxa"/>
              <w:bottom w:w="0" w:type="dxa"/>
              <w:right w:w="108" w:type="dxa"/>
            </w:tcMar>
            <w:hideMark/>
          </w:tcPr>
          <w:p w14:paraId="40524EEB" w14:textId="77777777" w:rsidR="001977F3" w:rsidRDefault="001977F3" w:rsidP="00E57498">
            <w:pPr>
              <w:pStyle w:val="TAC"/>
              <w:rPr>
                <w:rFonts w:ascii="Calibri" w:hAnsi="Calibri"/>
                <w:b/>
                <w:noProof/>
                <w:sz w:val="16"/>
                <w:szCs w:val="16"/>
              </w:rPr>
            </w:pPr>
            <w:r>
              <w:rPr>
                <w:sz w:val="16"/>
                <w:szCs w:val="16"/>
                <w:lang w:eastAsia="ko-KR"/>
              </w:rPr>
              <w:t>5.4</w:t>
            </w:r>
            <w:r>
              <w:rPr>
                <w:sz w:val="16"/>
                <w:szCs w:val="16"/>
              </w:rPr>
              <w:t xml:space="preserve"> (DMRS: 2RE/RB)</w:t>
            </w:r>
            <w:r>
              <w:rPr>
                <w:sz w:val="16"/>
                <w:szCs w:val="16"/>
              </w:rPr>
              <w:br/>
            </w:r>
            <w:r>
              <w:rPr>
                <w:sz w:val="16"/>
                <w:szCs w:val="16"/>
                <w:lang w:eastAsia="ko-KR"/>
              </w:rPr>
              <w:t>2.8</w:t>
            </w:r>
            <w:r>
              <w:rPr>
                <w:sz w:val="16"/>
                <w:szCs w:val="16"/>
              </w:rPr>
              <w:t xml:space="preserve"> (DMRS: 4RE/RB)</w:t>
            </w:r>
            <w:r>
              <w:rPr>
                <w:sz w:val="16"/>
                <w:szCs w:val="16"/>
              </w:rPr>
              <w:br/>
            </w:r>
            <w:r>
              <w:rPr>
                <w:sz w:val="16"/>
                <w:szCs w:val="16"/>
                <w:lang w:eastAsia="ko-KR"/>
              </w:rPr>
              <w:t>2.1</w:t>
            </w:r>
            <w:r>
              <w:rPr>
                <w:sz w:val="16"/>
                <w:szCs w:val="16"/>
              </w:rPr>
              <w:t xml:space="preserve"> (DMRS: 6RE/RB)</w:t>
            </w:r>
          </w:p>
        </w:tc>
        <w:tc>
          <w:tcPr>
            <w:tcW w:w="1041" w:type="dxa"/>
            <w:tcBorders>
              <w:top w:val="nil"/>
              <w:left w:val="nil"/>
              <w:bottom w:val="single" w:sz="8" w:space="0" w:color="000000"/>
              <w:right w:val="single" w:sz="8" w:space="0" w:color="000000"/>
            </w:tcBorders>
            <w:tcMar>
              <w:top w:w="15" w:type="dxa"/>
              <w:left w:w="108" w:type="dxa"/>
              <w:bottom w:w="0" w:type="dxa"/>
              <w:right w:w="108" w:type="dxa"/>
            </w:tcMar>
            <w:hideMark/>
          </w:tcPr>
          <w:p w14:paraId="30AA5D78" w14:textId="77777777" w:rsidR="001977F3" w:rsidRDefault="001977F3" w:rsidP="00E57498">
            <w:pPr>
              <w:pStyle w:val="TAC"/>
              <w:rPr>
                <w:rFonts w:ascii="Calibri" w:hAnsi="Calibri"/>
                <w:b/>
                <w:noProof/>
                <w:sz w:val="16"/>
                <w:szCs w:val="16"/>
              </w:rPr>
            </w:pPr>
            <w:r>
              <w:rPr>
                <w:sz w:val="16"/>
                <w:szCs w:val="16"/>
                <w:lang w:eastAsia="ko-KR"/>
              </w:rPr>
              <w:t>3.0</w:t>
            </w:r>
            <w:r>
              <w:rPr>
                <w:sz w:val="16"/>
                <w:szCs w:val="16"/>
              </w:rPr>
              <w:t xml:space="preserve"> (DMRS: 2RE/RB)</w:t>
            </w:r>
            <w:r>
              <w:rPr>
                <w:sz w:val="16"/>
                <w:szCs w:val="16"/>
              </w:rPr>
              <w:br/>
            </w:r>
            <w:r>
              <w:rPr>
                <w:sz w:val="16"/>
                <w:szCs w:val="16"/>
                <w:lang w:eastAsia="ko-KR"/>
              </w:rPr>
              <w:t>0.7</w:t>
            </w:r>
            <w:r>
              <w:rPr>
                <w:sz w:val="16"/>
                <w:szCs w:val="16"/>
              </w:rPr>
              <w:t xml:space="preserve"> (DMRS: 4RE/RB)</w:t>
            </w:r>
            <w:r>
              <w:rPr>
                <w:sz w:val="16"/>
                <w:szCs w:val="16"/>
              </w:rPr>
              <w:br/>
            </w:r>
            <w:r>
              <w:rPr>
                <w:sz w:val="16"/>
                <w:szCs w:val="16"/>
                <w:lang w:eastAsia="ko-KR"/>
              </w:rPr>
              <w:t>0.1</w:t>
            </w:r>
            <w:r>
              <w:rPr>
                <w:sz w:val="16"/>
                <w:szCs w:val="16"/>
              </w:rPr>
              <w:t xml:space="preserve"> (DMRS: 6RE/RB)</w:t>
            </w:r>
          </w:p>
        </w:tc>
        <w:tc>
          <w:tcPr>
            <w:tcW w:w="1072" w:type="dxa"/>
            <w:tcBorders>
              <w:top w:val="nil"/>
              <w:left w:val="nil"/>
              <w:bottom w:val="single" w:sz="8" w:space="0" w:color="000000"/>
              <w:right w:val="single" w:sz="8" w:space="0" w:color="000000"/>
            </w:tcBorders>
            <w:tcMar>
              <w:top w:w="15" w:type="dxa"/>
              <w:left w:w="108" w:type="dxa"/>
              <w:bottom w:w="0" w:type="dxa"/>
              <w:right w:w="108" w:type="dxa"/>
            </w:tcMar>
            <w:hideMark/>
          </w:tcPr>
          <w:p w14:paraId="12D0A51B" w14:textId="77777777" w:rsidR="001977F3" w:rsidRDefault="001977F3" w:rsidP="00E57498">
            <w:pPr>
              <w:pStyle w:val="TAC"/>
              <w:rPr>
                <w:rFonts w:ascii="Calibri" w:hAnsi="Calibri"/>
                <w:b/>
                <w:noProof/>
                <w:sz w:val="16"/>
                <w:szCs w:val="16"/>
              </w:rPr>
            </w:pPr>
            <w:r>
              <w:rPr>
                <w:sz w:val="16"/>
                <w:szCs w:val="16"/>
                <w:lang w:eastAsia="ko-KR"/>
              </w:rPr>
              <w:t>0.6</w:t>
            </w:r>
            <w:r>
              <w:rPr>
                <w:sz w:val="16"/>
                <w:szCs w:val="16"/>
              </w:rPr>
              <w:t xml:space="preserve"> (DMRS: 2RE/RB)</w:t>
            </w:r>
            <w:r>
              <w:rPr>
                <w:sz w:val="16"/>
                <w:szCs w:val="16"/>
              </w:rPr>
              <w:br/>
              <w:t>-</w:t>
            </w:r>
            <w:r>
              <w:rPr>
                <w:sz w:val="16"/>
                <w:szCs w:val="16"/>
                <w:lang w:eastAsia="ko-KR"/>
              </w:rPr>
              <w:t>1.7</w:t>
            </w:r>
            <w:r>
              <w:rPr>
                <w:sz w:val="16"/>
                <w:szCs w:val="16"/>
              </w:rPr>
              <w:t xml:space="preserve"> (DMRS: 4RE/RB)</w:t>
            </w:r>
            <w:r>
              <w:rPr>
                <w:sz w:val="16"/>
                <w:szCs w:val="16"/>
              </w:rPr>
              <w:br/>
              <w:t>-</w:t>
            </w:r>
            <w:r>
              <w:rPr>
                <w:sz w:val="16"/>
                <w:szCs w:val="16"/>
                <w:lang w:eastAsia="ko-KR"/>
              </w:rPr>
              <w:t>2.6</w:t>
            </w:r>
            <w:r>
              <w:rPr>
                <w:sz w:val="16"/>
                <w:szCs w:val="16"/>
              </w:rPr>
              <w:t xml:space="preserve"> (DMRS: 6RE/RB)</w:t>
            </w:r>
          </w:p>
        </w:tc>
      </w:tr>
      <w:tr w:rsidR="001977F3" w14:paraId="1F0BEDD1" w14:textId="77777777" w:rsidTr="0013522F">
        <w:trPr>
          <w:trHeight w:val="390"/>
        </w:trPr>
        <w:tc>
          <w:tcPr>
            <w:tcW w:w="6318" w:type="dxa"/>
            <w:gridSpan w:val="5"/>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6E4B54B" w14:textId="77777777" w:rsidR="001977F3" w:rsidRDefault="001977F3" w:rsidP="00E57498">
            <w:pPr>
              <w:pStyle w:val="TAC"/>
              <w:rPr>
                <w:rFonts w:ascii="Calibri" w:hAnsi="Calibri"/>
                <w:b/>
                <w:noProof/>
                <w:sz w:val="16"/>
                <w:szCs w:val="16"/>
              </w:rPr>
            </w:pPr>
            <w:r>
              <w:rPr>
                <w:sz w:val="16"/>
                <w:szCs w:val="16"/>
              </w:rPr>
              <w:t>R1-162504 / Source 4</w:t>
            </w:r>
            <w:r>
              <w:rPr>
                <w:sz w:val="16"/>
                <w:szCs w:val="16"/>
              </w:rPr>
              <w:br/>
              <w:t>sPDCCH transmission using 36xAL REs except CRS resource (including DMRS resource)</w:t>
            </w:r>
            <w:r>
              <w:rPr>
                <w:sz w:val="16"/>
                <w:szCs w:val="16"/>
              </w:rPr>
              <w:br/>
            </w:r>
            <w:r>
              <w:rPr>
                <w:rFonts w:ascii="Calibri" w:hAnsi="Calibri"/>
                <w:sz w:val="16"/>
                <w:szCs w:val="16"/>
              </w:rPr>
              <w:t xml:space="preserve">distributed PRBs, </w:t>
            </w:r>
            <w:r>
              <w:rPr>
                <w:rFonts w:ascii="Calibri" w:hAnsi="Calibri"/>
                <w:sz w:val="16"/>
                <w:szCs w:val="16"/>
                <w:lang w:eastAsia="ko-KR"/>
              </w:rPr>
              <w:t xml:space="preserve">3 PRBs PRB bundling, </w:t>
            </w:r>
            <w:r>
              <w:rPr>
                <w:rFonts w:ascii="Calibri" w:hAnsi="Calibri"/>
                <w:sz w:val="16"/>
                <w:szCs w:val="16"/>
              </w:rPr>
              <w:t>7 symbol sPDCCH</w:t>
            </w:r>
          </w:p>
        </w:tc>
      </w:tr>
    </w:tbl>
    <w:p w14:paraId="27AF3029" w14:textId="77777777" w:rsidR="001977F3" w:rsidRPr="00C12D3F" w:rsidRDefault="001977F3" w:rsidP="001977F3"/>
    <w:p w14:paraId="06D76872" w14:textId="77777777" w:rsidR="001977F3" w:rsidRPr="003C6432" w:rsidRDefault="001977F3" w:rsidP="00E57498">
      <w:pPr>
        <w:pStyle w:val="Heading2"/>
      </w:pPr>
      <w:bookmarkStart w:id="7" w:name="_Toc323198846"/>
      <w:r w:rsidRPr="003C6432">
        <w:t>C</w:t>
      </w:r>
      <w:r>
        <w:t>3</w:t>
      </w:r>
      <w:r w:rsidRPr="003C6432">
        <w:tab/>
        <w:t xml:space="preserve">Link-level evaluation </w:t>
      </w:r>
      <w:r>
        <w:t>sPUSCH</w:t>
      </w:r>
      <w:bookmarkEnd w:id="7"/>
    </w:p>
    <w:p w14:paraId="10CE7ED6" w14:textId="77777777" w:rsidR="001977F3" w:rsidRDefault="001977F3" w:rsidP="00E57498">
      <w:pPr>
        <w:pStyle w:val="TH"/>
      </w:pPr>
      <w:r>
        <w:t>Table C3-1 EPA</w:t>
      </w:r>
      <w:r w:rsidRPr="00CD1AD7">
        <w:t>, 3 k</w:t>
      </w:r>
      <w:r>
        <w:t>m/h,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346"/>
        <w:gridCol w:w="1786"/>
        <w:gridCol w:w="1046"/>
        <w:gridCol w:w="1046"/>
        <w:gridCol w:w="1046"/>
        <w:gridCol w:w="1146"/>
      </w:tblGrid>
      <w:tr w:rsidR="001977F3" w14:paraId="6FE2F56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CE48BAB" w14:textId="77777777" w:rsidR="001977F3" w:rsidRDefault="001977F3" w:rsidP="00E57498">
            <w:pPr>
              <w:pStyle w:val="TAC"/>
            </w:pPr>
            <w:r>
              <w:t>SNR at 10% BLER</w:t>
            </w:r>
          </w:p>
          <w:p w14:paraId="46CEF43D"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CAF31"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994EA"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5B28BA1"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3894A"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6A1A4"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3EE8A" w14:textId="77777777" w:rsidR="001977F3" w:rsidRDefault="001977F3" w:rsidP="00E57498">
            <w:pPr>
              <w:pStyle w:val="TAC"/>
            </w:pPr>
            <w:r>
              <w:t xml:space="preserve">TTI length=14 </w:t>
            </w:r>
          </w:p>
        </w:tc>
      </w:tr>
      <w:tr w:rsidR="001977F3" w14:paraId="198BA8F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0EE59DF"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AA2D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446026C" w14:textId="77777777" w:rsidR="001977F3" w:rsidRDefault="001977F3" w:rsidP="00E57498">
            <w:pPr>
              <w:pStyle w:val="TAC"/>
            </w:pPr>
            <w:r w:rsidRPr="00E8394F">
              <w:t>2.69</w:t>
            </w:r>
            <w:r>
              <w:t xml:space="preserve"> dB</w:t>
            </w:r>
          </w:p>
          <w:p w14:paraId="6CD7CDCA" w14:textId="77777777"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14:paraId="2DFEA616" w14:textId="77777777" w:rsidR="001977F3" w:rsidRDefault="001977F3" w:rsidP="00E57498">
            <w:pPr>
              <w:pStyle w:val="TAC"/>
            </w:pPr>
            <w:r w:rsidRPr="00E8394F">
              <w:t>2.06</w:t>
            </w:r>
            <w:r>
              <w:t xml:space="preserve"> dB</w:t>
            </w:r>
          </w:p>
          <w:p w14:paraId="1D365C75" w14:textId="77777777"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14:paraId="4985AC66" w14:textId="77777777" w:rsidR="001977F3" w:rsidRDefault="001977F3" w:rsidP="00E57498">
            <w:pPr>
              <w:pStyle w:val="TAC"/>
            </w:pPr>
            <w:r w:rsidRPr="00E8394F">
              <w:t>1.89</w:t>
            </w:r>
            <w:r>
              <w:t xml:space="preserve"> dB</w:t>
            </w:r>
          </w:p>
          <w:p w14:paraId="2833B23A" w14:textId="77777777"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14:paraId="6249277F" w14:textId="77777777" w:rsidR="001977F3" w:rsidRDefault="001977F3" w:rsidP="00E57498">
            <w:pPr>
              <w:pStyle w:val="TAC"/>
            </w:pPr>
            <w:r w:rsidRPr="00E8394F">
              <w:t>1.84</w:t>
            </w:r>
            <w:r>
              <w:t xml:space="preserve"> dB</w:t>
            </w:r>
          </w:p>
          <w:p w14:paraId="2B7D1778" w14:textId="77777777"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vAlign w:val="center"/>
          </w:tcPr>
          <w:p w14:paraId="78FA1262" w14:textId="77777777" w:rsidR="001977F3" w:rsidRDefault="001977F3" w:rsidP="00E57498">
            <w:pPr>
              <w:pStyle w:val="TAC"/>
            </w:pPr>
            <w:r w:rsidRPr="00E8394F">
              <w:t>1.61</w:t>
            </w:r>
            <w:r>
              <w:t xml:space="preserve"> dB</w:t>
            </w:r>
          </w:p>
          <w:p w14:paraId="2CA037DB" w14:textId="77777777" w:rsidR="001977F3" w:rsidRPr="00E8394F" w:rsidRDefault="001977F3" w:rsidP="00E57498">
            <w:pPr>
              <w:pStyle w:val="TAC"/>
            </w:pPr>
            <w:r>
              <w:t>2.16 Mbps</w:t>
            </w:r>
          </w:p>
        </w:tc>
      </w:tr>
      <w:tr w:rsidR="001977F3" w14:paraId="31EBC07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DDD2455"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7913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E1BD27C" w14:textId="77777777" w:rsidR="001977F3" w:rsidRDefault="001977F3" w:rsidP="00E57498">
            <w:pPr>
              <w:pStyle w:val="TAC"/>
            </w:pPr>
            <w:r w:rsidRPr="00E8394F">
              <w:t>13.97</w:t>
            </w:r>
            <w:r>
              <w:t xml:space="preserve"> dB</w:t>
            </w:r>
          </w:p>
          <w:p w14:paraId="1C66CC85" w14:textId="77777777" w:rsidR="001977F3" w:rsidRPr="00E8394F" w:rsidRDefault="001977F3" w:rsidP="00E57498">
            <w:pPr>
              <w:pStyle w:val="TAC"/>
            </w:pPr>
            <w:r>
              <w:t>5.70 Mbps</w:t>
            </w:r>
          </w:p>
        </w:tc>
        <w:tc>
          <w:tcPr>
            <w:tcW w:w="0" w:type="auto"/>
            <w:tcBorders>
              <w:top w:val="outset" w:sz="6" w:space="0" w:color="auto"/>
              <w:left w:val="outset" w:sz="6" w:space="0" w:color="auto"/>
              <w:bottom w:val="outset" w:sz="6" w:space="0" w:color="auto"/>
              <w:right w:val="outset" w:sz="6" w:space="0" w:color="auto"/>
            </w:tcBorders>
          </w:tcPr>
          <w:p w14:paraId="2EC0CC41" w14:textId="77777777" w:rsidR="001977F3" w:rsidRDefault="001977F3" w:rsidP="00E57498">
            <w:pPr>
              <w:pStyle w:val="TAC"/>
            </w:pPr>
            <w:r w:rsidRPr="00E8394F">
              <w:t>13.79</w:t>
            </w:r>
            <w:r>
              <w:t xml:space="preserve"> dB</w:t>
            </w:r>
          </w:p>
          <w:p w14:paraId="3568AD76" w14:textId="77777777" w:rsidR="001977F3" w:rsidRDefault="001977F3" w:rsidP="00E57498">
            <w:pPr>
              <w:pStyle w:val="TAC"/>
            </w:pPr>
            <w:r>
              <w:t>7.56 Mbps</w:t>
            </w:r>
          </w:p>
          <w:p w14:paraId="0BD34529"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310FFB3" w14:textId="77777777" w:rsidR="001977F3" w:rsidRDefault="001977F3" w:rsidP="00E57498">
            <w:pPr>
              <w:pStyle w:val="TAC"/>
            </w:pPr>
            <w:r w:rsidRPr="00E8394F">
              <w:t>13.86</w:t>
            </w:r>
            <w:r>
              <w:t xml:space="preserve"> dB</w:t>
            </w:r>
          </w:p>
          <w:p w14:paraId="7E2E4CA4" w14:textId="77777777" w:rsidR="001977F3" w:rsidRPr="00E8394F" w:rsidRDefault="001977F3" w:rsidP="00E57498">
            <w:pPr>
              <w:pStyle w:val="TAC"/>
            </w:pPr>
            <w:r>
              <w:t>8.49 Mbps</w:t>
            </w:r>
          </w:p>
        </w:tc>
        <w:tc>
          <w:tcPr>
            <w:tcW w:w="0" w:type="auto"/>
            <w:tcBorders>
              <w:top w:val="outset" w:sz="6" w:space="0" w:color="auto"/>
              <w:left w:val="outset" w:sz="6" w:space="0" w:color="auto"/>
              <w:bottom w:val="outset" w:sz="6" w:space="0" w:color="auto"/>
              <w:right w:val="outset" w:sz="6" w:space="0" w:color="auto"/>
            </w:tcBorders>
          </w:tcPr>
          <w:p w14:paraId="513F2EE1" w14:textId="77777777" w:rsidR="001977F3" w:rsidRDefault="001977F3" w:rsidP="00E57498">
            <w:pPr>
              <w:pStyle w:val="TAC"/>
            </w:pPr>
            <w:r w:rsidRPr="00E8394F">
              <w:t>13.66</w:t>
            </w:r>
            <w:r>
              <w:t xml:space="preserve"> dB</w:t>
            </w:r>
          </w:p>
          <w:p w14:paraId="7FF65EF4" w14:textId="77777777" w:rsidR="001977F3" w:rsidRPr="00E8394F" w:rsidRDefault="001977F3" w:rsidP="00E57498">
            <w:pPr>
              <w:pStyle w:val="TAC"/>
            </w:pPr>
            <w:r>
              <w:t>9.72 Mbps</w:t>
            </w:r>
          </w:p>
        </w:tc>
        <w:tc>
          <w:tcPr>
            <w:tcW w:w="0" w:type="auto"/>
            <w:tcBorders>
              <w:top w:val="outset" w:sz="6" w:space="0" w:color="auto"/>
              <w:left w:val="outset" w:sz="6" w:space="0" w:color="auto"/>
              <w:bottom w:val="outset" w:sz="6" w:space="0" w:color="auto"/>
              <w:right w:val="outset" w:sz="6" w:space="0" w:color="auto"/>
            </w:tcBorders>
            <w:vAlign w:val="center"/>
          </w:tcPr>
          <w:p w14:paraId="29A5A217" w14:textId="77777777" w:rsidR="001977F3" w:rsidRDefault="001977F3" w:rsidP="00E57498">
            <w:pPr>
              <w:pStyle w:val="TAC"/>
            </w:pPr>
            <w:r w:rsidRPr="00E8394F">
              <w:t>13.63</w:t>
            </w:r>
            <w:r>
              <w:t xml:space="preserve"> dB</w:t>
            </w:r>
          </w:p>
          <w:p w14:paraId="5248121D" w14:textId="77777777" w:rsidR="001977F3" w:rsidRPr="00E8394F" w:rsidRDefault="001977F3" w:rsidP="00E57498">
            <w:pPr>
              <w:pStyle w:val="TAC"/>
            </w:pPr>
            <w:r>
              <w:t>9.72 Mbps</w:t>
            </w:r>
          </w:p>
        </w:tc>
      </w:tr>
      <w:tr w:rsidR="001977F3" w14:paraId="39B5DE0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C44996F"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F143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37824A0" w14:textId="77777777" w:rsidR="001977F3" w:rsidRDefault="001977F3" w:rsidP="00E57498">
            <w:pPr>
              <w:pStyle w:val="TAC"/>
            </w:pPr>
            <w:r w:rsidRPr="00E8394F">
              <w:t>20.94</w:t>
            </w:r>
            <w:r>
              <w:t xml:space="preserve"> dB</w:t>
            </w:r>
          </w:p>
          <w:p w14:paraId="6321FE5E" w14:textId="77777777" w:rsidR="001977F3" w:rsidRPr="00E8394F" w:rsidRDefault="001977F3" w:rsidP="00E57498">
            <w:pPr>
              <w:pStyle w:val="TAC"/>
            </w:pPr>
            <w:r>
              <w:t>9.42 Mbps</w:t>
            </w:r>
          </w:p>
        </w:tc>
        <w:tc>
          <w:tcPr>
            <w:tcW w:w="0" w:type="auto"/>
            <w:tcBorders>
              <w:top w:val="outset" w:sz="6" w:space="0" w:color="auto"/>
              <w:left w:val="outset" w:sz="6" w:space="0" w:color="auto"/>
              <w:bottom w:val="outset" w:sz="6" w:space="0" w:color="auto"/>
              <w:right w:val="outset" w:sz="6" w:space="0" w:color="auto"/>
            </w:tcBorders>
          </w:tcPr>
          <w:p w14:paraId="2A2839E3" w14:textId="77777777" w:rsidR="001977F3" w:rsidRDefault="001977F3" w:rsidP="00E57498">
            <w:pPr>
              <w:pStyle w:val="TAC"/>
            </w:pPr>
            <w:r w:rsidRPr="00E8394F">
              <w:t>20.81</w:t>
            </w:r>
            <w:r>
              <w:t xml:space="preserve"> dB</w:t>
            </w:r>
          </w:p>
          <w:p w14:paraId="644175DB" w14:textId="77777777" w:rsidR="001977F3" w:rsidRPr="00E8394F" w:rsidRDefault="001977F3" w:rsidP="00E57498">
            <w:pPr>
              <w:pStyle w:val="TAC"/>
            </w:pPr>
            <w:r>
              <w:t>12.60 Mbps</w:t>
            </w:r>
          </w:p>
        </w:tc>
        <w:tc>
          <w:tcPr>
            <w:tcW w:w="0" w:type="auto"/>
            <w:tcBorders>
              <w:top w:val="outset" w:sz="6" w:space="0" w:color="auto"/>
              <w:left w:val="outset" w:sz="6" w:space="0" w:color="auto"/>
              <w:bottom w:val="outset" w:sz="6" w:space="0" w:color="auto"/>
              <w:right w:val="outset" w:sz="6" w:space="0" w:color="auto"/>
            </w:tcBorders>
          </w:tcPr>
          <w:p w14:paraId="3E533BD5" w14:textId="77777777" w:rsidR="001977F3" w:rsidRDefault="001977F3" w:rsidP="00E57498">
            <w:pPr>
              <w:pStyle w:val="TAC"/>
            </w:pPr>
            <w:r w:rsidRPr="00E8394F">
              <w:t>20.80</w:t>
            </w:r>
            <w:r>
              <w:t xml:space="preserve"> dB</w:t>
            </w:r>
          </w:p>
          <w:p w14:paraId="1A2B3C17" w14:textId="77777777" w:rsidR="001977F3" w:rsidRPr="00E8394F" w:rsidRDefault="001977F3" w:rsidP="00E57498">
            <w:pPr>
              <w:pStyle w:val="TAC"/>
            </w:pPr>
            <w:r>
              <w:t>14.16 Mbps</w:t>
            </w:r>
          </w:p>
        </w:tc>
        <w:tc>
          <w:tcPr>
            <w:tcW w:w="0" w:type="auto"/>
            <w:tcBorders>
              <w:top w:val="outset" w:sz="6" w:space="0" w:color="auto"/>
              <w:left w:val="outset" w:sz="6" w:space="0" w:color="auto"/>
              <w:bottom w:val="outset" w:sz="6" w:space="0" w:color="auto"/>
              <w:right w:val="outset" w:sz="6" w:space="0" w:color="auto"/>
            </w:tcBorders>
          </w:tcPr>
          <w:p w14:paraId="07ACEC71" w14:textId="77777777" w:rsidR="001977F3" w:rsidRDefault="001977F3" w:rsidP="00E57498">
            <w:pPr>
              <w:pStyle w:val="TAC"/>
            </w:pPr>
            <w:r w:rsidRPr="00E8394F">
              <w:t>20.94</w:t>
            </w:r>
            <w:r>
              <w:t xml:space="preserve"> dB</w:t>
            </w:r>
          </w:p>
          <w:p w14:paraId="0FF7535E" w14:textId="77777777" w:rsidR="001977F3" w:rsidRPr="00E8394F" w:rsidRDefault="001977F3" w:rsidP="00E57498">
            <w:pPr>
              <w:pStyle w:val="TAC"/>
            </w:pPr>
            <w:r>
              <w:t>16.20 Mbps</w:t>
            </w:r>
          </w:p>
        </w:tc>
        <w:tc>
          <w:tcPr>
            <w:tcW w:w="0" w:type="auto"/>
            <w:tcBorders>
              <w:top w:val="outset" w:sz="6" w:space="0" w:color="auto"/>
              <w:left w:val="outset" w:sz="6" w:space="0" w:color="auto"/>
              <w:bottom w:val="outset" w:sz="6" w:space="0" w:color="auto"/>
              <w:right w:val="outset" w:sz="6" w:space="0" w:color="auto"/>
            </w:tcBorders>
            <w:vAlign w:val="center"/>
          </w:tcPr>
          <w:p w14:paraId="1E45E5FD" w14:textId="77777777" w:rsidR="001977F3" w:rsidRDefault="001977F3" w:rsidP="00E57498">
            <w:pPr>
              <w:pStyle w:val="TAC"/>
            </w:pPr>
            <w:r w:rsidRPr="00E8394F">
              <w:t>20.78</w:t>
            </w:r>
            <w:r>
              <w:t xml:space="preserve"> dB</w:t>
            </w:r>
          </w:p>
          <w:p w14:paraId="7A94CE28" w14:textId="77777777" w:rsidR="001977F3" w:rsidRPr="00E8394F" w:rsidRDefault="001977F3" w:rsidP="00E57498">
            <w:pPr>
              <w:pStyle w:val="TAC"/>
            </w:pPr>
            <w:r>
              <w:t>16.20 Mbps</w:t>
            </w:r>
          </w:p>
        </w:tc>
      </w:tr>
      <w:tr w:rsidR="001977F3" w14:paraId="32098AC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1137203" w14:textId="77777777" w:rsidR="001977F3" w:rsidRDefault="001977F3" w:rsidP="00E57498">
            <w:pPr>
              <w:pStyle w:val="TAC"/>
            </w:pPr>
            <w:r>
              <w:t>R1-163316 / Source 8</w:t>
            </w:r>
            <w:r>
              <w:br/>
              <w:t>DM-RS included in every TTI</w:t>
            </w:r>
          </w:p>
        </w:tc>
      </w:tr>
      <w:tr w:rsidR="001977F3" w14:paraId="70F0FB2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31E864F" w14:textId="77777777" w:rsidR="001977F3" w:rsidRDefault="001977F3" w:rsidP="00E57498">
            <w:pPr>
              <w:pStyle w:val="TAC"/>
            </w:pPr>
            <w:r>
              <w:t xml:space="preserve">SNR at 10% BLER </w:t>
            </w:r>
          </w:p>
          <w:p w14:paraId="35134224" w14:textId="77777777" w:rsidR="001977F3" w:rsidRDefault="001977F3" w:rsidP="00E57498">
            <w:pPr>
              <w:pStyle w:val="TAC"/>
            </w:pPr>
            <w: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D36D2"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CE4AA"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32D277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F2A82"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EC539"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1002F" w14:textId="77777777" w:rsidR="001977F3" w:rsidRDefault="001977F3" w:rsidP="00E57498">
            <w:pPr>
              <w:pStyle w:val="TAC"/>
            </w:pPr>
            <w:r>
              <w:t xml:space="preserve">TTI length=14 </w:t>
            </w:r>
          </w:p>
        </w:tc>
      </w:tr>
      <w:tr w:rsidR="001977F3" w:rsidRPr="00E8394F" w14:paraId="6046F10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7E07045"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FE43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6227044" w14:textId="77777777" w:rsidR="001977F3" w:rsidRDefault="001977F3" w:rsidP="00E57498">
            <w:pPr>
              <w:pStyle w:val="TAC"/>
            </w:pPr>
            <w:r w:rsidRPr="00E8394F">
              <w:t>2.43</w:t>
            </w:r>
            <w:r>
              <w:t xml:space="preserve"> dB</w:t>
            </w:r>
          </w:p>
          <w:p w14:paraId="62399E38" w14:textId="77777777" w:rsidR="001977F3" w:rsidRPr="00E8394F" w:rsidDel="00E52CD4" w:rsidRDefault="001977F3" w:rsidP="00E57498">
            <w:pPr>
              <w:pStyle w:val="TAC"/>
            </w:pPr>
            <w:r>
              <w:t>1.90 Mbps</w:t>
            </w:r>
          </w:p>
        </w:tc>
        <w:tc>
          <w:tcPr>
            <w:tcW w:w="0" w:type="auto"/>
            <w:tcBorders>
              <w:top w:val="outset" w:sz="6" w:space="0" w:color="auto"/>
              <w:left w:val="outset" w:sz="6" w:space="0" w:color="auto"/>
              <w:bottom w:val="outset" w:sz="6" w:space="0" w:color="auto"/>
              <w:right w:val="outset" w:sz="6" w:space="0" w:color="auto"/>
            </w:tcBorders>
          </w:tcPr>
          <w:p w14:paraId="5777A90D"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49D4858"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0ED0BAB"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0E585B2" w14:textId="77777777" w:rsidR="001977F3" w:rsidRPr="00E8394F" w:rsidRDefault="001977F3" w:rsidP="00E57498">
            <w:pPr>
              <w:pStyle w:val="TAC"/>
              <w:rPr>
                <w:b/>
                <w:noProof/>
                <w:sz w:val="22"/>
              </w:rPr>
            </w:pPr>
          </w:p>
        </w:tc>
      </w:tr>
      <w:tr w:rsidR="001977F3" w:rsidRPr="00E8394F" w14:paraId="6922C7A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C9A757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80AD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FE60E44" w14:textId="77777777" w:rsidR="001977F3" w:rsidRDefault="001977F3" w:rsidP="00E57498">
            <w:pPr>
              <w:pStyle w:val="TAC"/>
            </w:pPr>
            <w:r w:rsidRPr="00E8394F">
              <w:t>13.84</w:t>
            </w:r>
            <w:r>
              <w:t xml:space="preserve"> dB</w:t>
            </w:r>
          </w:p>
          <w:p w14:paraId="57BE06EA" w14:textId="77777777" w:rsidR="001977F3" w:rsidRPr="00E8394F" w:rsidDel="00E52CD4" w:rsidRDefault="001977F3" w:rsidP="00E57498">
            <w:pPr>
              <w:pStyle w:val="TAC"/>
            </w:pPr>
            <w:r>
              <w:t>8.52 Mbps</w:t>
            </w:r>
          </w:p>
        </w:tc>
        <w:tc>
          <w:tcPr>
            <w:tcW w:w="0" w:type="auto"/>
            <w:tcBorders>
              <w:top w:val="outset" w:sz="6" w:space="0" w:color="auto"/>
              <w:left w:val="outset" w:sz="6" w:space="0" w:color="auto"/>
              <w:bottom w:val="outset" w:sz="6" w:space="0" w:color="auto"/>
              <w:right w:val="outset" w:sz="6" w:space="0" w:color="auto"/>
            </w:tcBorders>
          </w:tcPr>
          <w:p w14:paraId="301C3266"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4C64267"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4EE50F9"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A514FB" w14:textId="77777777" w:rsidR="001977F3" w:rsidRPr="00E8394F" w:rsidRDefault="001977F3" w:rsidP="00E57498">
            <w:pPr>
              <w:pStyle w:val="TAC"/>
              <w:rPr>
                <w:b/>
                <w:noProof/>
                <w:sz w:val="22"/>
              </w:rPr>
            </w:pPr>
          </w:p>
        </w:tc>
      </w:tr>
      <w:tr w:rsidR="001977F3" w:rsidRPr="00E8394F" w14:paraId="339EBE3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65370FE"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2BA1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14A8523" w14:textId="77777777" w:rsidR="001977F3" w:rsidRDefault="001977F3" w:rsidP="00E57498">
            <w:pPr>
              <w:pStyle w:val="TAC"/>
            </w:pPr>
            <w:r w:rsidRPr="00E8394F">
              <w:t>20.88</w:t>
            </w:r>
            <w:r>
              <w:t xml:space="preserve"> dB</w:t>
            </w:r>
          </w:p>
          <w:p w14:paraId="42E255C6" w14:textId="77777777" w:rsidR="001977F3" w:rsidRPr="00E8394F" w:rsidDel="00E52CD4" w:rsidRDefault="001977F3" w:rsidP="00E57498">
            <w:pPr>
              <w:pStyle w:val="TAC"/>
            </w:pPr>
            <w:r>
              <w:t>14.18 Mbps</w:t>
            </w:r>
          </w:p>
        </w:tc>
        <w:tc>
          <w:tcPr>
            <w:tcW w:w="0" w:type="auto"/>
            <w:tcBorders>
              <w:top w:val="outset" w:sz="6" w:space="0" w:color="auto"/>
              <w:left w:val="outset" w:sz="6" w:space="0" w:color="auto"/>
              <w:bottom w:val="outset" w:sz="6" w:space="0" w:color="auto"/>
              <w:right w:val="outset" w:sz="6" w:space="0" w:color="auto"/>
            </w:tcBorders>
          </w:tcPr>
          <w:p w14:paraId="00016067"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FDC103B"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86785D8"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6869213" w14:textId="77777777" w:rsidR="001977F3" w:rsidRPr="00E8394F" w:rsidRDefault="001977F3" w:rsidP="00E57498">
            <w:pPr>
              <w:pStyle w:val="TAC"/>
              <w:rPr>
                <w:b/>
                <w:noProof/>
                <w:sz w:val="22"/>
              </w:rPr>
            </w:pPr>
          </w:p>
        </w:tc>
      </w:tr>
      <w:tr w:rsidR="001977F3" w14:paraId="341149DE"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6BF5141B" w14:textId="77777777" w:rsidR="001977F3" w:rsidRDefault="001977F3" w:rsidP="00E57498">
            <w:pPr>
              <w:pStyle w:val="TAC"/>
            </w:pPr>
            <w:r>
              <w:t>R1-163316 / Source 8</w:t>
            </w:r>
            <w:r>
              <w:br/>
              <w:t>DM-RS included in every second sTTI</w:t>
            </w:r>
          </w:p>
        </w:tc>
      </w:tr>
      <w:tr w:rsidR="001977F3" w14:paraId="63D0D7D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64B9F72" w14:textId="77777777" w:rsidR="001977F3" w:rsidRDefault="001977F3" w:rsidP="00E57498">
            <w:pPr>
              <w:pStyle w:val="TAC"/>
            </w:pPr>
            <w:r>
              <w:t>SNR at 10% BLER</w:t>
            </w:r>
          </w:p>
          <w:p w14:paraId="6E308B10"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3DCEC"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F2A2B"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31184B2" w14:textId="77777777" w:rsidR="001977F3" w:rsidRDefault="001977F3" w:rsidP="00E57498">
            <w:pPr>
              <w:pStyle w:val="TAC"/>
              <w:rPr>
                <w:rFonts w:asciiTheme="minorHAnsi" w:hAnsiTheme="minorHAnsi" w:cstheme="minorBidi"/>
                <w:sz w:val="22"/>
                <w:szCs w:val="22"/>
              </w:rPr>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C68AC"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85750"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A872E" w14:textId="77777777" w:rsidR="001977F3" w:rsidRDefault="001977F3" w:rsidP="00E57498">
            <w:pPr>
              <w:pStyle w:val="TAC"/>
            </w:pPr>
            <w:r>
              <w:t xml:space="preserve">TTI length=14 </w:t>
            </w:r>
          </w:p>
        </w:tc>
      </w:tr>
      <w:tr w:rsidR="001977F3" w:rsidRPr="00E8394F" w14:paraId="68CFA4B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DF5FF57"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1A67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46AFDDC" w14:textId="77777777" w:rsidR="001977F3" w:rsidRDefault="001977F3" w:rsidP="00E57498">
            <w:pPr>
              <w:pStyle w:val="TAC"/>
            </w:pPr>
            <w:r w:rsidRPr="00E8394F">
              <w:t>2.29</w:t>
            </w:r>
            <w:r>
              <w:t xml:space="preserve"> dB</w:t>
            </w:r>
          </w:p>
          <w:p w14:paraId="4799E5B2" w14:textId="77777777" w:rsidR="001977F3" w:rsidRPr="00E8394F" w:rsidDel="00E52CD4" w:rsidRDefault="001977F3" w:rsidP="00E57498">
            <w:pPr>
              <w:pStyle w:val="TAC"/>
            </w:pPr>
            <w:r>
              <w:t>2.11 Mbps</w:t>
            </w:r>
          </w:p>
        </w:tc>
        <w:tc>
          <w:tcPr>
            <w:tcW w:w="0" w:type="auto"/>
            <w:tcBorders>
              <w:top w:val="outset" w:sz="6" w:space="0" w:color="auto"/>
              <w:left w:val="outset" w:sz="6" w:space="0" w:color="auto"/>
              <w:bottom w:val="outset" w:sz="6" w:space="0" w:color="auto"/>
              <w:right w:val="outset" w:sz="6" w:space="0" w:color="auto"/>
            </w:tcBorders>
          </w:tcPr>
          <w:p w14:paraId="760DB268"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6822A55"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A9EBDBE"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6E20B13" w14:textId="77777777" w:rsidR="001977F3" w:rsidRPr="00E8394F" w:rsidRDefault="001977F3" w:rsidP="00E57498">
            <w:pPr>
              <w:pStyle w:val="TAC"/>
              <w:rPr>
                <w:b/>
                <w:noProof/>
                <w:sz w:val="22"/>
              </w:rPr>
            </w:pPr>
          </w:p>
        </w:tc>
      </w:tr>
      <w:tr w:rsidR="001977F3" w:rsidRPr="00E8394F" w14:paraId="5273F06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0EE6E34"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6681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ED3A108" w14:textId="77777777" w:rsidR="001977F3" w:rsidRDefault="001977F3" w:rsidP="00E57498">
            <w:pPr>
              <w:pStyle w:val="TAC"/>
            </w:pPr>
            <w:r w:rsidRPr="00E8394F">
              <w:t>13.83</w:t>
            </w:r>
            <w:r>
              <w:t xml:space="preserve"> dB</w:t>
            </w:r>
          </w:p>
          <w:p w14:paraId="27D58613" w14:textId="77777777" w:rsidR="001977F3" w:rsidRPr="00E8394F" w:rsidDel="00E52CD4" w:rsidRDefault="001977F3" w:rsidP="00E57498">
            <w:pPr>
              <w:pStyle w:val="TAC"/>
            </w:pPr>
            <w:r>
              <w:t>9.46 Mbps</w:t>
            </w:r>
          </w:p>
        </w:tc>
        <w:tc>
          <w:tcPr>
            <w:tcW w:w="0" w:type="auto"/>
            <w:tcBorders>
              <w:top w:val="outset" w:sz="6" w:space="0" w:color="auto"/>
              <w:left w:val="outset" w:sz="6" w:space="0" w:color="auto"/>
              <w:bottom w:val="outset" w:sz="6" w:space="0" w:color="auto"/>
              <w:right w:val="outset" w:sz="6" w:space="0" w:color="auto"/>
            </w:tcBorders>
          </w:tcPr>
          <w:p w14:paraId="45855C65"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8367233"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BC7CA65"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AAC638D" w14:textId="77777777" w:rsidR="001977F3" w:rsidRPr="00E8394F" w:rsidRDefault="001977F3" w:rsidP="00E57498">
            <w:pPr>
              <w:pStyle w:val="TAC"/>
              <w:rPr>
                <w:b/>
                <w:noProof/>
                <w:sz w:val="22"/>
              </w:rPr>
            </w:pPr>
          </w:p>
        </w:tc>
      </w:tr>
      <w:tr w:rsidR="001977F3" w:rsidRPr="00E8394F" w14:paraId="2AC5A24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4DAE454"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651D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22E9175" w14:textId="77777777" w:rsidR="001977F3" w:rsidRDefault="001977F3" w:rsidP="00E57498">
            <w:pPr>
              <w:pStyle w:val="TAC"/>
            </w:pPr>
            <w:r w:rsidRPr="00E8394F">
              <w:t>20.88</w:t>
            </w:r>
            <w:r>
              <w:t xml:space="preserve"> dB</w:t>
            </w:r>
          </w:p>
          <w:p w14:paraId="4F8EDBA4" w14:textId="77777777" w:rsidR="001977F3" w:rsidRPr="00E8394F" w:rsidDel="00E52CD4" w:rsidRDefault="001977F3" w:rsidP="00E57498">
            <w:pPr>
              <w:pStyle w:val="TAC"/>
            </w:pPr>
            <w:r>
              <w:t>15.75 Mbps</w:t>
            </w:r>
          </w:p>
        </w:tc>
        <w:tc>
          <w:tcPr>
            <w:tcW w:w="0" w:type="auto"/>
            <w:tcBorders>
              <w:top w:val="outset" w:sz="6" w:space="0" w:color="auto"/>
              <w:left w:val="outset" w:sz="6" w:space="0" w:color="auto"/>
              <w:bottom w:val="outset" w:sz="6" w:space="0" w:color="auto"/>
              <w:right w:val="outset" w:sz="6" w:space="0" w:color="auto"/>
            </w:tcBorders>
          </w:tcPr>
          <w:p w14:paraId="368D0DE1"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C5A3F69"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D3F94B6"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B38BD5E" w14:textId="77777777" w:rsidR="001977F3" w:rsidRPr="00E8394F" w:rsidRDefault="001977F3" w:rsidP="00E57498">
            <w:pPr>
              <w:pStyle w:val="TAC"/>
              <w:rPr>
                <w:b/>
                <w:noProof/>
                <w:sz w:val="22"/>
              </w:rPr>
            </w:pPr>
          </w:p>
        </w:tc>
      </w:tr>
      <w:tr w:rsidR="001977F3" w14:paraId="4CCABEF6"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AEF638B" w14:textId="77777777" w:rsidR="001977F3" w:rsidRDefault="001977F3" w:rsidP="00E57498">
            <w:pPr>
              <w:pStyle w:val="TAC"/>
            </w:pPr>
            <w:r>
              <w:t>R1-163316 / Source 8</w:t>
            </w:r>
            <w:r>
              <w:br/>
              <w:t>DM-RS included in third sTTI</w:t>
            </w:r>
          </w:p>
        </w:tc>
      </w:tr>
      <w:tr w:rsidR="001977F3" w14:paraId="710DFB5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90CB9C3" w14:textId="77777777" w:rsidR="001977F3" w:rsidRDefault="001977F3" w:rsidP="00E57498">
            <w:pPr>
              <w:pStyle w:val="TAC"/>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F31E1"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93584"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E36EC4F"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466FE"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0055F"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B0B51" w14:textId="77777777" w:rsidR="001977F3" w:rsidRDefault="001977F3" w:rsidP="00E57498">
            <w:pPr>
              <w:pStyle w:val="TAC"/>
            </w:pPr>
            <w:r>
              <w:t xml:space="preserve">TTI length=14 </w:t>
            </w:r>
          </w:p>
        </w:tc>
      </w:tr>
      <w:tr w:rsidR="001977F3" w:rsidRPr="005B51C5" w14:paraId="196ED62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0710FED"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CDBB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D06463C" w14:textId="77777777" w:rsidR="001977F3" w:rsidRPr="0066117A" w:rsidRDefault="00DA0BC2" w:rsidP="00E57498">
            <w:pPr>
              <w:pStyle w:val="TAC"/>
            </w:pPr>
            <w:r w:rsidRPr="00772087">
              <w:rPr>
                <w:lang w:eastAsia="ja-JP"/>
              </w:rPr>
              <w:t>2.05</w:t>
            </w:r>
            <w:r w:rsidR="001977F3">
              <w:rPr>
                <w:lang w:eastAsia="ja-JP"/>
              </w:rPr>
              <w:t xml:space="preserve"> dB</w:t>
            </w:r>
            <w:r w:rsidR="001977F3">
              <w:br/>
            </w:r>
            <w:r w:rsidR="001977F3">
              <w:rPr>
                <w:lang w:eastAsia="ja-JP"/>
              </w:rPr>
              <w:t>1.09 Mbps</w:t>
            </w:r>
          </w:p>
        </w:tc>
        <w:tc>
          <w:tcPr>
            <w:tcW w:w="0" w:type="auto"/>
            <w:tcBorders>
              <w:top w:val="outset" w:sz="6" w:space="0" w:color="auto"/>
              <w:left w:val="outset" w:sz="6" w:space="0" w:color="auto"/>
              <w:bottom w:val="outset" w:sz="6" w:space="0" w:color="auto"/>
              <w:right w:val="outset" w:sz="6" w:space="0" w:color="auto"/>
            </w:tcBorders>
            <w:vAlign w:val="center"/>
          </w:tcPr>
          <w:p w14:paraId="24C15992"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895ED90" w14:textId="77777777" w:rsidR="001977F3" w:rsidRPr="0066117A" w:rsidRDefault="001977F3" w:rsidP="00E57498">
            <w:pPr>
              <w:pStyle w:val="TAC"/>
            </w:pPr>
            <w:r>
              <w:rPr>
                <w:rFonts w:ascii="Calibri" w:hAnsi="Calibri" w:cs="Calibri"/>
                <w:color w:val="000000"/>
              </w:rPr>
              <w:t>1.95</w:t>
            </w:r>
            <w:r>
              <w:rPr>
                <w:lang w:eastAsia="ja-JP"/>
              </w:rPr>
              <w:t xml:space="preserve"> dB</w:t>
            </w:r>
            <w:r>
              <w:br/>
            </w:r>
            <w:r>
              <w:rPr>
                <w:lang w:eastAsia="ja-JP"/>
              </w:rPr>
              <w:t>1.82 Mbps</w:t>
            </w:r>
          </w:p>
        </w:tc>
        <w:tc>
          <w:tcPr>
            <w:tcW w:w="0" w:type="auto"/>
            <w:tcBorders>
              <w:top w:val="outset" w:sz="6" w:space="0" w:color="auto"/>
              <w:left w:val="outset" w:sz="6" w:space="0" w:color="auto"/>
              <w:bottom w:val="outset" w:sz="6" w:space="0" w:color="auto"/>
              <w:right w:val="outset" w:sz="6" w:space="0" w:color="auto"/>
            </w:tcBorders>
            <w:vAlign w:val="center"/>
          </w:tcPr>
          <w:p w14:paraId="1AC777A5" w14:textId="77777777" w:rsidR="001977F3" w:rsidRPr="0066117A" w:rsidRDefault="001977F3" w:rsidP="00E57498">
            <w:pPr>
              <w:pStyle w:val="TAC"/>
            </w:pPr>
            <w:r>
              <w:rPr>
                <w:rFonts w:ascii="Calibri" w:hAnsi="Calibri" w:cs="Calibri"/>
                <w:color w:val="000000"/>
              </w:rPr>
              <w:t>2.27</w:t>
            </w:r>
            <w:r>
              <w:rPr>
                <w:lang w:eastAsia="ja-JP"/>
              </w:rPr>
              <w:t xml:space="preserve"> dB</w:t>
            </w:r>
            <w:r>
              <w:br/>
            </w:r>
            <w:r>
              <w:rPr>
                <w:lang w:eastAsia="ja-JP"/>
              </w:rPr>
              <w:t>2.09 Mbps</w:t>
            </w:r>
          </w:p>
        </w:tc>
        <w:tc>
          <w:tcPr>
            <w:tcW w:w="0" w:type="auto"/>
            <w:tcBorders>
              <w:top w:val="outset" w:sz="6" w:space="0" w:color="auto"/>
              <w:left w:val="outset" w:sz="6" w:space="0" w:color="auto"/>
              <w:bottom w:val="outset" w:sz="6" w:space="0" w:color="auto"/>
              <w:right w:val="outset" w:sz="6" w:space="0" w:color="auto"/>
            </w:tcBorders>
            <w:vAlign w:val="center"/>
          </w:tcPr>
          <w:p w14:paraId="7145AF9C" w14:textId="77777777" w:rsidR="001977F3" w:rsidRPr="0066117A" w:rsidRDefault="001977F3" w:rsidP="00E57498">
            <w:pPr>
              <w:pStyle w:val="TAC"/>
            </w:pPr>
            <w:r>
              <w:rPr>
                <w:rFonts w:ascii="Calibri" w:hAnsi="Calibri" w:cs="Calibri"/>
                <w:color w:val="000000"/>
              </w:rPr>
              <w:t>2.19</w:t>
            </w:r>
            <w:r>
              <w:rPr>
                <w:lang w:eastAsia="ja-JP"/>
              </w:rPr>
              <w:t xml:space="preserve"> dB</w:t>
            </w:r>
            <w:r>
              <w:br/>
            </w:r>
            <w:r>
              <w:rPr>
                <w:lang w:eastAsia="ja-JP"/>
              </w:rPr>
              <w:t>2.13 Mbps</w:t>
            </w:r>
          </w:p>
        </w:tc>
      </w:tr>
      <w:tr w:rsidR="001977F3" w:rsidRPr="005B51C5" w14:paraId="4186206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C197D8A"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1F0E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4B37242" w14:textId="77777777" w:rsidR="001977F3" w:rsidRPr="0066117A" w:rsidRDefault="001977F3" w:rsidP="00E57498">
            <w:pPr>
              <w:pStyle w:val="TAC"/>
            </w:pPr>
            <w:r>
              <w:t>13.72</w:t>
            </w:r>
            <w:r>
              <w:rPr>
                <w:lang w:eastAsia="ja-JP"/>
              </w:rPr>
              <w:t xml:space="preserve"> dB</w:t>
            </w:r>
            <w:r>
              <w:br/>
            </w:r>
            <w:r>
              <w:rPr>
                <w:lang w:eastAsia="ja-JP"/>
              </w:rPr>
              <w:t>5.39 Mbps</w:t>
            </w:r>
          </w:p>
        </w:tc>
        <w:tc>
          <w:tcPr>
            <w:tcW w:w="0" w:type="auto"/>
            <w:tcBorders>
              <w:top w:val="outset" w:sz="6" w:space="0" w:color="auto"/>
              <w:left w:val="outset" w:sz="6" w:space="0" w:color="auto"/>
              <w:bottom w:val="outset" w:sz="6" w:space="0" w:color="auto"/>
              <w:right w:val="outset" w:sz="6" w:space="0" w:color="auto"/>
            </w:tcBorders>
            <w:vAlign w:val="center"/>
          </w:tcPr>
          <w:p w14:paraId="33332B7D"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D182843" w14:textId="77777777" w:rsidR="001977F3" w:rsidRPr="0066117A" w:rsidRDefault="001977F3" w:rsidP="00E57498">
            <w:pPr>
              <w:pStyle w:val="TAC"/>
            </w:pPr>
            <w:r>
              <w:t>13.72</w:t>
            </w:r>
            <w:r>
              <w:rPr>
                <w:lang w:eastAsia="ja-JP"/>
              </w:rPr>
              <w:t xml:space="preserve"> dB</w:t>
            </w:r>
            <w:r>
              <w:br/>
            </w:r>
            <w:r>
              <w:rPr>
                <w:lang w:eastAsia="ja-JP"/>
              </w:rPr>
              <w:t>8.05 Mbps</w:t>
            </w:r>
          </w:p>
        </w:tc>
        <w:tc>
          <w:tcPr>
            <w:tcW w:w="0" w:type="auto"/>
            <w:tcBorders>
              <w:top w:val="outset" w:sz="6" w:space="0" w:color="auto"/>
              <w:left w:val="outset" w:sz="6" w:space="0" w:color="auto"/>
              <w:bottom w:val="outset" w:sz="6" w:space="0" w:color="auto"/>
              <w:right w:val="outset" w:sz="6" w:space="0" w:color="auto"/>
            </w:tcBorders>
            <w:vAlign w:val="center"/>
          </w:tcPr>
          <w:p w14:paraId="32CD619D" w14:textId="77777777" w:rsidR="001977F3" w:rsidRPr="0066117A" w:rsidRDefault="001977F3" w:rsidP="00E57498">
            <w:pPr>
              <w:pStyle w:val="TAC"/>
            </w:pPr>
            <w:r>
              <w:t>13.69</w:t>
            </w:r>
            <w:r>
              <w:rPr>
                <w:lang w:eastAsia="ja-JP"/>
              </w:rPr>
              <w:t xml:space="preserve"> dB</w:t>
            </w:r>
            <w:r>
              <w:br/>
            </w:r>
            <w:r>
              <w:rPr>
                <w:lang w:eastAsia="ja-JP"/>
              </w:rPr>
              <w:t>9.52 Mbps</w:t>
            </w:r>
          </w:p>
        </w:tc>
        <w:tc>
          <w:tcPr>
            <w:tcW w:w="0" w:type="auto"/>
            <w:tcBorders>
              <w:top w:val="outset" w:sz="6" w:space="0" w:color="auto"/>
              <w:left w:val="outset" w:sz="6" w:space="0" w:color="auto"/>
              <w:bottom w:val="outset" w:sz="6" w:space="0" w:color="auto"/>
              <w:right w:val="outset" w:sz="6" w:space="0" w:color="auto"/>
            </w:tcBorders>
            <w:vAlign w:val="center"/>
          </w:tcPr>
          <w:p w14:paraId="0C26A49F" w14:textId="77777777" w:rsidR="001977F3" w:rsidRPr="0066117A" w:rsidRDefault="001977F3" w:rsidP="00E57498">
            <w:pPr>
              <w:pStyle w:val="TAC"/>
            </w:pPr>
            <w:r>
              <w:t>13.53</w:t>
            </w:r>
            <w:r>
              <w:rPr>
                <w:lang w:eastAsia="ja-JP"/>
              </w:rPr>
              <w:t xml:space="preserve"> dB</w:t>
            </w:r>
            <w:r>
              <w:br/>
            </w:r>
            <w:r>
              <w:rPr>
                <w:lang w:eastAsia="ja-JP"/>
              </w:rPr>
              <w:t>9.57 Mbps</w:t>
            </w:r>
          </w:p>
        </w:tc>
      </w:tr>
      <w:tr w:rsidR="001977F3" w:rsidRPr="005B51C5" w14:paraId="369C4DE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1961BE8"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9833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5EC09C9"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B4022F6"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68A0107"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7560BDB"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B11D81B" w14:textId="77777777" w:rsidR="001977F3" w:rsidRPr="005B51C5" w:rsidRDefault="001977F3" w:rsidP="00E57498">
            <w:pPr>
              <w:pStyle w:val="TAC"/>
              <w:rPr>
                <w:b/>
                <w:noProof/>
                <w:sz w:val="22"/>
              </w:rPr>
            </w:pPr>
          </w:p>
        </w:tc>
      </w:tr>
      <w:tr w:rsidR="001977F3" w14:paraId="4ED4C52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565D623" w14:textId="77777777" w:rsidR="001977F3" w:rsidRDefault="001977F3" w:rsidP="00E57498">
            <w:pPr>
              <w:pStyle w:val="TAC"/>
            </w:pPr>
            <w:r>
              <w:t>163401/ Source 13</w:t>
            </w:r>
            <w:r>
              <w:br/>
            </w:r>
          </w:p>
        </w:tc>
      </w:tr>
      <w:tr w:rsidR="001977F3" w14:paraId="3B1E839C"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9CF543" w14:textId="77777777" w:rsidR="001977F3" w:rsidRDefault="001977F3" w:rsidP="00E57498">
            <w:pPr>
              <w:pStyle w:val="TAC"/>
            </w:pPr>
            <w:r w:rsidRPr="007F51DC">
              <w:t xml:space="preserve">SNR at 10% BLER </w:t>
            </w:r>
          </w:p>
          <w:p w14:paraId="4779E1BB" w14:textId="77777777"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D5AD55" w14:textId="77777777"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676D06" w14:textId="77777777" w:rsidR="001977F3" w:rsidRPr="007F51DC" w:rsidRDefault="001977F3" w:rsidP="00E57498">
            <w:pPr>
              <w:pStyle w:val="TAC"/>
              <w:rPr>
                <w:rFonts w:ascii="Calibri" w:hAnsi="Calibri"/>
                <w:b/>
                <w:noProof/>
                <w:sz w:val="22"/>
              </w:rPr>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CE3C2B"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E73847"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66E2F7"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1E2281" w14:textId="77777777" w:rsidR="001977F3" w:rsidRDefault="001977F3" w:rsidP="00E57498">
            <w:pPr>
              <w:pStyle w:val="TAC"/>
              <w:rPr>
                <w:rFonts w:ascii="Calibri" w:hAnsi="Calibri"/>
                <w:b/>
                <w:noProof/>
                <w:sz w:val="22"/>
              </w:rPr>
            </w:pPr>
            <w:r>
              <w:t xml:space="preserve">TTI length=14 </w:t>
            </w:r>
          </w:p>
        </w:tc>
      </w:tr>
      <w:tr w:rsidR="001977F3" w14:paraId="146DEA86"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ABBBDC" w14:textId="77777777" w:rsidR="001977F3" w:rsidRPr="007F51DC" w:rsidRDefault="001977F3" w:rsidP="00E57498">
            <w:pPr>
              <w:pStyle w:val="TAC"/>
              <w:rPr>
                <w:rFonts w:ascii="Calibri" w:hAnsi="Calibri"/>
                <w:b/>
                <w:noProof/>
                <w:sz w:val="22"/>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52A5A4" w14:textId="77777777"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14A93955" w14:textId="77777777" w:rsidR="001977F3" w:rsidRDefault="001977F3" w:rsidP="00E57498">
            <w:pPr>
              <w:pStyle w:val="TAC"/>
            </w:pPr>
            <w:r>
              <w:t>4.67 dB</w:t>
            </w:r>
          </w:p>
          <w:p w14:paraId="3B092090" w14:textId="77777777" w:rsidR="001977F3" w:rsidRPr="000D4531"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8330502"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8540F9F"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BE7FDD6"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E01C1A0" w14:textId="77777777" w:rsidR="001977F3" w:rsidRDefault="001977F3" w:rsidP="00E57498">
            <w:pPr>
              <w:pStyle w:val="TAC"/>
              <w:rPr>
                <w:rFonts w:ascii="Calibri" w:hAnsi="Calibri"/>
                <w:b/>
                <w:noProof/>
                <w:sz w:val="22"/>
              </w:rPr>
            </w:pPr>
          </w:p>
        </w:tc>
      </w:tr>
      <w:tr w:rsidR="001977F3" w14:paraId="75E5F465"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CAD086" w14:textId="77777777"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AE8737" w14:textId="77777777"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3485F6FD" w14:textId="77777777" w:rsidR="001977F3" w:rsidRDefault="001977F3" w:rsidP="00E57498">
            <w:pPr>
              <w:pStyle w:val="TAC"/>
            </w:pPr>
            <w:r>
              <w:t>24.10 dB</w:t>
            </w:r>
          </w:p>
          <w:p w14:paraId="12610F9F" w14:textId="77777777" w:rsidR="001977F3" w:rsidRPr="000D4531" w:rsidRDefault="001977F3" w:rsidP="00E57498">
            <w:pPr>
              <w:pStyle w:val="TAC"/>
            </w:pPr>
            <w:r>
              <w:t>7. 60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0A0F3B8"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9B2B316" w14:textId="77777777"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78D1348"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A298528" w14:textId="77777777" w:rsidR="001977F3" w:rsidRDefault="001977F3" w:rsidP="00E57498">
            <w:pPr>
              <w:pStyle w:val="TAC"/>
              <w:rPr>
                <w:rFonts w:ascii="Calibri" w:hAnsi="Calibri"/>
                <w:b/>
                <w:noProof/>
                <w:sz w:val="22"/>
              </w:rPr>
            </w:pPr>
          </w:p>
        </w:tc>
      </w:tr>
      <w:tr w:rsidR="001977F3" w14:paraId="54DBFD49"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DDAE9F" w14:textId="77777777" w:rsidR="001977F3" w:rsidRDefault="001977F3" w:rsidP="00E57498">
            <w:pPr>
              <w:pStyle w:val="TAC"/>
              <w:rPr>
                <w:rFonts w:ascii="Calibri" w:hAnsi="Calibri"/>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80BAD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58CA2F8" w14:textId="77777777" w:rsidR="001977F3" w:rsidRPr="000D4531"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F54EE44"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8459AC4"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14F38E8"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746DEBE" w14:textId="77777777" w:rsidR="001977F3" w:rsidRDefault="001977F3" w:rsidP="00E57498">
            <w:pPr>
              <w:pStyle w:val="TAC"/>
              <w:rPr>
                <w:rFonts w:ascii="Calibri" w:hAnsi="Calibri"/>
                <w:b/>
                <w:noProof/>
                <w:sz w:val="22"/>
              </w:rPr>
            </w:pPr>
          </w:p>
        </w:tc>
      </w:tr>
      <w:tr w:rsidR="001977F3" w14:paraId="471B4F28"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690ABCB" w14:textId="77777777" w:rsidR="001977F3" w:rsidRPr="000D4531" w:rsidRDefault="001977F3" w:rsidP="00E57498">
            <w:pPr>
              <w:pStyle w:val="TAC"/>
            </w:pPr>
            <w:r w:rsidRPr="00E43029">
              <w:t>R1-163411</w:t>
            </w:r>
            <w:r>
              <w:t xml:space="preserve"> / Source 8</w:t>
            </w:r>
            <w:r>
              <w:br/>
              <w:t>Two UEs share the same DM-RS</w:t>
            </w:r>
          </w:p>
        </w:tc>
      </w:tr>
      <w:tr w:rsidR="001977F3" w14:paraId="3EAFD21B"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B88526" w14:textId="77777777" w:rsidR="001977F3" w:rsidRDefault="001977F3" w:rsidP="00E57498">
            <w:pPr>
              <w:pStyle w:val="TAC"/>
            </w:pPr>
            <w:r w:rsidRPr="007F51DC">
              <w:t xml:space="preserve">SNR at 10% BLER </w:t>
            </w:r>
          </w:p>
          <w:p w14:paraId="2AD8F7EB" w14:textId="77777777"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ABC89D" w14:textId="77777777"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3C0B7F" w14:textId="77777777" w:rsidR="001977F3" w:rsidRPr="000D4531" w:rsidRDefault="001977F3" w:rsidP="00E57498">
            <w:pPr>
              <w:pStyle w:val="TAC"/>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F91E685"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455EEC"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575F13"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E71F7C" w14:textId="77777777" w:rsidR="001977F3" w:rsidRDefault="001977F3" w:rsidP="00E57498">
            <w:pPr>
              <w:pStyle w:val="TAC"/>
              <w:rPr>
                <w:rFonts w:ascii="Calibri" w:hAnsi="Calibri"/>
                <w:b/>
                <w:noProof/>
                <w:sz w:val="22"/>
              </w:rPr>
            </w:pPr>
            <w:r>
              <w:t xml:space="preserve">TTI length=14 </w:t>
            </w:r>
          </w:p>
        </w:tc>
      </w:tr>
      <w:tr w:rsidR="001977F3" w14:paraId="091652BE"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1C2B99" w14:textId="77777777" w:rsidR="001977F3" w:rsidRPr="007F51DC" w:rsidRDefault="001977F3" w:rsidP="00E57498">
            <w:pPr>
              <w:pStyle w:val="TAC"/>
              <w:rPr>
                <w:rFonts w:ascii="Calibri" w:hAnsi="Calibri"/>
                <w:b/>
                <w:noProof/>
                <w:sz w:val="22"/>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C18BF6" w14:textId="77777777"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0D232E1E" w14:textId="77777777" w:rsidR="001977F3" w:rsidRDefault="001977F3" w:rsidP="00E57498">
            <w:pPr>
              <w:pStyle w:val="TAC"/>
            </w:pPr>
            <w:r w:rsidRPr="000D4531">
              <w:t>4.67</w:t>
            </w:r>
            <w:r>
              <w:t xml:space="preserve"> dB</w:t>
            </w:r>
          </w:p>
          <w:p w14:paraId="19ACEEE5" w14:textId="77777777" w:rsidR="001977F3" w:rsidRPr="000D4531"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A55914C"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FB3DCBC"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228071E"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4A5D62D" w14:textId="77777777" w:rsidR="001977F3" w:rsidRDefault="001977F3" w:rsidP="00E57498">
            <w:pPr>
              <w:pStyle w:val="TAC"/>
              <w:rPr>
                <w:rFonts w:ascii="Calibri" w:hAnsi="Calibri"/>
                <w:b/>
                <w:noProof/>
                <w:sz w:val="22"/>
              </w:rPr>
            </w:pPr>
          </w:p>
        </w:tc>
      </w:tr>
      <w:tr w:rsidR="001977F3" w14:paraId="660A9622"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71070F" w14:textId="77777777"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28A197" w14:textId="77777777"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28CC0136" w14:textId="77777777" w:rsidR="001977F3" w:rsidRDefault="001977F3" w:rsidP="00E57498">
            <w:pPr>
              <w:pStyle w:val="TAC"/>
            </w:pPr>
            <w:r>
              <w:t>-</w:t>
            </w:r>
          </w:p>
          <w:p w14:paraId="355748EA" w14:textId="77777777" w:rsidR="001977F3" w:rsidRPr="000D4531"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094F9BE"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E3DEBD5"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88CFCF5" w14:textId="77777777" w:rsidR="001977F3" w:rsidRDefault="001977F3" w:rsidP="00E57498">
            <w:pPr>
              <w:pStyle w:val="TAC"/>
              <w:rPr>
                <w:rFonts w:ascii="Calibri" w:hAnsi="Calibr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3D10DC8" w14:textId="77777777" w:rsidR="001977F3" w:rsidRDefault="001977F3" w:rsidP="00E57498">
            <w:pPr>
              <w:pStyle w:val="TAC"/>
              <w:rPr>
                <w:rFonts w:ascii="Calibri" w:hAnsi="Calibri"/>
                <w:b/>
                <w:noProof/>
                <w:sz w:val="22"/>
              </w:rPr>
            </w:pPr>
          </w:p>
        </w:tc>
      </w:tr>
      <w:tr w:rsidR="001977F3" w14:paraId="4DDCA11C"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2E8672"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E8930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35EA9DF"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1A7C0ED"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BA13A09"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33C4184"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9AA1B0D" w14:textId="77777777" w:rsidR="001977F3" w:rsidRDefault="001977F3" w:rsidP="00E57498">
            <w:pPr>
              <w:pStyle w:val="TAC"/>
              <w:rPr>
                <w:rFonts w:ascii="Calibri" w:hAnsi="Calibri"/>
                <w:b/>
                <w:noProof/>
                <w:sz w:val="22"/>
              </w:rPr>
            </w:pPr>
          </w:p>
        </w:tc>
      </w:tr>
      <w:tr w:rsidR="001977F3" w14:paraId="1B211525"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41D826B" w14:textId="77777777" w:rsidR="001977F3" w:rsidRPr="000D4531" w:rsidRDefault="001977F3" w:rsidP="00E57498">
            <w:pPr>
              <w:pStyle w:val="TAC"/>
            </w:pPr>
            <w:r w:rsidRPr="00E43029">
              <w:t>R1-163411</w:t>
            </w:r>
            <w:r>
              <w:t xml:space="preserve"> / Source 8</w:t>
            </w:r>
            <w:r>
              <w:br/>
              <w:t>Three UEs share the same DM-RS</w:t>
            </w:r>
          </w:p>
        </w:tc>
      </w:tr>
      <w:tr w:rsidR="001977F3" w14:paraId="2C82779F"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34F0D9" w14:textId="77777777" w:rsidR="001977F3" w:rsidRDefault="001977F3" w:rsidP="00E57498">
            <w:pPr>
              <w:pStyle w:val="TAC"/>
            </w:pPr>
            <w:r w:rsidRPr="007F51DC">
              <w:t xml:space="preserve">SNR at 10% BLER </w:t>
            </w:r>
          </w:p>
          <w:p w14:paraId="0D08AED2" w14:textId="77777777" w:rsidR="001977F3" w:rsidRPr="007F51DC" w:rsidRDefault="001977F3" w:rsidP="00E57498">
            <w:pPr>
              <w:pStyle w:val="TAC"/>
              <w:rPr>
                <w:rFonts w:ascii="Calibri" w:hAnsi="Calibri"/>
                <w:b/>
                <w:noProof/>
                <w:sz w:val="22"/>
              </w:rPr>
            </w:pPr>
            <w:r>
              <w:t>Throughput at 10% BLER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2756AD" w14:textId="77777777" w:rsidR="001977F3" w:rsidRPr="007F51DC" w:rsidRDefault="001977F3" w:rsidP="00E57498">
            <w:pPr>
              <w:pStyle w:val="TAC"/>
              <w:rPr>
                <w:rFonts w:ascii="Calibri" w:hAnsi="Calibri"/>
                <w:b/>
                <w:noProof/>
                <w:sz w:val="22"/>
              </w:rPr>
            </w:pPr>
            <w:r w:rsidRPr="007F51DC">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350103" w14:textId="77777777" w:rsidR="001977F3" w:rsidRPr="000D4531" w:rsidRDefault="001977F3" w:rsidP="00E57498">
            <w:pPr>
              <w:pStyle w:val="TAC"/>
            </w:pPr>
            <w:r w:rsidRPr="007F51DC">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74CBF2" w14:textId="77777777" w:rsidR="001977F3" w:rsidRPr="007F51DC" w:rsidRDefault="001977F3" w:rsidP="00E57498">
            <w:pPr>
              <w:pStyle w:val="TAC"/>
              <w:rPr>
                <w:rFonts w:ascii="Calibri" w:hAnsi="Calibri"/>
                <w:b/>
                <w:noProof/>
                <w:sz w:val="22"/>
              </w:rPr>
            </w:pPr>
            <w:r w:rsidRPr="007F51DC">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C0E67F"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57590D"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000311" w14:textId="77777777" w:rsidR="001977F3" w:rsidRDefault="001977F3" w:rsidP="00E57498">
            <w:pPr>
              <w:pStyle w:val="TAC"/>
              <w:rPr>
                <w:rFonts w:ascii="Calibri" w:hAnsi="Calibri"/>
                <w:b/>
                <w:noProof/>
                <w:sz w:val="22"/>
              </w:rPr>
            </w:pPr>
            <w:r>
              <w:t xml:space="preserve">TTI length=14 </w:t>
            </w:r>
          </w:p>
        </w:tc>
      </w:tr>
      <w:tr w:rsidR="001977F3" w14:paraId="5B0B14C4"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33DD70" w14:textId="77777777" w:rsidR="001977F3" w:rsidRPr="007F51DC" w:rsidRDefault="001977F3" w:rsidP="00E57498">
            <w:pPr>
              <w:pStyle w:val="TAC"/>
              <w:rPr>
                <w:rFonts w:ascii="Calibri" w:hAnsi="Calibri"/>
              </w:rPr>
            </w:pPr>
            <w:r w:rsidRPr="007F51DC">
              <w:t xml:space="preserve">QPSK r1/3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74C2E0E2" w14:textId="77777777"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733A3E14" w14:textId="77777777" w:rsidR="001977F3" w:rsidRDefault="001977F3" w:rsidP="00E57498">
            <w:pPr>
              <w:pStyle w:val="TAC"/>
            </w:pPr>
            <w:r>
              <w:t>5.26 dB</w:t>
            </w:r>
          </w:p>
          <w:p w14:paraId="1C6C6866" w14:textId="77777777" w:rsidR="001977F3" w:rsidRPr="000D4531" w:rsidRDefault="001977F3" w:rsidP="00E57498">
            <w:pPr>
              <w:pStyle w:val="TAC"/>
            </w:pPr>
            <w:r>
              <w:t>2. 02Mbps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05EDD086" w14:textId="77777777" w:rsidR="001977F3" w:rsidRPr="007F51DC"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F655264"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D167229"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12672B4" w14:textId="77777777" w:rsidR="001977F3" w:rsidRDefault="001977F3" w:rsidP="00E57498">
            <w:pPr>
              <w:pStyle w:val="TAC"/>
              <w:rPr>
                <w:rFonts w:ascii="Calibri" w:hAnsi="Calibri"/>
                <w:b/>
                <w:noProof/>
                <w:sz w:val="22"/>
              </w:rPr>
            </w:pPr>
          </w:p>
        </w:tc>
      </w:tr>
      <w:tr w:rsidR="001977F3" w14:paraId="5C1BF1C3"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2897F1" w14:textId="77777777" w:rsidR="001977F3" w:rsidRPr="007F51DC" w:rsidRDefault="001977F3" w:rsidP="00E57498">
            <w:pPr>
              <w:pStyle w:val="TAC"/>
              <w:rPr>
                <w:rFonts w:ascii="Calibri" w:hAnsi="Calibri"/>
                <w:b/>
                <w:noProof/>
                <w:sz w:val="22"/>
              </w:rPr>
            </w:pPr>
            <w:r w:rsidRPr="007F51DC">
              <w:t xml:space="preserve">16QAM r3/4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14:paraId="5759D23D" w14:textId="77777777" w:rsidR="001977F3" w:rsidRPr="007F51DC"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2BE35843" w14:textId="77777777" w:rsidR="001977F3" w:rsidRDefault="001977F3" w:rsidP="00E57498">
            <w:pPr>
              <w:pStyle w:val="TAC"/>
            </w:pPr>
            <w:r w:rsidRPr="000D4531">
              <w:t>-</w:t>
            </w:r>
          </w:p>
          <w:p w14:paraId="4BBDBD9C" w14:textId="77777777" w:rsidR="001977F3" w:rsidRPr="000D4531" w:rsidRDefault="001977F3" w:rsidP="00E57498">
            <w:pPr>
              <w:pStyle w:val="TAC"/>
            </w:pPr>
            <w:r>
              <w:t>-</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tcPr>
          <w:p w14:paraId="491FD726" w14:textId="77777777" w:rsidR="001977F3" w:rsidRPr="007F51DC"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58D9F99"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530A5C6"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65453B4" w14:textId="77777777" w:rsidR="001977F3" w:rsidRDefault="001977F3" w:rsidP="00E57498">
            <w:pPr>
              <w:pStyle w:val="TAC"/>
              <w:rPr>
                <w:rFonts w:ascii="Calibri" w:hAnsi="Calibri"/>
                <w:b/>
                <w:noProof/>
                <w:sz w:val="22"/>
              </w:rPr>
            </w:pPr>
          </w:p>
        </w:tc>
      </w:tr>
      <w:tr w:rsidR="001977F3" w14:paraId="5FE753BE"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16A9B8"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79D68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C28CFD8"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4BA453F"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8FF4912"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4A30073" w14:textId="77777777" w:rsidR="001977F3" w:rsidRDefault="001977F3" w:rsidP="00E57498">
            <w:pPr>
              <w:pStyle w:val="TAC"/>
              <w:rPr>
                <w:rFonts w:ascii="Calibri" w:hAnsi="Calibri"/>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C54E522" w14:textId="77777777" w:rsidR="001977F3" w:rsidRDefault="001977F3" w:rsidP="00E57498">
            <w:pPr>
              <w:pStyle w:val="TAC"/>
              <w:rPr>
                <w:rFonts w:ascii="Calibri" w:hAnsi="Calibri"/>
                <w:b/>
                <w:noProof/>
                <w:sz w:val="22"/>
              </w:rPr>
            </w:pPr>
          </w:p>
        </w:tc>
      </w:tr>
      <w:tr w:rsidR="001977F3" w14:paraId="2018445F"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848CBF" w14:textId="77777777" w:rsidR="001977F3" w:rsidRPr="000D4531" w:rsidRDefault="001977F3" w:rsidP="00E57498">
            <w:pPr>
              <w:pStyle w:val="TAC"/>
            </w:pPr>
            <w:r w:rsidRPr="00E43029">
              <w:t>R1-163411</w:t>
            </w:r>
            <w:r>
              <w:t xml:space="preserve"> / Source 8</w:t>
            </w:r>
            <w:r>
              <w:br/>
              <w:t>Four UEs share the same DM-RS</w:t>
            </w:r>
          </w:p>
        </w:tc>
      </w:tr>
      <w:tr w:rsidR="001977F3" w14:paraId="510E9F26"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03A0D7" w14:textId="77777777"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3E3803"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F7B81D" w14:textId="77777777" w:rsidR="001977F3" w:rsidRPr="000D4531"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5EEF06" w14:textId="77777777" w:rsidR="001977F3" w:rsidRPr="000D4531"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04A5BF" w14:textId="77777777"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57983B" w14:textId="77777777" w:rsidR="001977F3" w:rsidRPr="000D4531"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77F569" w14:textId="77777777" w:rsidR="001977F3" w:rsidRDefault="001977F3" w:rsidP="00E57498">
            <w:pPr>
              <w:pStyle w:val="TAC"/>
              <w:rPr>
                <w:rFonts w:ascii="Calibri" w:hAnsi="Calibri"/>
                <w:b/>
                <w:noProof/>
                <w:sz w:val="22"/>
              </w:rPr>
            </w:pPr>
            <w:r>
              <w:t xml:space="preserve">TTI length=14 </w:t>
            </w:r>
          </w:p>
        </w:tc>
      </w:tr>
      <w:tr w:rsidR="001977F3" w:rsidRPr="00641E0D" w14:paraId="4DBFAE24"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FC651F"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C03AD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A9D349F" w14:textId="77777777" w:rsidR="001977F3" w:rsidRDefault="001977F3" w:rsidP="00E57498">
            <w:pPr>
              <w:pStyle w:val="TAC"/>
              <w:rPr>
                <w:rFonts w:ascii="Calibri" w:hAnsi="Calibri"/>
                <w:b/>
                <w:noProof/>
                <w:sz w:val="22"/>
              </w:rPr>
            </w:pPr>
            <w:r>
              <w:rPr>
                <w:lang w:val="sv-SE"/>
              </w:rPr>
              <w:t>0.35 dB</w:t>
            </w:r>
          </w:p>
          <w:p w14:paraId="7BF8A9A6" w14:textId="77777777" w:rsidR="001977F3" w:rsidRPr="000D4531" w:rsidRDefault="001977F3" w:rsidP="00E57498">
            <w:pPr>
              <w:pStyle w:val="TAC"/>
            </w:pPr>
            <w:r>
              <w:rPr>
                <w:lang w:val="sv-SE"/>
              </w:rPr>
              <w:t>0.90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D91491B" w14:textId="77777777" w:rsidR="001977F3" w:rsidRDefault="001977F3" w:rsidP="00E57498">
            <w:pPr>
              <w:pStyle w:val="TAC"/>
              <w:rPr>
                <w:rFonts w:ascii="Calibri" w:hAnsi="Calibri"/>
                <w:b/>
                <w:noProof/>
                <w:sz w:val="22"/>
              </w:rPr>
            </w:pPr>
            <w:r>
              <w:rPr>
                <w:lang w:val="sv-SE"/>
              </w:rPr>
              <w:t>0.56 dB</w:t>
            </w:r>
          </w:p>
          <w:p w14:paraId="19AE57C5" w14:textId="77777777" w:rsidR="001977F3" w:rsidRPr="000D4531" w:rsidRDefault="001977F3" w:rsidP="00E57498">
            <w:pPr>
              <w:pStyle w:val="TAC"/>
            </w:pPr>
            <w:r>
              <w:rPr>
                <w:lang w:val="sv-SE"/>
              </w:rPr>
              <w:t>1.37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069D491" w14:textId="77777777" w:rsidR="001977F3" w:rsidRDefault="001977F3" w:rsidP="00E57498">
            <w:pPr>
              <w:pStyle w:val="TAC"/>
              <w:rPr>
                <w:rFonts w:ascii="Calibri" w:hAnsi="Calibri"/>
                <w:b/>
                <w:noProof/>
                <w:sz w:val="22"/>
              </w:rPr>
            </w:pPr>
            <w:r>
              <w:rPr>
                <w:lang w:val="sv-SE"/>
              </w:rPr>
              <w:t>0.57 dB</w:t>
            </w:r>
          </w:p>
          <w:p w14:paraId="070C9AC4" w14:textId="77777777" w:rsidR="001977F3" w:rsidRPr="000D4531" w:rsidRDefault="001977F3" w:rsidP="00E57498">
            <w:pPr>
              <w:pStyle w:val="TAC"/>
            </w:pPr>
            <w:r>
              <w:rPr>
                <w:lang w:val="sv-SE"/>
              </w:rPr>
              <w:t>1.58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99A0DC0" w14:textId="77777777" w:rsidR="001977F3" w:rsidRDefault="001977F3" w:rsidP="00E57498">
            <w:pPr>
              <w:pStyle w:val="TAC"/>
              <w:rPr>
                <w:rFonts w:ascii="Calibri" w:hAnsi="Calibri"/>
                <w:b/>
                <w:noProof/>
                <w:sz w:val="22"/>
              </w:rPr>
            </w:pPr>
            <w:r>
              <w:rPr>
                <w:lang w:val="sv-SE"/>
              </w:rPr>
              <w:t>0.56 dB</w:t>
            </w:r>
          </w:p>
          <w:p w14:paraId="760E293B" w14:textId="77777777" w:rsidR="001977F3" w:rsidRPr="000D4531" w:rsidRDefault="001977F3" w:rsidP="00E57498">
            <w:pPr>
              <w:pStyle w:val="TAC"/>
            </w:pPr>
            <w:r>
              <w:rPr>
                <w:lang w:val="sv-SE"/>
              </w:rPr>
              <w:t>1.85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850BC44" w14:textId="77777777" w:rsidR="001977F3" w:rsidRDefault="001977F3" w:rsidP="00E57498">
            <w:pPr>
              <w:pStyle w:val="TAC"/>
              <w:rPr>
                <w:rFonts w:ascii="Calibri" w:hAnsi="Calibri"/>
                <w:b/>
                <w:noProof/>
                <w:sz w:val="22"/>
              </w:rPr>
            </w:pPr>
            <w:r>
              <w:rPr>
                <w:lang w:val="sv-SE"/>
              </w:rPr>
              <w:t>0.78 dB</w:t>
            </w:r>
          </w:p>
          <w:p w14:paraId="6C532BAE" w14:textId="77777777" w:rsidR="001977F3" w:rsidRPr="000D4531" w:rsidRDefault="001977F3" w:rsidP="00E57498">
            <w:pPr>
              <w:pStyle w:val="TAC"/>
            </w:pPr>
            <w:r>
              <w:rPr>
                <w:lang w:val="sv-SE"/>
              </w:rPr>
              <w:t>1.99 Mbps</w:t>
            </w:r>
          </w:p>
        </w:tc>
      </w:tr>
      <w:tr w:rsidR="001977F3" w:rsidRPr="00641E0D" w14:paraId="7759EE67"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8885B3"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7E101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43B7FE5" w14:textId="77777777" w:rsidR="001977F3" w:rsidRDefault="001977F3" w:rsidP="00E57498">
            <w:pPr>
              <w:pStyle w:val="TAC"/>
              <w:rPr>
                <w:rFonts w:ascii="Calibri" w:hAnsi="Calibri"/>
                <w:b/>
                <w:noProof/>
                <w:sz w:val="22"/>
              </w:rPr>
            </w:pPr>
            <w:r>
              <w:rPr>
                <w:lang w:val="sv-SE"/>
              </w:rPr>
              <w:t>13.11 dB</w:t>
            </w:r>
          </w:p>
          <w:p w14:paraId="39A6499C" w14:textId="77777777" w:rsidR="001977F3" w:rsidRPr="000D4531" w:rsidRDefault="001977F3" w:rsidP="00E57498">
            <w:pPr>
              <w:pStyle w:val="TAC"/>
            </w:pPr>
            <w:r>
              <w:rPr>
                <w:lang w:val="sv-SE"/>
              </w:rPr>
              <w:t>5.28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62C235" w14:textId="77777777" w:rsidR="001977F3" w:rsidRDefault="001977F3" w:rsidP="00E57498">
            <w:pPr>
              <w:pStyle w:val="TAC"/>
              <w:rPr>
                <w:rFonts w:ascii="Calibri" w:hAnsi="Calibri"/>
                <w:b/>
                <w:noProof/>
                <w:sz w:val="22"/>
              </w:rPr>
            </w:pPr>
            <w:r>
              <w:rPr>
                <w:lang w:val="sv-SE"/>
              </w:rPr>
              <w:t>13.30 dB</w:t>
            </w:r>
          </w:p>
          <w:p w14:paraId="56C1519B" w14:textId="77777777" w:rsidR="001977F3" w:rsidRPr="000D4531" w:rsidRDefault="001977F3" w:rsidP="00E57498">
            <w:pPr>
              <w:pStyle w:val="TAC"/>
            </w:pPr>
            <w:r>
              <w:rPr>
                <w:lang w:val="sv-SE"/>
              </w:rPr>
              <w:t>7.27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16485CB" w14:textId="77777777" w:rsidR="001977F3" w:rsidRDefault="001977F3" w:rsidP="00E57498">
            <w:pPr>
              <w:pStyle w:val="TAC"/>
              <w:rPr>
                <w:rFonts w:ascii="Calibri" w:hAnsi="Calibri"/>
                <w:b/>
                <w:noProof/>
                <w:sz w:val="22"/>
              </w:rPr>
            </w:pPr>
            <w:r>
              <w:rPr>
                <w:lang w:val="sv-SE"/>
              </w:rPr>
              <w:t>13.25 dB</w:t>
            </w:r>
          </w:p>
          <w:p w14:paraId="186D9876" w14:textId="77777777" w:rsidR="001977F3" w:rsidRPr="000D4531" w:rsidRDefault="001977F3" w:rsidP="00E57498">
            <w:pPr>
              <w:pStyle w:val="TAC"/>
            </w:pPr>
            <w:r>
              <w:rPr>
                <w:lang w:val="sv-SE"/>
              </w:rPr>
              <w:t>8.17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F7EA6EE" w14:textId="77777777" w:rsidR="001977F3" w:rsidRDefault="001977F3" w:rsidP="00E57498">
            <w:pPr>
              <w:pStyle w:val="TAC"/>
              <w:rPr>
                <w:rFonts w:ascii="Calibri" w:hAnsi="Calibri"/>
                <w:b/>
                <w:noProof/>
                <w:sz w:val="22"/>
              </w:rPr>
            </w:pPr>
            <w:r>
              <w:rPr>
                <w:lang w:val="sv-SE"/>
              </w:rPr>
              <w:t>13.12 dB</w:t>
            </w:r>
          </w:p>
          <w:p w14:paraId="78D6DDE9" w14:textId="77777777" w:rsidR="001977F3" w:rsidRPr="000D4531" w:rsidRDefault="001977F3" w:rsidP="00E57498">
            <w:pPr>
              <w:pStyle w:val="TAC"/>
            </w:pPr>
            <w:r>
              <w:rPr>
                <w:lang w:val="sv-SE"/>
              </w:rPr>
              <w:t>9.27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0C3199" w14:textId="77777777" w:rsidR="001977F3" w:rsidRDefault="001977F3" w:rsidP="00E57498">
            <w:pPr>
              <w:pStyle w:val="TAC"/>
              <w:rPr>
                <w:rFonts w:ascii="Calibri" w:hAnsi="Calibri"/>
                <w:b/>
                <w:noProof/>
                <w:sz w:val="22"/>
              </w:rPr>
            </w:pPr>
            <w:r>
              <w:rPr>
                <w:lang w:val="sv-SE"/>
              </w:rPr>
              <w:t>13.60 dB</w:t>
            </w:r>
          </w:p>
          <w:p w14:paraId="7CD7A175" w14:textId="77777777" w:rsidR="001977F3" w:rsidRPr="000D4531" w:rsidRDefault="001977F3" w:rsidP="00E57498">
            <w:pPr>
              <w:pStyle w:val="TAC"/>
            </w:pPr>
            <w:r>
              <w:rPr>
                <w:lang w:val="sv-SE"/>
              </w:rPr>
              <w:t>9.58 Mbps</w:t>
            </w:r>
          </w:p>
        </w:tc>
      </w:tr>
      <w:tr w:rsidR="001977F3" w:rsidRPr="00641E0D" w14:paraId="02A2E7E0"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1BCAA5"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3A051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DE130F2" w14:textId="77777777" w:rsidR="001977F3" w:rsidRDefault="001977F3" w:rsidP="00E57498">
            <w:pPr>
              <w:pStyle w:val="TAC"/>
              <w:rPr>
                <w:rFonts w:ascii="Calibri" w:hAnsi="Calibri"/>
                <w:b/>
                <w:noProof/>
                <w:sz w:val="22"/>
              </w:rPr>
            </w:pPr>
            <w:r>
              <w:rPr>
                <w:lang w:val="sv-SE"/>
              </w:rPr>
              <w:t>21.02 dB</w:t>
            </w:r>
          </w:p>
          <w:p w14:paraId="331F909A" w14:textId="77777777" w:rsidR="001977F3" w:rsidRPr="000D4531" w:rsidRDefault="001977F3" w:rsidP="00E57498">
            <w:pPr>
              <w:pStyle w:val="TAC"/>
            </w:pPr>
            <w:r>
              <w:rPr>
                <w:lang w:val="sv-SE"/>
              </w:rPr>
              <w:t>9.32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CFB31DF" w14:textId="77777777" w:rsidR="001977F3" w:rsidRDefault="001977F3" w:rsidP="00E57498">
            <w:pPr>
              <w:pStyle w:val="TAC"/>
              <w:rPr>
                <w:rFonts w:ascii="Calibri" w:hAnsi="Calibri"/>
                <w:b/>
                <w:noProof/>
                <w:sz w:val="22"/>
              </w:rPr>
            </w:pPr>
            <w:r>
              <w:rPr>
                <w:lang w:val="sv-SE"/>
              </w:rPr>
              <w:t>21.00 dB</w:t>
            </w:r>
          </w:p>
          <w:p w14:paraId="2BB50E41" w14:textId="77777777" w:rsidR="001977F3" w:rsidRPr="000D4531" w:rsidRDefault="001977F3" w:rsidP="00E57498">
            <w:pPr>
              <w:pStyle w:val="TAC"/>
            </w:pPr>
            <w:r>
              <w:rPr>
                <w:lang w:val="sv-SE"/>
              </w:rPr>
              <w:t>12.53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BF0B013" w14:textId="77777777" w:rsidR="001977F3" w:rsidRDefault="001977F3" w:rsidP="00E57498">
            <w:pPr>
              <w:pStyle w:val="TAC"/>
              <w:rPr>
                <w:rFonts w:ascii="Calibri" w:hAnsi="Calibri"/>
              </w:rPr>
            </w:pPr>
            <w:r>
              <w:rPr>
                <w:lang w:val="sv-SE"/>
              </w:rPr>
              <w:t>20.69 dB</w:t>
            </w:r>
          </w:p>
          <w:p w14:paraId="3B9FA849" w14:textId="77777777" w:rsidR="001977F3" w:rsidRPr="000D4531" w:rsidRDefault="001977F3" w:rsidP="00E57498">
            <w:pPr>
              <w:pStyle w:val="TAC"/>
            </w:pPr>
            <w:r>
              <w:rPr>
                <w:lang w:val="sv-SE"/>
              </w:rPr>
              <w:t>13.81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707DB1F" w14:textId="77777777" w:rsidR="001977F3" w:rsidRDefault="001977F3" w:rsidP="00E57498">
            <w:pPr>
              <w:pStyle w:val="TAC"/>
              <w:rPr>
                <w:rFonts w:ascii="Calibri" w:hAnsi="Calibri"/>
                <w:b/>
                <w:noProof/>
                <w:sz w:val="22"/>
              </w:rPr>
            </w:pPr>
            <w:r>
              <w:rPr>
                <w:lang w:val="sv-SE"/>
              </w:rPr>
              <w:t>20.84 dB</w:t>
            </w:r>
          </w:p>
          <w:p w14:paraId="036E35F7" w14:textId="77777777" w:rsidR="001977F3" w:rsidRPr="000D4531" w:rsidRDefault="001977F3" w:rsidP="00E57498">
            <w:pPr>
              <w:pStyle w:val="TAC"/>
            </w:pPr>
            <w:r>
              <w:rPr>
                <w:lang w:val="sv-SE"/>
              </w:rPr>
              <w:t>15.75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6190864" w14:textId="77777777" w:rsidR="001977F3" w:rsidRDefault="001977F3" w:rsidP="00E57498">
            <w:pPr>
              <w:pStyle w:val="TAC"/>
              <w:rPr>
                <w:rFonts w:ascii="Calibri" w:hAnsi="Calibri"/>
                <w:b/>
                <w:noProof/>
                <w:sz w:val="22"/>
              </w:rPr>
            </w:pPr>
            <w:r>
              <w:rPr>
                <w:lang w:val="sv-SE"/>
              </w:rPr>
              <w:t>21.65 dB</w:t>
            </w:r>
          </w:p>
          <w:p w14:paraId="7963BEFD" w14:textId="77777777" w:rsidR="001977F3" w:rsidRPr="000D4531" w:rsidRDefault="001977F3" w:rsidP="00E57498">
            <w:pPr>
              <w:pStyle w:val="TAC"/>
            </w:pPr>
            <w:r>
              <w:rPr>
                <w:lang w:val="sv-SE"/>
              </w:rPr>
              <w:t>16.47 Mbps</w:t>
            </w:r>
          </w:p>
        </w:tc>
      </w:tr>
      <w:tr w:rsidR="001977F3" w:rsidRPr="00641E0D" w14:paraId="076CDC8C"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EA62882" w14:textId="77777777" w:rsidR="001977F3" w:rsidRPr="000D4531" w:rsidRDefault="001977F3" w:rsidP="00E57498">
            <w:pPr>
              <w:pStyle w:val="TAC"/>
            </w:pPr>
            <w:r>
              <w:t>R1-163820 / SOURCE 4</w:t>
            </w:r>
            <w:r>
              <w:br/>
              <w:t>DM-RS included in every TTI</w:t>
            </w:r>
          </w:p>
        </w:tc>
      </w:tr>
      <w:tr w:rsidR="001977F3" w:rsidRPr="00641E0D" w14:paraId="7F997DD4"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559EC1" w14:textId="77777777"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B83F49"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060A006" w14:textId="77777777" w:rsidR="001977F3" w:rsidRPr="000D4531"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E7CB1E" w14:textId="77777777" w:rsidR="001977F3" w:rsidRPr="000D4531"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67F592" w14:textId="77777777"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44BA4E" w14:textId="77777777" w:rsidR="001977F3" w:rsidRPr="000D4531"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AC1B20" w14:textId="77777777" w:rsidR="001977F3" w:rsidRPr="000D4531" w:rsidRDefault="001977F3" w:rsidP="00E57498">
            <w:pPr>
              <w:pStyle w:val="TAC"/>
            </w:pPr>
            <w:r>
              <w:t xml:space="preserve">TTI length=14 </w:t>
            </w:r>
          </w:p>
        </w:tc>
      </w:tr>
      <w:tr w:rsidR="001977F3" w:rsidRPr="00641E0D" w14:paraId="2E38C906"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7D1ABD"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778DB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848324" w14:textId="77777777" w:rsidR="001977F3" w:rsidRPr="000D4531"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7A7D7DE"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D1126AE" w14:textId="77777777" w:rsidR="001977F3" w:rsidRDefault="001977F3" w:rsidP="00E57498">
            <w:pPr>
              <w:pStyle w:val="TAC"/>
            </w:pPr>
            <w:r>
              <w:t>0.58 dB</w:t>
            </w:r>
          </w:p>
          <w:p w14:paraId="4605C28B" w14:textId="77777777" w:rsidR="001977F3" w:rsidRPr="000D4531" w:rsidRDefault="001977F3" w:rsidP="00E57498">
            <w:pPr>
              <w:pStyle w:val="TAC"/>
            </w:pPr>
            <w:r>
              <w:rPr>
                <w:lang w:val="sv-SE"/>
              </w:rPr>
              <w:t>1.58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052689"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EA44004" w14:textId="77777777" w:rsidR="001977F3" w:rsidRPr="000D4531" w:rsidRDefault="001977F3" w:rsidP="00E57498">
            <w:pPr>
              <w:pStyle w:val="TAC"/>
              <w:rPr>
                <w:b/>
                <w:noProof/>
                <w:sz w:val="22"/>
              </w:rPr>
            </w:pPr>
          </w:p>
        </w:tc>
      </w:tr>
      <w:tr w:rsidR="001977F3" w:rsidRPr="00641E0D" w14:paraId="2BF26D4B"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84B07D"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7385E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EE598C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922252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F7A7D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0EE2A0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BCE7F32" w14:textId="77777777" w:rsidR="001977F3" w:rsidRPr="000D4531" w:rsidRDefault="001977F3" w:rsidP="00E57498">
            <w:pPr>
              <w:pStyle w:val="TAC"/>
              <w:rPr>
                <w:b/>
                <w:noProof/>
                <w:sz w:val="22"/>
              </w:rPr>
            </w:pPr>
          </w:p>
        </w:tc>
      </w:tr>
      <w:tr w:rsidR="001977F3" w14:paraId="2143B30E"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579EB5"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702BA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448158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6E2CF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C0BD0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2217F1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A14F68F" w14:textId="77777777" w:rsidR="001977F3" w:rsidRDefault="001977F3" w:rsidP="00E57498">
            <w:pPr>
              <w:pStyle w:val="TAC"/>
              <w:rPr>
                <w:b/>
                <w:noProof/>
                <w:sz w:val="22"/>
              </w:rPr>
            </w:pPr>
          </w:p>
        </w:tc>
      </w:tr>
      <w:tr w:rsidR="001977F3" w14:paraId="47BD111F"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38D12A" w14:textId="77777777" w:rsidR="001977F3" w:rsidRDefault="001977F3" w:rsidP="00E57498">
            <w:pPr>
              <w:pStyle w:val="TAC"/>
              <w:rPr>
                <w:rFonts w:ascii="Calibri" w:hAnsi="Calibri"/>
                <w:b/>
                <w:noProof/>
                <w:sz w:val="22"/>
              </w:rPr>
            </w:pPr>
            <w:r>
              <w:t>R1-163820 / SOURCE 4</w:t>
            </w:r>
            <w:r>
              <w:br/>
              <w:t>Two UEs share the same DM-RS</w:t>
            </w:r>
          </w:p>
        </w:tc>
      </w:tr>
      <w:tr w:rsidR="001977F3" w14:paraId="10D8A0B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B46BC70" w14:textId="77777777" w:rsidR="001977F3" w:rsidRDefault="001977F3" w:rsidP="00E57498">
            <w:pPr>
              <w:pStyle w:val="TAC"/>
            </w:pPr>
            <w:r>
              <w:t>SNR at 10% BLER</w:t>
            </w:r>
          </w:p>
          <w:p w14:paraId="23B7D6ED"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D0B73"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D345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97CAC5E"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D5AAD"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C9875"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192C7" w14:textId="77777777" w:rsidR="001977F3" w:rsidRDefault="001977F3" w:rsidP="00E57498">
            <w:pPr>
              <w:pStyle w:val="TAC"/>
            </w:pPr>
            <w:r>
              <w:t xml:space="preserve">TTI length=14 </w:t>
            </w:r>
          </w:p>
        </w:tc>
      </w:tr>
      <w:tr w:rsidR="001977F3" w:rsidRPr="00E8394F" w14:paraId="40FA3B9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199ED02"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65AD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F77C045" w14:textId="77777777" w:rsidR="001977F3" w:rsidRDefault="001977F3" w:rsidP="00E57498">
            <w:pPr>
              <w:pStyle w:val="TAC"/>
            </w:pPr>
            <w:r>
              <w:t>1.37 dB</w:t>
            </w:r>
          </w:p>
          <w:p w14:paraId="301812ED" w14:textId="77777777" w:rsidR="001977F3" w:rsidRPr="00E8394F" w:rsidRDefault="001977F3" w:rsidP="00E57498">
            <w:pPr>
              <w:pStyle w:val="TAC"/>
            </w:pPr>
            <w:r>
              <w:t>1.02 Mbps</w:t>
            </w:r>
          </w:p>
        </w:tc>
        <w:tc>
          <w:tcPr>
            <w:tcW w:w="0" w:type="auto"/>
            <w:tcBorders>
              <w:top w:val="outset" w:sz="6" w:space="0" w:color="auto"/>
              <w:left w:val="outset" w:sz="6" w:space="0" w:color="auto"/>
              <w:bottom w:val="outset" w:sz="6" w:space="0" w:color="auto"/>
              <w:right w:val="outset" w:sz="6" w:space="0" w:color="auto"/>
            </w:tcBorders>
          </w:tcPr>
          <w:p w14:paraId="269ACB51" w14:textId="77777777" w:rsidR="001977F3" w:rsidRDefault="001977F3" w:rsidP="00E57498">
            <w:pPr>
              <w:pStyle w:val="TAC"/>
            </w:pPr>
            <w:r>
              <w:t>1.36 dB</w:t>
            </w:r>
          </w:p>
          <w:p w14:paraId="1B76A544" w14:textId="77777777" w:rsidR="001977F3" w:rsidRPr="00E8394F" w:rsidRDefault="001977F3" w:rsidP="00E57498">
            <w:pPr>
              <w:pStyle w:val="TAC"/>
            </w:pPr>
            <w:r>
              <w:t>1.45 Mbps</w:t>
            </w:r>
          </w:p>
        </w:tc>
        <w:tc>
          <w:tcPr>
            <w:tcW w:w="0" w:type="auto"/>
            <w:tcBorders>
              <w:top w:val="outset" w:sz="6" w:space="0" w:color="auto"/>
              <w:left w:val="outset" w:sz="6" w:space="0" w:color="auto"/>
              <w:bottom w:val="outset" w:sz="6" w:space="0" w:color="auto"/>
              <w:right w:val="outset" w:sz="6" w:space="0" w:color="auto"/>
            </w:tcBorders>
          </w:tcPr>
          <w:p w14:paraId="31AED614" w14:textId="77777777" w:rsidR="001977F3" w:rsidRDefault="001977F3" w:rsidP="00E57498">
            <w:pPr>
              <w:pStyle w:val="TAC"/>
            </w:pPr>
            <w:r>
              <w:t>1.36 dB</w:t>
            </w:r>
          </w:p>
          <w:p w14:paraId="1B5795D5" w14:textId="77777777" w:rsidR="001977F3" w:rsidRPr="00E8394F" w:rsidRDefault="001977F3" w:rsidP="00E57498">
            <w:pPr>
              <w:pStyle w:val="TAC"/>
            </w:pPr>
            <w:r>
              <w:t>1.67 Mbps</w:t>
            </w:r>
          </w:p>
        </w:tc>
        <w:tc>
          <w:tcPr>
            <w:tcW w:w="0" w:type="auto"/>
            <w:tcBorders>
              <w:top w:val="outset" w:sz="6" w:space="0" w:color="auto"/>
              <w:left w:val="outset" w:sz="6" w:space="0" w:color="auto"/>
              <w:bottom w:val="outset" w:sz="6" w:space="0" w:color="auto"/>
              <w:right w:val="outset" w:sz="6" w:space="0" w:color="auto"/>
            </w:tcBorders>
          </w:tcPr>
          <w:p w14:paraId="0A1BDAAF" w14:textId="77777777" w:rsidR="001977F3" w:rsidRDefault="001977F3" w:rsidP="00E57498">
            <w:pPr>
              <w:pStyle w:val="TAC"/>
            </w:pPr>
            <w:r>
              <w:t>1.37 dB</w:t>
            </w:r>
          </w:p>
          <w:p w14:paraId="69A117EE" w14:textId="77777777" w:rsidR="001977F3" w:rsidRPr="00E8394F" w:rsidRDefault="001977F3" w:rsidP="00E57498">
            <w:pPr>
              <w:pStyle w:val="TAC"/>
            </w:pPr>
            <w:r>
              <w:t>1.98 Mbps</w:t>
            </w:r>
          </w:p>
        </w:tc>
        <w:tc>
          <w:tcPr>
            <w:tcW w:w="0" w:type="auto"/>
            <w:tcBorders>
              <w:top w:val="outset" w:sz="6" w:space="0" w:color="auto"/>
              <w:left w:val="outset" w:sz="6" w:space="0" w:color="auto"/>
              <w:bottom w:val="outset" w:sz="6" w:space="0" w:color="auto"/>
              <w:right w:val="outset" w:sz="6" w:space="0" w:color="auto"/>
            </w:tcBorders>
            <w:vAlign w:val="center"/>
          </w:tcPr>
          <w:p w14:paraId="641FF3AE" w14:textId="77777777" w:rsidR="001977F3" w:rsidRDefault="001977F3" w:rsidP="00E57498">
            <w:pPr>
              <w:pStyle w:val="TAC"/>
            </w:pPr>
            <w:r>
              <w:t>1.35 dB</w:t>
            </w:r>
          </w:p>
          <w:p w14:paraId="38D43B78" w14:textId="77777777" w:rsidR="001977F3" w:rsidRPr="00E8394F" w:rsidRDefault="001977F3" w:rsidP="00E57498">
            <w:pPr>
              <w:pStyle w:val="TAC"/>
            </w:pPr>
            <w:r>
              <w:t>2.01 Mbps</w:t>
            </w:r>
          </w:p>
        </w:tc>
      </w:tr>
      <w:tr w:rsidR="001977F3" w:rsidRPr="00E8394F" w14:paraId="18398BA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ACCF741"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66BE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6D751D8" w14:textId="77777777" w:rsidR="001977F3" w:rsidRDefault="001977F3" w:rsidP="00E57498">
            <w:pPr>
              <w:pStyle w:val="TAC"/>
            </w:pPr>
            <w:r>
              <w:t>13.6 dB</w:t>
            </w:r>
          </w:p>
          <w:p w14:paraId="7D6B90C6" w14:textId="77777777" w:rsidR="001977F3" w:rsidRPr="00E8394F" w:rsidRDefault="001977F3" w:rsidP="00E57498">
            <w:pPr>
              <w:pStyle w:val="TAC"/>
            </w:pPr>
            <w:r>
              <w:t>5.43 Mbps</w:t>
            </w:r>
          </w:p>
        </w:tc>
        <w:tc>
          <w:tcPr>
            <w:tcW w:w="0" w:type="auto"/>
            <w:tcBorders>
              <w:top w:val="outset" w:sz="6" w:space="0" w:color="auto"/>
              <w:left w:val="outset" w:sz="6" w:space="0" w:color="auto"/>
              <w:bottom w:val="outset" w:sz="6" w:space="0" w:color="auto"/>
              <w:right w:val="outset" w:sz="6" w:space="0" w:color="auto"/>
            </w:tcBorders>
          </w:tcPr>
          <w:p w14:paraId="229DFCCF" w14:textId="77777777" w:rsidR="001977F3" w:rsidRDefault="001977F3" w:rsidP="00E57498">
            <w:pPr>
              <w:pStyle w:val="TAC"/>
            </w:pPr>
            <w:r>
              <w:t>13.7 dB</w:t>
            </w:r>
          </w:p>
          <w:p w14:paraId="21F854DD" w14:textId="77777777" w:rsidR="001977F3" w:rsidRDefault="001977F3" w:rsidP="00E57498">
            <w:pPr>
              <w:pStyle w:val="TAC"/>
            </w:pPr>
            <w:r>
              <w:t>7.35 Mbps</w:t>
            </w:r>
          </w:p>
          <w:p w14:paraId="4EDC5696"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5F28A16" w14:textId="77777777" w:rsidR="001977F3" w:rsidRDefault="001977F3" w:rsidP="00E57498">
            <w:pPr>
              <w:pStyle w:val="TAC"/>
            </w:pPr>
            <w:r>
              <w:t>14.1 dB</w:t>
            </w:r>
          </w:p>
          <w:p w14:paraId="74A866C6" w14:textId="77777777" w:rsidR="001977F3" w:rsidRPr="00E8394F" w:rsidRDefault="001977F3" w:rsidP="00E57498">
            <w:pPr>
              <w:pStyle w:val="TAC"/>
            </w:pPr>
            <w:r>
              <w:t>8.32 Mbps</w:t>
            </w:r>
          </w:p>
        </w:tc>
        <w:tc>
          <w:tcPr>
            <w:tcW w:w="0" w:type="auto"/>
            <w:tcBorders>
              <w:top w:val="outset" w:sz="6" w:space="0" w:color="auto"/>
              <w:left w:val="outset" w:sz="6" w:space="0" w:color="auto"/>
              <w:bottom w:val="outset" w:sz="6" w:space="0" w:color="auto"/>
              <w:right w:val="outset" w:sz="6" w:space="0" w:color="auto"/>
            </w:tcBorders>
          </w:tcPr>
          <w:p w14:paraId="7B7BB2A3" w14:textId="77777777" w:rsidR="001977F3" w:rsidRDefault="001977F3" w:rsidP="00E57498">
            <w:pPr>
              <w:pStyle w:val="TAC"/>
            </w:pPr>
            <w:r>
              <w:t>14.3 dB</w:t>
            </w:r>
          </w:p>
          <w:p w14:paraId="53810908" w14:textId="77777777" w:rsidR="001977F3" w:rsidRPr="00E8394F" w:rsidRDefault="001977F3" w:rsidP="00E57498">
            <w:pPr>
              <w:pStyle w:val="TAC"/>
            </w:pPr>
            <w:r>
              <w:t>9.51 Mbps</w:t>
            </w:r>
          </w:p>
        </w:tc>
        <w:tc>
          <w:tcPr>
            <w:tcW w:w="0" w:type="auto"/>
            <w:tcBorders>
              <w:top w:val="outset" w:sz="6" w:space="0" w:color="auto"/>
              <w:left w:val="outset" w:sz="6" w:space="0" w:color="auto"/>
              <w:bottom w:val="outset" w:sz="6" w:space="0" w:color="auto"/>
              <w:right w:val="outset" w:sz="6" w:space="0" w:color="auto"/>
            </w:tcBorders>
            <w:vAlign w:val="center"/>
          </w:tcPr>
          <w:p w14:paraId="18444E74" w14:textId="77777777" w:rsidR="001977F3" w:rsidRDefault="001977F3" w:rsidP="00E57498">
            <w:pPr>
              <w:pStyle w:val="TAC"/>
            </w:pPr>
            <w:r>
              <w:t>13.9 dB</w:t>
            </w:r>
          </w:p>
          <w:p w14:paraId="0F8263C1" w14:textId="77777777" w:rsidR="001977F3" w:rsidRPr="00E8394F" w:rsidRDefault="001977F3" w:rsidP="00E57498">
            <w:pPr>
              <w:pStyle w:val="TAC"/>
            </w:pPr>
            <w:r>
              <w:t>9.57 Mbps</w:t>
            </w:r>
          </w:p>
        </w:tc>
      </w:tr>
      <w:tr w:rsidR="001977F3" w:rsidRPr="00E8394F" w14:paraId="1525037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2AF4368"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9E06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DE26706" w14:textId="77777777" w:rsidR="001977F3" w:rsidRDefault="001977F3" w:rsidP="00E57498">
            <w:pPr>
              <w:pStyle w:val="TAC"/>
            </w:pPr>
            <w:r>
              <w:t>21.25 dB</w:t>
            </w:r>
          </w:p>
          <w:p w14:paraId="11970CFA" w14:textId="77777777"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14:paraId="6AD98458" w14:textId="77777777" w:rsidR="001977F3" w:rsidRDefault="001977F3" w:rsidP="00E57498">
            <w:pPr>
              <w:pStyle w:val="TAC"/>
            </w:pPr>
            <w:r>
              <w:t>21.5 dB</w:t>
            </w:r>
          </w:p>
          <w:p w14:paraId="35B726A5" w14:textId="77777777" w:rsidR="001977F3" w:rsidRPr="00E8394F" w:rsidRDefault="001977F3" w:rsidP="00E57498">
            <w:pPr>
              <w:pStyle w:val="TAC"/>
            </w:pPr>
            <w:r>
              <w:t>12.77 Mbps</w:t>
            </w:r>
          </w:p>
        </w:tc>
        <w:tc>
          <w:tcPr>
            <w:tcW w:w="0" w:type="auto"/>
            <w:tcBorders>
              <w:top w:val="outset" w:sz="6" w:space="0" w:color="auto"/>
              <w:left w:val="outset" w:sz="6" w:space="0" w:color="auto"/>
              <w:bottom w:val="outset" w:sz="6" w:space="0" w:color="auto"/>
              <w:right w:val="outset" w:sz="6" w:space="0" w:color="auto"/>
            </w:tcBorders>
          </w:tcPr>
          <w:p w14:paraId="4E525963" w14:textId="77777777" w:rsidR="001977F3" w:rsidRDefault="001977F3" w:rsidP="00E57498">
            <w:pPr>
              <w:pStyle w:val="TAC"/>
            </w:pPr>
            <w:r>
              <w:t>21.5 dB</w:t>
            </w:r>
          </w:p>
          <w:p w14:paraId="483C15D0" w14:textId="77777777" w:rsidR="001977F3" w:rsidRPr="00E8394F" w:rsidRDefault="001977F3" w:rsidP="00E57498">
            <w:pPr>
              <w:pStyle w:val="TAC"/>
            </w:pPr>
            <w:r>
              <w:t>14.43 Mbps</w:t>
            </w:r>
          </w:p>
        </w:tc>
        <w:tc>
          <w:tcPr>
            <w:tcW w:w="0" w:type="auto"/>
            <w:tcBorders>
              <w:top w:val="outset" w:sz="6" w:space="0" w:color="auto"/>
              <w:left w:val="outset" w:sz="6" w:space="0" w:color="auto"/>
              <w:bottom w:val="outset" w:sz="6" w:space="0" w:color="auto"/>
              <w:right w:val="outset" w:sz="6" w:space="0" w:color="auto"/>
            </w:tcBorders>
          </w:tcPr>
          <w:p w14:paraId="441DA727" w14:textId="77777777" w:rsidR="001977F3" w:rsidRDefault="001977F3" w:rsidP="00E57498">
            <w:pPr>
              <w:pStyle w:val="TAC"/>
            </w:pPr>
            <w:r>
              <w:t>21.75 dB</w:t>
            </w:r>
          </w:p>
          <w:p w14:paraId="40A24DCC" w14:textId="77777777" w:rsidR="001977F3" w:rsidRPr="00E8394F" w:rsidRDefault="001977F3" w:rsidP="00E57498">
            <w:pPr>
              <w:pStyle w:val="TAC"/>
            </w:pPr>
            <w:r>
              <w:t>16.49 Mbps</w:t>
            </w:r>
          </w:p>
        </w:tc>
        <w:tc>
          <w:tcPr>
            <w:tcW w:w="0" w:type="auto"/>
            <w:tcBorders>
              <w:top w:val="outset" w:sz="6" w:space="0" w:color="auto"/>
              <w:left w:val="outset" w:sz="6" w:space="0" w:color="auto"/>
              <w:bottom w:val="outset" w:sz="6" w:space="0" w:color="auto"/>
              <w:right w:val="outset" w:sz="6" w:space="0" w:color="auto"/>
            </w:tcBorders>
            <w:vAlign w:val="center"/>
          </w:tcPr>
          <w:p w14:paraId="2D8F61A7" w14:textId="77777777" w:rsidR="001977F3" w:rsidRDefault="001977F3" w:rsidP="00E57498">
            <w:pPr>
              <w:pStyle w:val="TAC"/>
            </w:pPr>
            <w:r>
              <w:t>21.75 dB</w:t>
            </w:r>
          </w:p>
          <w:p w14:paraId="70A215A3" w14:textId="77777777" w:rsidR="001977F3" w:rsidRPr="00E8394F" w:rsidRDefault="001977F3" w:rsidP="00E57498">
            <w:pPr>
              <w:pStyle w:val="TAC"/>
            </w:pPr>
            <w:r>
              <w:t>16.5 Mbps</w:t>
            </w:r>
          </w:p>
        </w:tc>
      </w:tr>
      <w:tr w:rsidR="001977F3" w14:paraId="404159B8"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8034380" w14:textId="77777777" w:rsidR="001977F3" w:rsidRDefault="001977F3" w:rsidP="00E57498">
            <w:pPr>
              <w:pStyle w:val="TAC"/>
            </w:pPr>
            <w:r>
              <w:t>R1-163465 / Source 12</w:t>
            </w:r>
            <w:r>
              <w:br/>
              <w:t>DM-RS included in every TTI</w:t>
            </w:r>
          </w:p>
        </w:tc>
      </w:tr>
      <w:tr w:rsidR="002F27C0" w14:paraId="563DA280"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261BC7FB" w14:textId="77777777" w:rsidR="002F27C0" w:rsidRDefault="002F27C0" w:rsidP="002F27C0">
            <w:pPr>
              <w:pStyle w:val="TAC"/>
            </w:pPr>
            <w:r>
              <w:t>SNR at 10% BLER</w:t>
            </w:r>
          </w:p>
          <w:p w14:paraId="12D39D63" w14:textId="77777777" w:rsidR="002F27C0" w:rsidRDefault="002F27C0" w:rsidP="002F27C0">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99117" w14:textId="77777777" w:rsidR="002F27C0" w:rsidRDefault="002F27C0" w:rsidP="002F27C0">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00D0D" w14:textId="77777777" w:rsidR="002F27C0" w:rsidRDefault="002F27C0"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A118291" w14:textId="77777777" w:rsidR="002F27C0" w:rsidRDefault="002F27C0"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ABC28" w14:textId="77777777" w:rsidR="002F27C0" w:rsidRDefault="002F27C0"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12F4F" w14:textId="77777777" w:rsidR="002F27C0" w:rsidRDefault="002F27C0"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0CF4E" w14:textId="77777777" w:rsidR="002F27C0" w:rsidRDefault="002F27C0" w:rsidP="002F27C0">
            <w:pPr>
              <w:pStyle w:val="TAC"/>
            </w:pPr>
            <w:r>
              <w:t xml:space="preserve">TTI length=14 </w:t>
            </w:r>
          </w:p>
        </w:tc>
      </w:tr>
      <w:tr w:rsidR="002F27C0" w:rsidRPr="00E8394F" w14:paraId="31F251EA"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158FE710" w14:textId="77777777" w:rsidR="002F27C0" w:rsidRDefault="002F27C0" w:rsidP="002F27C0">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14:paraId="4CA00D21" w14:textId="77777777" w:rsidR="002F27C0" w:rsidRPr="00772087"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sidRPr="00772087">
              <w:rPr>
                <w:rFonts w:ascii="Arial" w:hAnsi="Arial"/>
                <w:sz w:val="18"/>
              </w:rPr>
              <w:t>2dB</w:t>
            </w:r>
          </w:p>
          <w:p w14:paraId="33248D4C" w14:textId="77777777" w:rsidR="002F27C0" w:rsidRPr="00772087" w:rsidRDefault="002F27C0" w:rsidP="002F27C0">
            <w:pPr>
              <w:pStyle w:val="TAC"/>
              <w:widowControl w:val="0"/>
              <w:tabs>
                <w:tab w:val="right" w:leader="dot" w:pos="9639"/>
              </w:tabs>
              <w:spacing w:before="120"/>
              <w:ind w:left="567" w:right="425" w:hanging="567"/>
              <w:outlineLvl w:val="6"/>
            </w:pPr>
            <w:r w:rsidRPr="00061C86">
              <w:t>2.22Mbps</w:t>
            </w:r>
          </w:p>
        </w:tc>
        <w:tc>
          <w:tcPr>
            <w:tcW w:w="0" w:type="auto"/>
            <w:tcBorders>
              <w:top w:val="outset" w:sz="6" w:space="0" w:color="auto"/>
              <w:left w:val="outset" w:sz="6" w:space="0" w:color="auto"/>
              <w:bottom w:val="outset" w:sz="6" w:space="0" w:color="auto"/>
              <w:right w:val="outset" w:sz="6" w:space="0" w:color="auto"/>
            </w:tcBorders>
          </w:tcPr>
          <w:p w14:paraId="1C4D5C13" w14:textId="77777777" w:rsidR="002F27C0" w:rsidRPr="00772087"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sidRPr="00772087">
              <w:rPr>
                <w:rFonts w:ascii="Arial" w:hAnsi="Arial"/>
                <w:sz w:val="18"/>
              </w:rPr>
              <w:t>1.75dB</w:t>
            </w:r>
          </w:p>
          <w:p w14:paraId="5ED218F8" w14:textId="77777777" w:rsidR="002F27C0" w:rsidRPr="00E8394F" w:rsidRDefault="002F27C0" w:rsidP="002F27C0">
            <w:pPr>
              <w:pStyle w:val="TAC"/>
            </w:pPr>
            <w:r w:rsidRPr="00061C86">
              <w:t>2.37Mbps</w:t>
            </w:r>
          </w:p>
        </w:tc>
        <w:tc>
          <w:tcPr>
            <w:tcW w:w="0" w:type="auto"/>
            <w:tcBorders>
              <w:top w:val="outset" w:sz="6" w:space="0" w:color="auto"/>
              <w:left w:val="outset" w:sz="6" w:space="0" w:color="auto"/>
              <w:bottom w:val="outset" w:sz="6" w:space="0" w:color="auto"/>
              <w:right w:val="outset" w:sz="6" w:space="0" w:color="auto"/>
            </w:tcBorders>
          </w:tcPr>
          <w:p w14:paraId="3D14DAA7"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64151C78"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18F225B3" w14:textId="77777777" w:rsidR="002F27C0" w:rsidRPr="00772087"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sidRPr="00772087">
              <w:rPr>
                <w:rFonts w:ascii="Arial" w:hAnsi="Arial"/>
                <w:sz w:val="18"/>
              </w:rPr>
              <w:t>1.5dB</w:t>
            </w:r>
          </w:p>
          <w:p w14:paraId="1C9D1268" w14:textId="77777777" w:rsidR="002F27C0" w:rsidRPr="00E8394F" w:rsidRDefault="002F27C0" w:rsidP="002F27C0">
            <w:pPr>
              <w:pStyle w:val="TAC"/>
            </w:pPr>
            <w:r w:rsidRPr="00061C86">
              <w:t>2.12Mbps</w:t>
            </w:r>
          </w:p>
        </w:tc>
        <w:tc>
          <w:tcPr>
            <w:tcW w:w="0" w:type="auto"/>
            <w:tcBorders>
              <w:top w:val="outset" w:sz="6" w:space="0" w:color="auto"/>
              <w:left w:val="outset" w:sz="6" w:space="0" w:color="auto"/>
              <w:bottom w:val="outset" w:sz="6" w:space="0" w:color="auto"/>
              <w:right w:val="outset" w:sz="6" w:space="0" w:color="auto"/>
            </w:tcBorders>
          </w:tcPr>
          <w:p w14:paraId="50D7D31B" w14:textId="77777777" w:rsidR="002F27C0" w:rsidRPr="00772087"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sidRPr="00772087">
              <w:rPr>
                <w:rFonts w:ascii="Arial" w:hAnsi="Arial"/>
                <w:sz w:val="18"/>
              </w:rPr>
              <w:t>1.5dB</w:t>
            </w:r>
          </w:p>
          <w:p w14:paraId="02CA9CE9" w14:textId="77777777" w:rsidR="002F27C0" w:rsidRPr="00E8394F" w:rsidRDefault="002F27C0" w:rsidP="002F27C0">
            <w:pPr>
              <w:pStyle w:val="TAC"/>
            </w:pPr>
            <w:r w:rsidRPr="00061C86">
              <w:t>2.14Mbps</w:t>
            </w:r>
          </w:p>
        </w:tc>
      </w:tr>
      <w:tr w:rsidR="002F27C0" w:rsidRPr="00E8394F" w14:paraId="5CC05255"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383D4B7D" w14:textId="77777777" w:rsidR="002F27C0" w:rsidRDefault="002F27C0" w:rsidP="002F27C0">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hideMark/>
          </w:tcPr>
          <w:p w14:paraId="2285BDD9" w14:textId="77777777" w:rsidR="002F27C0" w:rsidRPr="00772087" w:rsidRDefault="00DA0BC2" w:rsidP="002F27C0">
            <w:pPr>
              <w:keepNext/>
              <w:keepLines/>
              <w:widowControl w:val="0"/>
              <w:pBdr>
                <w:bottom w:val="single" w:sz="8" w:space="0" w:color="auto"/>
              </w:pBdr>
              <w:tabs>
                <w:tab w:val="left" w:pos="794"/>
                <w:tab w:val="left" w:pos="1191"/>
                <w:tab w:val="left" w:pos="1588"/>
                <w:tab w:val="left" w:pos="1985"/>
                <w:tab w:val="right" w:leader="dot" w:pos="9639"/>
              </w:tabs>
              <w:spacing w:before="120" w:beforeAutospacing="1" w:afterAutospacing="1" w:line="280" w:lineRule="atLeast"/>
              <w:ind w:left="567" w:right="425" w:hanging="567"/>
              <w:jc w:val="both"/>
              <w:textAlignment w:val="center"/>
              <w:outlineLvl w:val="6"/>
              <w:rPr>
                <w:rFonts w:ascii="Arial" w:hAnsi="Arial"/>
                <w:sz w:val="18"/>
              </w:rPr>
            </w:pPr>
            <w:r w:rsidRPr="00772087">
              <w:rPr>
                <w:rFonts w:ascii="Arial" w:hAnsi="Arial"/>
                <w:sz w:val="18"/>
              </w:rPr>
              <w:t>13.2dB</w:t>
            </w:r>
          </w:p>
          <w:p w14:paraId="7FD0F396" w14:textId="77777777" w:rsidR="002F27C0" w:rsidRPr="00772087" w:rsidRDefault="00DA0BC2" w:rsidP="002F27C0">
            <w:pPr>
              <w:keepNext/>
              <w:keepLines/>
              <w:widowControl w:val="0"/>
              <w:pBdr>
                <w:bottom w:val="single" w:sz="8" w:space="0" w:color="auto"/>
              </w:pBdr>
              <w:tabs>
                <w:tab w:val="right" w:leader="dot" w:pos="9639"/>
              </w:tabs>
              <w:spacing w:before="120" w:beforeAutospacing="1" w:afterAutospacing="1" w:line="280" w:lineRule="atLeast"/>
              <w:ind w:left="567" w:right="425" w:hanging="567"/>
              <w:jc w:val="both"/>
              <w:textAlignment w:val="center"/>
              <w:outlineLvl w:val="6"/>
              <w:rPr>
                <w:rFonts w:ascii="Arial" w:hAnsi="Arial"/>
                <w:sz w:val="18"/>
              </w:rPr>
            </w:pPr>
            <w:r w:rsidRPr="00772087">
              <w:rPr>
                <w:rFonts w:ascii="Arial" w:hAnsi="Arial"/>
                <w:sz w:val="18"/>
              </w:rPr>
              <w:t>11.05Mbps</w:t>
            </w:r>
          </w:p>
          <w:p w14:paraId="0E1DC5D2" w14:textId="77777777" w:rsidR="002F27C0" w:rsidRPr="00772087"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273AB460"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13dB</w:t>
            </w:r>
          </w:p>
          <w:p w14:paraId="12268B5D" w14:textId="77777777" w:rsidR="002F27C0" w:rsidRPr="00E8394F" w:rsidRDefault="002F27C0" w:rsidP="002F27C0">
            <w:pPr>
              <w:pStyle w:val="TAC"/>
            </w:pPr>
            <w:r w:rsidRPr="00061C86">
              <w:t>11.2Mbps</w:t>
            </w:r>
          </w:p>
        </w:tc>
        <w:tc>
          <w:tcPr>
            <w:tcW w:w="0" w:type="auto"/>
            <w:tcBorders>
              <w:top w:val="outset" w:sz="6" w:space="0" w:color="auto"/>
              <w:left w:val="outset" w:sz="6" w:space="0" w:color="auto"/>
              <w:bottom w:val="outset" w:sz="6" w:space="0" w:color="auto"/>
              <w:right w:val="outset" w:sz="6" w:space="0" w:color="auto"/>
            </w:tcBorders>
          </w:tcPr>
          <w:p w14:paraId="6BBD2302" w14:textId="77777777" w:rsidR="002F27C0" w:rsidRPr="00772087"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51F4F4B8"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3D5D0D63" w14:textId="77777777" w:rsidR="002F27C0" w:rsidRPr="00772087"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sidRPr="00772087">
              <w:rPr>
                <w:rFonts w:ascii="Arial" w:hAnsi="Arial"/>
                <w:sz w:val="18"/>
              </w:rPr>
              <w:t>12.8dB</w:t>
            </w:r>
          </w:p>
          <w:p w14:paraId="35D760F0" w14:textId="77777777" w:rsidR="002F27C0" w:rsidRPr="00E8394F" w:rsidRDefault="002F27C0" w:rsidP="002F27C0">
            <w:pPr>
              <w:pStyle w:val="TAC"/>
            </w:pPr>
            <w:r w:rsidRPr="00061C86">
              <w:t>9.69Mbps</w:t>
            </w:r>
          </w:p>
        </w:tc>
        <w:tc>
          <w:tcPr>
            <w:tcW w:w="0" w:type="auto"/>
            <w:tcBorders>
              <w:top w:val="outset" w:sz="6" w:space="0" w:color="auto"/>
              <w:left w:val="outset" w:sz="6" w:space="0" w:color="auto"/>
              <w:bottom w:val="outset" w:sz="6" w:space="0" w:color="auto"/>
              <w:right w:val="outset" w:sz="6" w:space="0" w:color="auto"/>
            </w:tcBorders>
          </w:tcPr>
          <w:p w14:paraId="22AEA617" w14:textId="77777777" w:rsidR="002F27C0" w:rsidRPr="00772087" w:rsidRDefault="00DA0BC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sidRPr="00772087">
              <w:rPr>
                <w:rFonts w:ascii="Arial" w:hAnsi="Arial"/>
                <w:sz w:val="18"/>
              </w:rPr>
              <w:t>12.8dB</w:t>
            </w:r>
          </w:p>
          <w:p w14:paraId="21267E19" w14:textId="77777777" w:rsidR="002F27C0" w:rsidRPr="00E8394F" w:rsidRDefault="002F27C0" w:rsidP="002F27C0">
            <w:pPr>
              <w:pStyle w:val="TAC"/>
            </w:pPr>
            <w:r w:rsidRPr="00061C86">
              <w:t>9.71Mbps</w:t>
            </w:r>
          </w:p>
        </w:tc>
      </w:tr>
      <w:tr w:rsidR="002F27C0" w:rsidRPr="00E8394F" w14:paraId="2A35A8AF"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59236B22" w14:textId="77777777" w:rsidR="002F27C0" w:rsidRDefault="002F27C0" w:rsidP="002F27C0">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1D28A" w14:textId="77777777" w:rsidR="002F27C0" w:rsidRDefault="002F27C0"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286D426"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59856B61"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6E753D34"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22B9F359"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52B94FC2" w14:textId="77777777" w:rsidR="002F27C0" w:rsidRPr="00E8394F" w:rsidRDefault="002F27C0" w:rsidP="002F27C0">
            <w:pPr>
              <w:pStyle w:val="TAC"/>
            </w:pPr>
          </w:p>
        </w:tc>
      </w:tr>
      <w:tr w:rsidR="002F27C0" w14:paraId="5B5E24CE" w14:textId="77777777" w:rsidTr="002F27C0">
        <w:tc>
          <w:tcPr>
            <w:tcW w:w="0" w:type="auto"/>
            <w:gridSpan w:val="7"/>
            <w:tcBorders>
              <w:top w:val="outset" w:sz="6" w:space="0" w:color="auto"/>
              <w:left w:val="outset" w:sz="6" w:space="0" w:color="auto"/>
              <w:bottom w:val="outset" w:sz="6" w:space="0" w:color="auto"/>
              <w:right w:val="outset" w:sz="6" w:space="0" w:color="auto"/>
            </w:tcBorders>
          </w:tcPr>
          <w:p w14:paraId="679507EE" w14:textId="77777777" w:rsidR="002F27C0" w:rsidRDefault="002F27C0" w:rsidP="002F27C0">
            <w:pPr>
              <w:pStyle w:val="TAC"/>
            </w:pPr>
            <w:r>
              <w:t xml:space="preserve">R1-164464 / </w:t>
            </w:r>
            <w:r w:rsidR="00E32A2A">
              <w:t>Source 10</w:t>
            </w:r>
            <w:r>
              <w:br/>
              <w:t>DM-RS included in every TTI</w:t>
            </w:r>
          </w:p>
        </w:tc>
      </w:tr>
      <w:tr w:rsidR="00BB3392" w14:paraId="1E9AC1B8"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45B6C987" w14:textId="77777777" w:rsidR="00BB3392" w:rsidRDefault="00BB3392" w:rsidP="00F721C8">
            <w:pPr>
              <w:pStyle w:val="TAC"/>
            </w:pPr>
            <w:r>
              <w:t>SNR at 10% BLER</w:t>
            </w:r>
          </w:p>
          <w:p w14:paraId="105E1FF4" w14:textId="77777777" w:rsidR="00BB3392" w:rsidRDefault="00BB3392" w:rsidP="00F721C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C9A4D" w14:textId="77777777" w:rsidR="00BB3392" w:rsidRDefault="00BB3392"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83A76" w14:textId="77777777" w:rsidR="00BB3392" w:rsidRDefault="00BB3392"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24A7AD71" w14:textId="77777777" w:rsidR="00BB3392" w:rsidRDefault="00BB3392"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58318" w14:textId="77777777" w:rsidR="00BB3392" w:rsidRDefault="00BB3392"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30EA8" w14:textId="77777777" w:rsidR="00BB3392" w:rsidRDefault="00BB3392"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5FBD4" w14:textId="77777777" w:rsidR="00BB3392" w:rsidRDefault="00BB3392" w:rsidP="00F721C8">
            <w:pPr>
              <w:pStyle w:val="TAC"/>
            </w:pPr>
            <w:r>
              <w:t xml:space="preserve">TTI length=14 </w:t>
            </w:r>
          </w:p>
        </w:tc>
      </w:tr>
      <w:tr w:rsidR="00BB3392" w:rsidRPr="00E8394F" w14:paraId="4A04618C"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32067CA5" w14:textId="77777777" w:rsidR="00BB3392" w:rsidRDefault="00BB3392"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8A6C0" w14:textId="77777777" w:rsidR="00BB3392" w:rsidRDefault="00BB339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151E14E" w14:textId="77777777" w:rsidR="00BB3392" w:rsidRDefault="00BB3392" w:rsidP="00F721C8">
            <w:pPr>
              <w:pStyle w:val="TAC"/>
              <w:rPr>
                <w:lang w:eastAsia="zh-CN"/>
              </w:rPr>
            </w:pPr>
            <w:r>
              <w:rPr>
                <w:rFonts w:hint="eastAsia"/>
                <w:lang w:eastAsia="zh-CN"/>
              </w:rPr>
              <w:t>2.05 dB</w:t>
            </w:r>
          </w:p>
          <w:p w14:paraId="5D3D20BC" w14:textId="77777777" w:rsidR="00BB3392" w:rsidRDefault="00BB3392" w:rsidP="00F721C8">
            <w:pPr>
              <w:pStyle w:val="TAC"/>
              <w:rPr>
                <w:lang w:eastAsia="zh-CN"/>
              </w:rPr>
            </w:pPr>
            <w:r>
              <w:rPr>
                <w:rFonts w:hint="eastAsia"/>
                <w:lang w:eastAsia="zh-CN"/>
              </w:rPr>
              <w:t>sTTI 0: 1.11 Mbps</w:t>
            </w:r>
          </w:p>
          <w:p w14:paraId="0D1DBD5E" w14:textId="77777777" w:rsidR="00BB3392" w:rsidRPr="00E8394F" w:rsidRDefault="00BB3392" w:rsidP="00F721C8">
            <w:pPr>
              <w:pStyle w:val="TAC"/>
            </w:pPr>
            <w:r>
              <w:rPr>
                <w:rFonts w:hint="eastAsia"/>
                <w:lang w:eastAsia="zh-CN"/>
              </w:rPr>
              <w:t>sTTI 1~3: 2.37 Mbps</w:t>
            </w:r>
          </w:p>
        </w:tc>
        <w:tc>
          <w:tcPr>
            <w:tcW w:w="0" w:type="auto"/>
            <w:tcBorders>
              <w:top w:val="outset" w:sz="6" w:space="0" w:color="auto"/>
              <w:left w:val="outset" w:sz="6" w:space="0" w:color="auto"/>
              <w:bottom w:val="outset" w:sz="6" w:space="0" w:color="auto"/>
              <w:right w:val="outset" w:sz="6" w:space="0" w:color="auto"/>
            </w:tcBorders>
          </w:tcPr>
          <w:p w14:paraId="48F6764C" w14:textId="77777777" w:rsidR="00BB3392" w:rsidRPr="00E8394F" w:rsidRDefault="00BB3392"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2250F76" w14:textId="77777777" w:rsidR="00BB3392" w:rsidRDefault="00BB3392" w:rsidP="00F721C8">
            <w:pPr>
              <w:pStyle w:val="TAC"/>
              <w:rPr>
                <w:lang w:eastAsia="zh-CN"/>
              </w:rPr>
            </w:pPr>
            <w:r>
              <w:rPr>
                <w:rFonts w:hint="eastAsia"/>
                <w:lang w:eastAsia="zh-CN"/>
              </w:rPr>
              <w:t>2.05 dB</w:t>
            </w:r>
          </w:p>
          <w:p w14:paraId="52CEF124" w14:textId="77777777" w:rsidR="00BB3392" w:rsidRPr="00E8394F" w:rsidRDefault="00BB3392" w:rsidP="00F721C8">
            <w:pPr>
              <w:pStyle w:val="TAC"/>
            </w:pPr>
            <w:r>
              <w:rPr>
                <w:rFonts w:hint="eastAsia"/>
                <w:lang w:eastAsia="zh-CN"/>
              </w:rPr>
              <w:t>1.82 Mbps</w:t>
            </w:r>
          </w:p>
        </w:tc>
        <w:tc>
          <w:tcPr>
            <w:tcW w:w="0" w:type="auto"/>
            <w:tcBorders>
              <w:top w:val="outset" w:sz="6" w:space="0" w:color="auto"/>
              <w:left w:val="outset" w:sz="6" w:space="0" w:color="auto"/>
              <w:bottom w:val="outset" w:sz="6" w:space="0" w:color="auto"/>
              <w:right w:val="outset" w:sz="6" w:space="0" w:color="auto"/>
            </w:tcBorders>
          </w:tcPr>
          <w:p w14:paraId="6805D2A9" w14:textId="77777777" w:rsidR="00BB3392" w:rsidRPr="00E8394F" w:rsidRDefault="00BB3392"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426F7C67" w14:textId="77777777" w:rsidR="00BB3392" w:rsidRPr="00E8394F" w:rsidRDefault="00BB3392" w:rsidP="00F721C8">
            <w:pPr>
              <w:pStyle w:val="TAC"/>
            </w:pPr>
          </w:p>
        </w:tc>
      </w:tr>
      <w:tr w:rsidR="00BB3392" w:rsidRPr="00E8394F" w14:paraId="22D34D60"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251F0171" w14:textId="77777777" w:rsidR="00BB3392" w:rsidRDefault="00BB3392"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70DC4" w14:textId="77777777" w:rsidR="00BB3392" w:rsidRDefault="00BB339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527D725" w14:textId="77777777" w:rsidR="00BB3392" w:rsidRDefault="00BB3392" w:rsidP="00F721C8">
            <w:pPr>
              <w:pStyle w:val="TAC"/>
              <w:rPr>
                <w:lang w:eastAsia="zh-CN"/>
              </w:rPr>
            </w:pPr>
            <w:r>
              <w:rPr>
                <w:rFonts w:hint="eastAsia"/>
                <w:lang w:eastAsia="zh-CN"/>
              </w:rPr>
              <w:t>13.50 dB</w:t>
            </w:r>
          </w:p>
          <w:p w14:paraId="0475701A" w14:textId="77777777" w:rsidR="00BB3392" w:rsidRDefault="00BB3392" w:rsidP="00F721C8">
            <w:pPr>
              <w:pStyle w:val="TAC"/>
              <w:rPr>
                <w:lang w:eastAsia="zh-CN"/>
              </w:rPr>
            </w:pPr>
            <w:r>
              <w:rPr>
                <w:rFonts w:hint="eastAsia"/>
                <w:lang w:eastAsia="zh-CN"/>
              </w:rPr>
              <w:t>sTTI 0: 5.52 Mbps</w:t>
            </w:r>
          </w:p>
          <w:p w14:paraId="285A37C4" w14:textId="77777777" w:rsidR="00BB3392" w:rsidRPr="00E8394F" w:rsidRDefault="00BB3392" w:rsidP="00F721C8">
            <w:pPr>
              <w:pStyle w:val="TAC"/>
            </w:pPr>
            <w:r>
              <w:rPr>
                <w:rFonts w:hint="eastAsia"/>
                <w:lang w:eastAsia="zh-CN"/>
              </w:rPr>
              <w:t>sTTI 1~3: 11.19 Mbps</w:t>
            </w:r>
          </w:p>
        </w:tc>
        <w:tc>
          <w:tcPr>
            <w:tcW w:w="0" w:type="auto"/>
            <w:tcBorders>
              <w:top w:val="outset" w:sz="6" w:space="0" w:color="auto"/>
              <w:left w:val="outset" w:sz="6" w:space="0" w:color="auto"/>
              <w:bottom w:val="outset" w:sz="6" w:space="0" w:color="auto"/>
              <w:right w:val="outset" w:sz="6" w:space="0" w:color="auto"/>
            </w:tcBorders>
          </w:tcPr>
          <w:p w14:paraId="281A1506" w14:textId="77777777" w:rsidR="00BB3392" w:rsidRPr="00E8394F" w:rsidRDefault="00BB339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BA55136" w14:textId="77777777" w:rsidR="00BB3392" w:rsidRDefault="00BB3392" w:rsidP="00F721C8">
            <w:pPr>
              <w:pStyle w:val="TAC"/>
              <w:rPr>
                <w:lang w:eastAsia="zh-CN"/>
              </w:rPr>
            </w:pPr>
            <w:r>
              <w:rPr>
                <w:rFonts w:hint="eastAsia"/>
                <w:lang w:eastAsia="zh-CN"/>
              </w:rPr>
              <w:t>13.50 dB</w:t>
            </w:r>
          </w:p>
          <w:p w14:paraId="602949C6" w14:textId="77777777" w:rsidR="00BB3392" w:rsidRPr="00E8394F" w:rsidRDefault="00BB3392" w:rsidP="00F721C8">
            <w:pPr>
              <w:pStyle w:val="TAC"/>
            </w:pPr>
            <w:r>
              <w:rPr>
                <w:rFonts w:hint="eastAsia"/>
                <w:lang w:eastAsia="zh-CN"/>
              </w:rPr>
              <w:t>8.43 Mbps</w:t>
            </w:r>
          </w:p>
        </w:tc>
        <w:tc>
          <w:tcPr>
            <w:tcW w:w="0" w:type="auto"/>
            <w:tcBorders>
              <w:top w:val="outset" w:sz="6" w:space="0" w:color="auto"/>
              <w:left w:val="outset" w:sz="6" w:space="0" w:color="auto"/>
              <w:bottom w:val="outset" w:sz="6" w:space="0" w:color="auto"/>
              <w:right w:val="outset" w:sz="6" w:space="0" w:color="auto"/>
            </w:tcBorders>
          </w:tcPr>
          <w:p w14:paraId="2B0023DF" w14:textId="77777777" w:rsidR="00BB3392" w:rsidRPr="00E8394F" w:rsidRDefault="00BB3392"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3F6CEDEA" w14:textId="77777777" w:rsidR="00BB3392" w:rsidRDefault="00BB3392" w:rsidP="00BB3392">
            <w:pPr>
              <w:pStyle w:val="TAC"/>
              <w:rPr>
                <w:lang w:eastAsia="zh-CN"/>
              </w:rPr>
            </w:pPr>
            <w:r>
              <w:rPr>
                <w:rFonts w:hint="eastAsia"/>
                <w:lang w:eastAsia="zh-CN"/>
              </w:rPr>
              <w:t>13.9 dB</w:t>
            </w:r>
          </w:p>
          <w:p w14:paraId="50F003EC" w14:textId="77777777" w:rsidR="00BB3392" w:rsidRPr="00E8394F" w:rsidRDefault="00BB3392" w:rsidP="00BB3392">
            <w:pPr>
              <w:pStyle w:val="TAC"/>
            </w:pPr>
            <w:r>
              <w:rPr>
                <w:rFonts w:hint="eastAsia"/>
                <w:lang w:eastAsia="zh-CN"/>
              </w:rPr>
              <w:t>9.70 Mbps</w:t>
            </w:r>
          </w:p>
        </w:tc>
      </w:tr>
      <w:tr w:rsidR="00BB3392" w:rsidRPr="00E8394F" w14:paraId="6EEEA9E3"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1F4C3125" w14:textId="77777777" w:rsidR="00BB3392" w:rsidRDefault="00BB3392"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6270A" w14:textId="77777777" w:rsidR="00BB3392" w:rsidRDefault="00BB339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C14993B" w14:textId="77777777" w:rsidR="00BB3392" w:rsidRDefault="00BB3392" w:rsidP="00F721C8">
            <w:pPr>
              <w:pStyle w:val="TAC"/>
              <w:rPr>
                <w:lang w:eastAsia="zh-CN"/>
              </w:rPr>
            </w:pPr>
            <w:r>
              <w:rPr>
                <w:rFonts w:hint="eastAsia"/>
                <w:lang w:eastAsia="zh-CN"/>
              </w:rPr>
              <w:t>20.55 dB</w:t>
            </w:r>
          </w:p>
          <w:p w14:paraId="0D4723CF" w14:textId="77777777" w:rsidR="00BB3392" w:rsidRDefault="00BB3392" w:rsidP="00F721C8">
            <w:pPr>
              <w:pStyle w:val="TAC"/>
              <w:rPr>
                <w:lang w:eastAsia="zh-CN"/>
              </w:rPr>
            </w:pPr>
            <w:r>
              <w:rPr>
                <w:rFonts w:hint="eastAsia"/>
                <w:lang w:eastAsia="zh-CN"/>
              </w:rPr>
              <w:t>sTTI 0: 9.30 Mbps</w:t>
            </w:r>
          </w:p>
          <w:p w14:paraId="7D357897" w14:textId="77777777" w:rsidR="00BB3392" w:rsidRPr="00E8394F" w:rsidRDefault="00BB3392" w:rsidP="00F721C8">
            <w:pPr>
              <w:pStyle w:val="TAC"/>
            </w:pPr>
            <w:r>
              <w:rPr>
                <w:rFonts w:hint="eastAsia"/>
                <w:lang w:eastAsia="zh-CN"/>
              </w:rPr>
              <w:t>sTTI 1~3: 18.75 Mbps</w:t>
            </w:r>
          </w:p>
        </w:tc>
        <w:tc>
          <w:tcPr>
            <w:tcW w:w="0" w:type="auto"/>
            <w:tcBorders>
              <w:top w:val="outset" w:sz="6" w:space="0" w:color="auto"/>
              <w:left w:val="outset" w:sz="6" w:space="0" w:color="auto"/>
              <w:bottom w:val="outset" w:sz="6" w:space="0" w:color="auto"/>
              <w:right w:val="outset" w:sz="6" w:space="0" w:color="auto"/>
            </w:tcBorders>
          </w:tcPr>
          <w:p w14:paraId="07602222" w14:textId="77777777" w:rsidR="00BB3392" w:rsidRPr="00E8394F" w:rsidRDefault="00BB3392"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E0A2DC6" w14:textId="77777777" w:rsidR="00BB3392" w:rsidRDefault="00BB3392" w:rsidP="00F721C8">
            <w:pPr>
              <w:pStyle w:val="TAC"/>
              <w:rPr>
                <w:lang w:eastAsia="zh-CN"/>
              </w:rPr>
            </w:pPr>
            <w:r>
              <w:rPr>
                <w:rFonts w:hint="eastAsia"/>
                <w:lang w:eastAsia="zh-CN"/>
              </w:rPr>
              <w:t>20.55 dB</w:t>
            </w:r>
          </w:p>
          <w:p w14:paraId="378AB9FB" w14:textId="77777777" w:rsidR="00BB3392" w:rsidRPr="00E8394F" w:rsidRDefault="00BB3392" w:rsidP="00F721C8">
            <w:pPr>
              <w:pStyle w:val="TAC"/>
            </w:pPr>
            <w:r>
              <w:rPr>
                <w:rFonts w:hint="eastAsia"/>
                <w:lang w:eastAsia="zh-CN"/>
              </w:rPr>
              <w:t>14.10 Mbps</w:t>
            </w:r>
          </w:p>
        </w:tc>
        <w:tc>
          <w:tcPr>
            <w:tcW w:w="0" w:type="auto"/>
            <w:tcBorders>
              <w:top w:val="outset" w:sz="6" w:space="0" w:color="auto"/>
              <w:left w:val="outset" w:sz="6" w:space="0" w:color="auto"/>
              <w:bottom w:val="outset" w:sz="6" w:space="0" w:color="auto"/>
              <w:right w:val="outset" w:sz="6" w:space="0" w:color="auto"/>
            </w:tcBorders>
          </w:tcPr>
          <w:p w14:paraId="600D9CBC" w14:textId="77777777" w:rsidR="00BB3392" w:rsidRPr="00E8394F" w:rsidRDefault="00BB3392"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0542CE3D" w14:textId="77777777" w:rsidR="00BB3392" w:rsidRPr="00E8394F" w:rsidRDefault="00BB3392" w:rsidP="00F721C8">
            <w:pPr>
              <w:pStyle w:val="TAC"/>
            </w:pPr>
          </w:p>
        </w:tc>
      </w:tr>
      <w:tr w:rsidR="00BB3392" w14:paraId="1BA75796" w14:textId="77777777" w:rsidTr="00F721C8">
        <w:tc>
          <w:tcPr>
            <w:tcW w:w="0" w:type="auto"/>
            <w:gridSpan w:val="7"/>
            <w:tcBorders>
              <w:top w:val="outset" w:sz="6" w:space="0" w:color="auto"/>
              <w:left w:val="outset" w:sz="6" w:space="0" w:color="auto"/>
              <w:bottom w:val="outset" w:sz="6" w:space="0" w:color="auto"/>
              <w:right w:val="outset" w:sz="6" w:space="0" w:color="auto"/>
            </w:tcBorders>
          </w:tcPr>
          <w:p w14:paraId="54F85E5A" w14:textId="77777777" w:rsidR="00536A87" w:rsidRDefault="00536A87" w:rsidP="00536A87">
            <w:pPr>
              <w:pStyle w:val="TAC"/>
            </w:pPr>
            <w:r>
              <w:t>R1-164063</w:t>
            </w:r>
            <w:r>
              <w:rPr>
                <w:rFonts w:hint="eastAsia"/>
                <w:lang w:eastAsia="zh-CN"/>
              </w:rPr>
              <w:t xml:space="preserve">, </w:t>
            </w:r>
            <w:r>
              <w:t xml:space="preserve">R1-162114 / </w:t>
            </w:r>
            <w:r w:rsidR="00E32A2A">
              <w:rPr>
                <w:rFonts w:hint="eastAsia"/>
                <w:lang w:eastAsia="zh-CN"/>
              </w:rPr>
              <w:t>Source 5</w:t>
            </w:r>
          </w:p>
          <w:p w14:paraId="57488A52" w14:textId="77777777" w:rsidR="00536A87" w:rsidRDefault="00536A87" w:rsidP="00536A87">
            <w:pPr>
              <w:pStyle w:val="TAC"/>
              <w:rPr>
                <w:lang w:eastAsia="zh-CN"/>
              </w:rPr>
            </w:pPr>
            <w:r>
              <w:rPr>
                <w:rFonts w:hint="eastAsia"/>
                <w:lang w:eastAsia="zh-CN"/>
              </w:rPr>
              <w:t>25</w:t>
            </w:r>
            <w:r w:rsidRPr="004F2FE4">
              <w:t xml:space="preserve"> PRB, 10 MHz system bandwidth. </w:t>
            </w:r>
            <w:r>
              <w:rPr>
                <w:rFonts w:hint="eastAsia"/>
                <w:lang w:eastAsia="zh-CN"/>
              </w:rPr>
              <w:t xml:space="preserve">Shared DMRS for </w:t>
            </w:r>
            <w:r w:rsidR="003C00BB">
              <w:rPr>
                <w:rFonts w:hint="eastAsia"/>
                <w:lang w:eastAsia="zh-CN"/>
              </w:rPr>
              <w:t>4-symbol sTTI</w:t>
            </w:r>
            <w:r>
              <w:rPr>
                <w:rFonts w:hint="eastAsia"/>
                <w:lang w:eastAsia="zh-CN"/>
              </w:rPr>
              <w:t>.</w:t>
            </w:r>
          </w:p>
          <w:p w14:paraId="14EF4DA6" w14:textId="77777777" w:rsidR="00536A87" w:rsidRDefault="00536A87" w:rsidP="00536A87">
            <w:pPr>
              <w:pStyle w:val="TAC"/>
            </w:pPr>
            <w:r>
              <w:t>DMRS occupie</w:t>
            </w:r>
            <w:r>
              <w:rPr>
                <w:rFonts w:hint="eastAsia"/>
                <w:lang w:eastAsia="zh-CN"/>
              </w:rPr>
              <w:t>s</w:t>
            </w:r>
            <w:r>
              <w:t xml:space="preserve"> the 1st </w:t>
            </w:r>
            <w:r w:rsidR="003C00BB">
              <w:rPr>
                <w:rFonts w:hint="eastAsia"/>
                <w:lang w:eastAsia="zh-CN"/>
              </w:rPr>
              <w:t>symbol</w:t>
            </w:r>
            <w:r>
              <w:t xml:space="preserve"> in sTTI 0, and </w:t>
            </w:r>
            <w:r w:rsidR="008C32A4">
              <w:rPr>
                <w:rFonts w:hint="eastAsia"/>
                <w:lang w:eastAsia="zh-CN"/>
              </w:rPr>
              <w:t xml:space="preserve">is </w:t>
            </w:r>
            <w:r>
              <w:t xml:space="preserve">shared by four </w:t>
            </w:r>
            <w:r w:rsidR="003C00BB">
              <w:rPr>
                <w:rFonts w:hint="eastAsia"/>
                <w:lang w:eastAsia="zh-CN"/>
              </w:rPr>
              <w:t>2-symbol</w:t>
            </w:r>
            <w:r>
              <w:t xml:space="preserve"> sTTIs, </w:t>
            </w:r>
          </w:p>
          <w:p w14:paraId="3B829553" w14:textId="77777777" w:rsidR="00BB3392" w:rsidRDefault="00536A87" w:rsidP="00536A87">
            <w:pPr>
              <w:pStyle w:val="TAC"/>
            </w:pPr>
            <w:r>
              <w:t>(i.e. sTTI 0~3, which are consecutive deployed in time domain)</w:t>
            </w:r>
          </w:p>
        </w:tc>
      </w:tr>
    </w:tbl>
    <w:p w14:paraId="7DD7E570" w14:textId="77777777" w:rsidR="001977F3" w:rsidRPr="00BB3392" w:rsidRDefault="001977F3" w:rsidP="001977F3"/>
    <w:p w14:paraId="5E89F29F" w14:textId="77777777" w:rsidR="001977F3" w:rsidRPr="00ED69AE" w:rsidRDefault="001977F3" w:rsidP="00E57498">
      <w:pPr>
        <w:pStyle w:val="TH"/>
      </w:pPr>
      <w:r>
        <w:t>Table C3-2 EPA</w:t>
      </w:r>
      <w:r w:rsidRPr="00AF7230">
        <w:t xml:space="preserve">, </w:t>
      </w:r>
      <w:r>
        <w:t>3</w:t>
      </w:r>
      <w:r w:rsidRPr="00AF7230">
        <w:t xml:space="preserve"> km/h</w:t>
      </w:r>
      <w: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83"/>
        <w:gridCol w:w="839"/>
        <w:gridCol w:w="839"/>
        <w:gridCol w:w="1046"/>
        <w:gridCol w:w="1080"/>
        <w:gridCol w:w="2192"/>
        <w:gridCol w:w="2292"/>
      </w:tblGrid>
      <w:tr w:rsidR="001977F3" w14:paraId="35A61A2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D2D9E31" w14:textId="77777777" w:rsidR="001977F3" w:rsidRDefault="001977F3" w:rsidP="00E57498">
            <w:pPr>
              <w:pStyle w:val="TAC"/>
            </w:pPr>
            <w:r>
              <w:t>SNR at 10% BLER</w:t>
            </w:r>
            <w:r>
              <w:br/>
              <w:t xml:space="preserve">Throughtput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AB53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7AD51"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4B0D331"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2E5AD"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206BE"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9B29E" w14:textId="77777777" w:rsidR="001977F3" w:rsidRDefault="001977F3" w:rsidP="00E57498">
            <w:pPr>
              <w:pStyle w:val="TAC"/>
            </w:pPr>
            <w:r>
              <w:t xml:space="preserve">TTI length=14 </w:t>
            </w:r>
          </w:p>
        </w:tc>
      </w:tr>
      <w:tr w:rsidR="001977F3" w:rsidRPr="00E8394F" w14:paraId="098BA9F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0466AAA"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6D87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25A5B57" w14:textId="77777777" w:rsidR="001977F3" w:rsidRDefault="001977F3" w:rsidP="00E57498">
            <w:pPr>
              <w:pStyle w:val="TAC"/>
            </w:pPr>
            <w:r>
              <w:t>3.9 dB</w:t>
            </w:r>
          </w:p>
          <w:p w14:paraId="4F6EEED9" w14:textId="77777777" w:rsidR="001977F3" w:rsidRPr="00E8394F" w:rsidRDefault="001977F3" w:rsidP="00E57498">
            <w:pPr>
              <w:pStyle w:val="TAC"/>
            </w:pPr>
            <w:r>
              <w:t>2.52 Mbps</w:t>
            </w:r>
          </w:p>
        </w:tc>
        <w:tc>
          <w:tcPr>
            <w:tcW w:w="0" w:type="auto"/>
            <w:tcBorders>
              <w:top w:val="outset" w:sz="6" w:space="0" w:color="auto"/>
              <w:left w:val="outset" w:sz="6" w:space="0" w:color="auto"/>
              <w:bottom w:val="outset" w:sz="6" w:space="0" w:color="auto"/>
              <w:right w:val="outset" w:sz="6" w:space="0" w:color="auto"/>
            </w:tcBorders>
          </w:tcPr>
          <w:p w14:paraId="6DCDD74B"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CC937A2"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E67FE2C" w14:textId="77777777" w:rsidR="001977F3" w:rsidRDefault="001977F3" w:rsidP="00E57498">
            <w:pPr>
              <w:pStyle w:val="TAC"/>
            </w:pPr>
            <w:r>
              <w:t>4.2 dB</w:t>
            </w:r>
          </w:p>
          <w:p w14:paraId="168E99EE" w14:textId="77777777" w:rsidR="001977F3" w:rsidRPr="00E8394F" w:rsidRDefault="001977F3" w:rsidP="00E57498">
            <w:pPr>
              <w:pStyle w:val="TAC"/>
            </w:pPr>
            <w:r>
              <w:t>4.32 Mbps</w:t>
            </w:r>
          </w:p>
        </w:tc>
        <w:tc>
          <w:tcPr>
            <w:tcW w:w="0" w:type="auto"/>
            <w:tcBorders>
              <w:top w:val="outset" w:sz="6" w:space="0" w:color="auto"/>
              <w:left w:val="outset" w:sz="6" w:space="0" w:color="auto"/>
              <w:bottom w:val="outset" w:sz="6" w:space="0" w:color="auto"/>
              <w:right w:val="outset" w:sz="6" w:space="0" w:color="auto"/>
            </w:tcBorders>
          </w:tcPr>
          <w:p w14:paraId="77B3FEEC" w14:textId="77777777" w:rsidR="001977F3" w:rsidRDefault="001977F3" w:rsidP="00E57498">
            <w:pPr>
              <w:pStyle w:val="TAC"/>
            </w:pPr>
            <w:r>
              <w:t>3.7 dB</w:t>
            </w:r>
          </w:p>
          <w:p w14:paraId="4F479E2B" w14:textId="77777777" w:rsidR="001977F3" w:rsidRPr="00E8394F" w:rsidRDefault="001977F3" w:rsidP="00E57498">
            <w:pPr>
              <w:pStyle w:val="TAC"/>
            </w:pPr>
            <w:r>
              <w:t>4.32 Mbps</w:t>
            </w:r>
          </w:p>
        </w:tc>
      </w:tr>
      <w:tr w:rsidR="001977F3" w:rsidRPr="00E8394F" w14:paraId="18215DF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E045A7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FA37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AFE8EA1" w14:textId="77777777" w:rsidR="001977F3" w:rsidRDefault="001977F3" w:rsidP="00E57498">
            <w:pPr>
              <w:pStyle w:val="TAC"/>
            </w:pPr>
            <w:r>
              <w:t>15.4 dB</w:t>
            </w:r>
          </w:p>
          <w:p w14:paraId="02B28923" w14:textId="77777777" w:rsidR="001977F3" w:rsidRPr="00E8394F" w:rsidRDefault="001977F3" w:rsidP="00E57498">
            <w:pPr>
              <w:pStyle w:val="TAC"/>
            </w:pPr>
            <w:r>
              <w:t>11.34 Mbps</w:t>
            </w:r>
          </w:p>
        </w:tc>
        <w:tc>
          <w:tcPr>
            <w:tcW w:w="0" w:type="auto"/>
            <w:tcBorders>
              <w:top w:val="outset" w:sz="6" w:space="0" w:color="auto"/>
              <w:left w:val="outset" w:sz="6" w:space="0" w:color="auto"/>
              <w:bottom w:val="outset" w:sz="6" w:space="0" w:color="auto"/>
              <w:right w:val="outset" w:sz="6" w:space="0" w:color="auto"/>
            </w:tcBorders>
          </w:tcPr>
          <w:p w14:paraId="1643C49B"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0DA2D53"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D09B0C8" w14:textId="77777777" w:rsidR="001977F3" w:rsidRDefault="001977F3" w:rsidP="00E57498">
            <w:pPr>
              <w:pStyle w:val="TAC"/>
            </w:pPr>
            <w:r>
              <w:t>15.9 dB</w:t>
            </w:r>
          </w:p>
          <w:p w14:paraId="47CFA426" w14:textId="77777777" w:rsidR="001977F3" w:rsidRPr="00E8394F" w:rsidRDefault="001977F3" w:rsidP="00E57498">
            <w:pPr>
              <w:pStyle w:val="TAC"/>
            </w:pPr>
            <w:r>
              <w:t>19.44 Mbps</w:t>
            </w:r>
          </w:p>
        </w:tc>
        <w:tc>
          <w:tcPr>
            <w:tcW w:w="0" w:type="auto"/>
            <w:tcBorders>
              <w:top w:val="outset" w:sz="6" w:space="0" w:color="auto"/>
              <w:left w:val="outset" w:sz="6" w:space="0" w:color="auto"/>
              <w:bottom w:val="outset" w:sz="6" w:space="0" w:color="auto"/>
              <w:right w:val="outset" w:sz="6" w:space="0" w:color="auto"/>
            </w:tcBorders>
          </w:tcPr>
          <w:p w14:paraId="03D92831" w14:textId="77777777" w:rsidR="001977F3" w:rsidRDefault="001977F3" w:rsidP="00E57498">
            <w:pPr>
              <w:pStyle w:val="TAC"/>
            </w:pPr>
            <w:r>
              <w:t>15.7 dB</w:t>
            </w:r>
          </w:p>
          <w:p w14:paraId="3CE77FDF" w14:textId="77777777" w:rsidR="001977F3" w:rsidRPr="00E8394F" w:rsidRDefault="001977F3" w:rsidP="00E57498">
            <w:pPr>
              <w:pStyle w:val="TAC"/>
            </w:pPr>
            <w:r>
              <w:t>19.44 Mbps</w:t>
            </w:r>
          </w:p>
        </w:tc>
      </w:tr>
      <w:tr w:rsidR="001977F3" w:rsidRPr="00E8394F" w14:paraId="0FDB75F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531E78F0"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26F7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54B3819" w14:textId="77777777" w:rsidR="001977F3" w:rsidRDefault="001977F3" w:rsidP="00E57498">
            <w:pPr>
              <w:pStyle w:val="TAC"/>
            </w:pPr>
            <w:r>
              <w:t>22.3 dB</w:t>
            </w:r>
          </w:p>
          <w:p w14:paraId="31B3C0F8" w14:textId="77777777"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14:paraId="57FEB22C"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1063825"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6A4CE70" w14:textId="77777777" w:rsidR="001977F3" w:rsidRDefault="001977F3" w:rsidP="00E57498">
            <w:pPr>
              <w:pStyle w:val="TAC"/>
            </w:pPr>
            <w:r>
              <w:t>23.1 dB</w:t>
            </w:r>
          </w:p>
          <w:p w14:paraId="3B908737" w14:textId="77777777" w:rsidR="001977F3" w:rsidRPr="00E8394F" w:rsidRDefault="001977F3" w:rsidP="00E57498">
            <w:pPr>
              <w:pStyle w:val="TAC"/>
            </w:pPr>
            <w:r>
              <w:t>32.4 Mbps</w:t>
            </w:r>
          </w:p>
        </w:tc>
        <w:tc>
          <w:tcPr>
            <w:tcW w:w="0" w:type="auto"/>
            <w:tcBorders>
              <w:top w:val="outset" w:sz="6" w:space="0" w:color="auto"/>
              <w:left w:val="outset" w:sz="6" w:space="0" w:color="auto"/>
              <w:bottom w:val="outset" w:sz="6" w:space="0" w:color="auto"/>
              <w:right w:val="outset" w:sz="6" w:space="0" w:color="auto"/>
            </w:tcBorders>
          </w:tcPr>
          <w:p w14:paraId="32A00B5E" w14:textId="77777777" w:rsidR="001977F3" w:rsidRDefault="001977F3" w:rsidP="00E57498">
            <w:pPr>
              <w:pStyle w:val="TAC"/>
            </w:pPr>
            <w:r>
              <w:t>22.9 dB</w:t>
            </w:r>
          </w:p>
          <w:p w14:paraId="40E0EC71" w14:textId="77777777" w:rsidR="001977F3" w:rsidRPr="00E8394F" w:rsidRDefault="001977F3" w:rsidP="00E57498">
            <w:pPr>
              <w:pStyle w:val="TAC"/>
            </w:pPr>
            <w:r>
              <w:t>32.4 Mbps</w:t>
            </w:r>
          </w:p>
        </w:tc>
      </w:tr>
      <w:tr w:rsidR="001977F3" w14:paraId="4CE29BDA"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7149EA3C" w14:textId="77777777" w:rsidR="001977F3" w:rsidRDefault="001977F3" w:rsidP="00E57498">
            <w:pPr>
              <w:pStyle w:val="TAC"/>
            </w:pPr>
            <w:r>
              <w:t xml:space="preserve">R1-160779 / Source 11 </w:t>
            </w:r>
          </w:p>
          <w:p w14:paraId="3BABE7A6" w14:textId="77777777" w:rsidR="001977F3" w:rsidRDefault="001977F3" w:rsidP="00E57498">
            <w:pPr>
              <w:pStyle w:val="TAC"/>
            </w:pPr>
            <w:r>
              <w:t>DM-RS included in every TTI</w:t>
            </w:r>
          </w:p>
        </w:tc>
      </w:tr>
      <w:tr w:rsidR="001977F3" w14:paraId="1BC989C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C81DE27"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43D7C"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7842E"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F06B327"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39BDD"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F25B4"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661FA" w14:textId="77777777" w:rsidR="001977F3" w:rsidRDefault="001977F3" w:rsidP="00E57498">
            <w:pPr>
              <w:pStyle w:val="TAC"/>
            </w:pPr>
            <w:r>
              <w:t xml:space="preserve">TTI length=14 </w:t>
            </w:r>
          </w:p>
        </w:tc>
      </w:tr>
      <w:tr w:rsidR="001977F3" w:rsidRPr="005B51C5" w14:paraId="1F9AEFF5"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DB6E4CB"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4094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A93BD5B" w14:textId="77777777" w:rsidR="001977F3" w:rsidRDefault="001977F3" w:rsidP="00E57498">
            <w:pPr>
              <w:pStyle w:val="TAC"/>
            </w:pPr>
            <w:r>
              <w:t>3.9 dB</w:t>
            </w:r>
          </w:p>
          <w:p w14:paraId="70D4357B" w14:textId="77777777" w:rsidR="001977F3" w:rsidRPr="005B51C5" w:rsidRDefault="001977F3" w:rsidP="00E57498">
            <w:pPr>
              <w:pStyle w:val="TAC"/>
            </w:pPr>
            <w:r>
              <w:t>4.2 Mbps</w:t>
            </w:r>
          </w:p>
        </w:tc>
        <w:tc>
          <w:tcPr>
            <w:tcW w:w="0" w:type="auto"/>
            <w:tcBorders>
              <w:top w:val="outset" w:sz="6" w:space="0" w:color="auto"/>
              <w:left w:val="outset" w:sz="6" w:space="0" w:color="auto"/>
              <w:bottom w:val="outset" w:sz="6" w:space="0" w:color="auto"/>
              <w:right w:val="outset" w:sz="6" w:space="0" w:color="auto"/>
            </w:tcBorders>
          </w:tcPr>
          <w:p w14:paraId="18149F54"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A3125DE"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A869301"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7C29A02" w14:textId="77777777" w:rsidR="001977F3" w:rsidRPr="005B51C5" w:rsidRDefault="001977F3" w:rsidP="00E57498">
            <w:pPr>
              <w:pStyle w:val="TAC"/>
              <w:rPr>
                <w:b/>
                <w:noProof/>
                <w:sz w:val="22"/>
              </w:rPr>
            </w:pPr>
          </w:p>
        </w:tc>
      </w:tr>
      <w:tr w:rsidR="001977F3" w:rsidRPr="005B51C5" w14:paraId="0C15418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5F44A72"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8B2F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F573089" w14:textId="77777777" w:rsidR="001977F3" w:rsidRDefault="001977F3" w:rsidP="00E57498">
            <w:pPr>
              <w:pStyle w:val="TAC"/>
            </w:pPr>
            <w:r>
              <w:t>15.5 dB</w:t>
            </w:r>
          </w:p>
          <w:p w14:paraId="3EEDBA15" w14:textId="77777777" w:rsidR="001977F3" w:rsidRPr="005B51C5" w:rsidRDefault="001977F3" w:rsidP="00E57498">
            <w:pPr>
              <w:pStyle w:val="TAC"/>
            </w:pPr>
            <w:r>
              <w:t>11.34 Mbps</w:t>
            </w:r>
          </w:p>
        </w:tc>
        <w:tc>
          <w:tcPr>
            <w:tcW w:w="0" w:type="auto"/>
            <w:tcBorders>
              <w:top w:val="outset" w:sz="6" w:space="0" w:color="auto"/>
              <w:left w:val="outset" w:sz="6" w:space="0" w:color="auto"/>
              <w:bottom w:val="outset" w:sz="6" w:space="0" w:color="auto"/>
              <w:right w:val="outset" w:sz="6" w:space="0" w:color="auto"/>
            </w:tcBorders>
          </w:tcPr>
          <w:p w14:paraId="410887F4"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F546AB0"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48DD3FA"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00A0958" w14:textId="77777777" w:rsidR="001977F3" w:rsidRPr="005B51C5" w:rsidRDefault="001977F3" w:rsidP="00E57498">
            <w:pPr>
              <w:pStyle w:val="TAC"/>
              <w:rPr>
                <w:b/>
                <w:noProof/>
                <w:sz w:val="22"/>
              </w:rPr>
            </w:pPr>
          </w:p>
        </w:tc>
      </w:tr>
      <w:tr w:rsidR="001977F3" w:rsidRPr="005B51C5" w14:paraId="0580377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68063C3"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009C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90309C2" w14:textId="77777777" w:rsidR="001977F3" w:rsidRDefault="001977F3" w:rsidP="00E57498">
            <w:pPr>
              <w:pStyle w:val="TAC"/>
            </w:pPr>
            <w:r>
              <w:t>22.3 dB</w:t>
            </w:r>
          </w:p>
          <w:p w14:paraId="249A0662" w14:textId="77777777" w:rsidR="001977F3" w:rsidRPr="005B51C5" w:rsidRDefault="001977F3" w:rsidP="00E57498">
            <w:pPr>
              <w:pStyle w:val="TAC"/>
            </w:pPr>
            <w:r>
              <w:t>31.38 Mbps</w:t>
            </w:r>
          </w:p>
        </w:tc>
        <w:tc>
          <w:tcPr>
            <w:tcW w:w="0" w:type="auto"/>
            <w:tcBorders>
              <w:top w:val="outset" w:sz="6" w:space="0" w:color="auto"/>
              <w:left w:val="outset" w:sz="6" w:space="0" w:color="auto"/>
              <w:bottom w:val="outset" w:sz="6" w:space="0" w:color="auto"/>
              <w:right w:val="outset" w:sz="6" w:space="0" w:color="auto"/>
            </w:tcBorders>
          </w:tcPr>
          <w:p w14:paraId="43F3AC34"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6220F1E"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3AAF600"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0AC1A78" w14:textId="77777777" w:rsidR="001977F3" w:rsidRPr="005B51C5" w:rsidRDefault="001977F3" w:rsidP="00E57498">
            <w:pPr>
              <w:pStyle w:val="TAC"/>
              <w:rPr>
                <w:b/>
                <w:noProof/>
                <w:sz w:val="22"/>
              </w:rPr>
            </w:pPr>
          </w:p>
        </w:tc>
      </w:tr>
      <w:tr w:rsidR="001977F3" w:rsidRPr="005B51C5" w14:paraId="7F7B9D93"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22DCFA8B" w14:textId="77777777" w:rsidR="001977F3" w:rsidRDefault="001977F3" w:rsidP="00E57498">
            <w:pPr>
              <w:pStyle w:val="TAC"/>
            </w:pPr>
            <w:r>
              <w:t>R1-160779 / Source 11</w:t>
            </w:r>
          </w:p>
          <w:p w14:paraId="12847B51" w14:textId="77777777" w:rsidR="001977F3" w:rsidRPr="005B51C5" w:rsidRDefault="001977F3" w:rsidP="00E57498">
            <w:pPr>
              <w:pStyle w:val="TAC"/>
            </w:pPr>
            <w:r>
              <w:t>DM-RS included in every third sTTI</w:t>
            </w:r>
          </w:p>
        </w:tc>
      </w:tr>
      <w:tr w:rsidR="00CC7706" w14:paraId="62D90B1F"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445917B9" w14:textId="77777777" w:rsidR="00CC7706" w:rsidRPr="004024F1" w:rsidRDefault="00CC7706"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FEFD9" w14:textId="77777777" w:rsidR="00CC7706" w:rsidRDefault="00CC7706"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110EE" w14:textId="77777777" w:rsidR="00CC7706" w:rsidRDefault="00CC7706" w:rsidP="00E57498">
            <w:pPr>
              <w:pStyle w:val="TAC"/>
            </w:pPr>
            <w:r>
              <w:t xml:space="preserve">TTI length=2 </w:t>
            </w:r>
          </w:p>
        </w:tc>
        <w:tc>
          <w:tcPr>
            <w:tcW w:w="1046" w:type="dxa"/>
            <w:tcBorders>
              <w:top w:val="outset" w:sz="6" w:space="0" w:color="auto"/>
              <w:left w:val="outset" w:sz="6" w:space="0" w:color="auto"/>
              <w:bottom w:val="outset" w:sz="6" w:space="0" w:color="auto"/>
              <w:right w:val="outset" w:sz="6" w:space="0" w:color="auto"/>
            </w:tcBorders>
            <w:vAlign w:val="center"/>
          </w:tcPr>
          <w:p w14:paraId="4A833DAC" w14:textId="77777777" w:rsidR="00CC7706" w:rsidRDefault="00CC7706" w:rsidP="00E57498">
            <w:pPr>
              <w:pStyle w:val="TAC"/>
            </w:pPr>
            <w:r>
              <w:t>TTI length=3</w:t>
            </w:r>
          </w:p>
        </w:tc>
        <w:tc>
          <w:tcPr>
            <w:tcW w:w="1080" w:type="dxa"/>
            <w:tcBorders>
              <w:top w:val="outset" w:sz="6" w:space="0" w:color="auto"/>
              <w:left w:val="outset" w:sz="6" w:space="0" w:color="auto"/>
              <w:bottom w:val="outset" w:sz="6" w:space="0" w:color="auto"/>
              <w:right w:val="outset" w:sz="6" w:space="0" w:color="auto"/>
            </w:tcBorders>
            <w:vAlign w:val="center"/>
            <w:hideMark/>
          </w:tcPr>
          <w:p w14:paraId="27E1C6B4" w14:textId="77777777" w:rsidR="00CC7706" w:rsidRDefault="00CC7706" w:rsidP="00E57498">
            <w:pPr>
              <w:pStyle w:val="TAC"/>
            </w:pPr>
            <w:r>
              <w:t>TTI length=4</w:t>
            </w:r>
            <w:r w:rsidR="00FA690B" w:rsidRPr="00536FAA">
              <w:rPr>
                <w:vertAlign w:val="superscript"/>
              </w:rPr>
              <w:t>(*)</w:t>
            </w:r>
            <w:r>
              <w:t xml:space="preserve"> </w:t>
            </w:r>
          </w:p>
        </w:tc>
        <w:tc>
          <w:tcPr>
            <w:tcW w:w="2192" w:type="dxa"/>
            <w:tcBorders>
              <w:top w:val="outset" w:sz="6" w:space="0" w:color="auto"/>
              <w:left w:val="outset" w:sz="6" w:space="0" w:color="auto"/>
              <w:bottom w:val="outset" w:sz="6" w:space="0" w:color="auto"/>
              <w:right w:val="outset" w:sz="6" w:space="0" w:color="auto"/>
            </w:tcBorders>
            <w:vAlign w:val="center"/>
            <w:hideMark/>
          </w:tcPr>
          <w:p w14:paraId="1B90AB5A" w14:textId="77777777" w:rsidR="00CC7706" w:rsidRDefault="00CC7706" w:rsidP="00E57498">
            <w:pPr>
              <w:pStyle w:val="TAC"/>
            </w:pPr>
            <w:r>
              <w:t>TTI length=7</w:t>
            </w:r>
          </w:p>
        </w:tc>
        <w:tc>
          <w:tcPr>
            <w:tcW w:w="1146" w:type="dxa"/>
            <w:tcBorders>
              <w:top w:val="outset" w:sz="6" w:space="0" w:color="auto"/>
              <w:left w:val="outset" w:sz="6" w:space="0" w:color="auto"/>
              <w:bottom w:val="outset" w:sz="6" w:space="0" w:color="auto"/>
              <w:right w:val="outset" w:sz="6" w:space="0" w:color="auto"/>
            </w:tcBorders>
            <w:vAlign w:val="center"/>
            <w:hideMark/>
          </w:tcPr>
          <w:p w14:paraId="180A6BDF" w14:textId="77777777" w:rsidR="00CC7706" w:rsidRDefault="00CC7706" w:rsidP="00E57498">
            <w:pPr>
              <w:pStyle w:val="TAC"/>
            </w:pPr>
            <w:r>
              <w:t xml:space="preserve">TTI length=14 </w:t>
            </w:r>
          </w:p>
        </w:tc>
      </w:tr>
      <w:tr w:rsidR="00FA690B" w:rsidRPr="00431C59" w14:paraId="3576C156"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3B8C9E8C" w14:textId="77777777" w:rsidR="00FA690B" w:rsidRDefault="00FA690B"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tcPr>
          <w:p w14:paraId="1CAB251F" w14:textId="77777777" w:rsidR="00FA690B"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CBBDBF1" w14:textId="77777777" w:rsidR="00FC0044" w:rsidRPr="00772087" w:rsidRDefault="00DA0BC2" w:rsidP="00772087">
            <w:pPr>
              <w:jc w:val="center"/>
              <w:rPr>
                <w:rFonts w:cs="Arial"/>
                <w:b/>
                <w:noProof/>
                <w:sz w:val="18"/>
                <w:szCs w:val="18"/>
              </w:rPr>
            </w:pPr>
            <w:r w:rsidRPr="00772087">
              <w:rPr>
                <w:rFonts w:ascii="Arial" w:hAnsi="Arial" w:cs="Arial"/>
                <w:sz w:val="18"/>
                <w:szCs w:val="18"/>
              </w:rPr>
              <w:t>1.28 dB</w:t>
            </w:r>
            <w:r w:rsidR="00FA690B" w:rsidRPr="00FA690B">
              <w:rPr>
                <w:rFonts w:ascii="Arial" w:hAnsi="Arial" w:cs="Arial"/>
                <w:sz w:val="18"/>
                <w:szCs w:val="18"/>
              </w:rPr>
              <w:br/>
              <w:t>2.52 Mbps</w:t>
            </w:r>
          </w:p>
        </w:tc>
        <w:tc>
          <w:tcPr>
            <w:tcW w:w="1046" w:type="dxa"/>
            <w:tcBorders>
              <w:top w:val="outset" w:sz="6" w:space="0" w:color="auto"/>
              <w:left w:val="outset" w:sz="6" w:space="0" w:color="auto"/>
              <w:bottom w:val="outset" w:sz="6" w:space="0" w:color="auto"/>
              <w:right w:val="outset" w:sz="6" w:space="0" w:color="auto"/>
            </w:tcBorders>
          </w:tcPr>
          <w:p w14:paraId="7DF1A9E7" w14:textId="77777777" w:rsidR="00FC0044" w:rsidRDefault="00DA0BC2" w:rsidP="00772087">
            <w:pPr>
              <w:jc w:val="center"/>
              <w:rPr>
                <w:rFonts w:cs="Arial"/>
                <w:b/>
                <w:color w:val="FFC000"/>
                <w:szCs w:val="18"/>
              </w:rPr>
            </w:pPr>
            <w:r w:rsidRPr="00772087">
              <w:rPr>
                <w:rFonts w:ascii="Arial" w:hAnsi="Arial" w:cs="Arial"/>
                <w:sz w:val="18"/>
                <w:szCs w:val="18"/>
              </w:rPr>
              <w:t>1.23 dB</w:t>
            </w:r>
            <w:r w:rsidR="00FA690B">
              <w:rPr>
                <w:rFonts w:ascii="Arial" w:hAnsi="Arial" w:cs="Arial"/>
                <w:sz w:val="18"/>
                <w:szCs w:val="18"/>
              </w:rPr>
              <w:br/>
            </w:r>
            <w:r w:rsidR="00FA690B" w:rsidRPr="00FA690B">
              <w:rPr>
                <w:rFonts w:ascii="Arial" w:hAnsi="Arial" w:cs="Arial"/>
                <w:sz w:val="18"/>
                <w:szCs w:val="18"/>
              </w:rPr>
              <w:t xml:space="preserve">3.36 </w:t>
            </w:r>
            <w:r w:rsidRPr="00772087">
              <w:rPr>
                <w:rFonts w:ascii="Arial" w:hAnsi="Arial" w:cs="Arial"/>
                <w:sz w:val="18"/>
                <w:szCs w:val="18"/>
              </w:rPr>
              <w:t>Mbps</w:t>
            </w:r>
          </w:p>
        </w:tc>
        <w:tc>
          <w:tcPr>
            <w:tcW w:w="1080" w:type="dxa"/>
            <w:tcBorders>
              <w:top w:val="outset" w:sz="6" w:space="0" w:color="auto"/>
              <w:left w:val="outset" w:sz="6" w:space="0" w:color="auto"/>
              <w:bottom w:val="outset" w:sz="6" w:space="0" w:color="auto"/>
              <w:right w:val="outset" w:sz="6" w:space="0" w:color="auto"/>
            </w:tcBorders>
            <w:vAlign w:val="center"/>
          </w:tcPr>
          <w:p w14:paraId="3B0FFEC6" w14:textId="77777777" w:rsidR="00FA690B" w:rsidRPr="00FA690B" w:rsidRDefault="00FA690B" w:rsidP="00FA690B">
            <w:pPr>
              <w:pStyle w:val="TAC"/>
              <w:rPr>
                <w:rFonts w:cs="Arial"/>
                <w:szCs w:val="18"/>
              </w:rPr>
            </w:pPr>
          </w:p>
        </w:tc>
        <w:tc>
          <w:tcPr>
            <w:tcW w:w="2192" w:type="dxa"/>
            <w:tcBorders>
              <w:top w:val="outset" w:sz="6" w:space="0" w:color="auto"/>
              <w:left w:val="outset" w:sz="6" w:space="0" w:color="auto"/>
              <w:bottom w:val="outset" w:sz="6" w:space="0" w:color="auto"/>
              <w:right w:val="outset" w:sz="6" w:space="0" w:color="auto"/>
            </w:tcBorders>
          </w:tcPr>
          <w:p w14:paraId="6FADD582" w14:textId="77777777" w:rsidR="00FC0044" w:rsidRDefault="00DA0BC2" w:rsidP="00772087">
            <w:pPr>
              <w:jc w:val="center"/>
              <w:rPr>
                <w:rFonts w:cs="Arial"/>
                <w:b/>
                <w:szCs w:val="18"/>
              </w:rPr>
            </w:pPr>
            <w:r w:rsidRPr="00772087">
              <w:rPr>
                <w:rFonts w:ascii="Arial" w:hAnsi="Arial" w:cs="Arial"/>
                <w:sz w:val="18"/>
                <w:szCs w:val="18"/>
              </w:rPr>
              <w:t>1.25 dB</w:t>
            </w:r>
            <w:r w:rsidR="00FA690B">
              <w:rPr>
                <w:rFonts w:ascii="Arial" w:hAnsi="Arial" w:cs="Arial"/>
                <w:sz w:val="18"/>
                <w:szCs w:val="18"/>
              </w:rPr>
              <w:br/>
            </w:r>
            <w:r w:rsidR="00FA690B" w:rsidRPr="00FA690B">
              <w:rPr>
                <w:rFonts w:ascii="Arial" w:hAnsi="Arial" w:cs="Arial"/>
                <w:sz w:val="18"/>
                <w:szCs w:val="18"/>
              </w:rPr>
              <w:t>4.32 Mbps</w:t>
            </w:r>
          </w:p>
        </w:tc>
        <w:tc>
          <w:tcPr>
            <w:tcW w:w="1146" w:type="dxa"/>
            <w:tcBorders>
              <w:top w:val="outset" w:sz="6" w:space="0" w:color="auto"/>
              <w:left w:val="outset" w:sz="6" w:space="0" w:color="auto"/>
              <w:bottom w:val="outset" w:sz="6" w:space="0" w:color="auto"/>
              <w:right w:val="outset" w:sz="6" w:space="0" w:color="auto"/>
            </w:tcBorders>
            <w:vAlign w:val="center"/>
          </w:tcPr>
          <w:p w14:paraId="7AE4C56C" w14:textId="77777777" w:rsidR="00FC0044" w:rsidRDefault="00DA0BC2" w:rsidP="00772087">
            <w:pPr>
              <w:jc w:val="center"/>
              <w:rPr>
                <w:rFonts w:cs="Arial"/>
                <w:b/>
                <w:szCs w:val="18"/>
              </w:rPr>
            </w:pPr>
            <w:r w:rsidRPr="00772087">
              <w:rPr>
                <w:rFonts w:ascii="Arial" w:hAnsi="Arial" w:cs="Arial"/>
                <w:sz w:val="18"/>
                <w:szCs w:val="18"/>
              </w:rPr>
              <w:t>1.12 dB</w:t>
            </w:r>
            <w:r w:rsidR="00FA690B">
              <w:rPr>
                <w:rFonts w:ascii="Arial" w:hAnsi="Arial" w:cs="Arial"/>
                <w:sz w:val="18"/>
                <w:szCs w:val="18"/>
              </w:rPr>
              <w:br/>
            </w:r>
            <w:r w:rsidR="00FA690B" w:rsidRPr="00FA690B">
              <w:rPr>
                <w:rFonts w:ascii="Arial" w:hAnsi="Arial" w:cs="Arial"/>
                <w:sz w:val="18"/>
                <w:szCs w:val="18"/>
              </w:rPr>
              <w:t>4.32 Mbps</w:t>
            </w:r>
          </w:p>
        </w:tc>
      </w:tr>
      <w:tr w:rsidR="00FA690B" w:rsidRPr="00431C59" w14:paraId="2D1394BB"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27E3D8E2" w14:textId="77777777" w:rsidR="00FA690B" w:rsidRPr="00431C59" w:rsidRDefault="00FA690B"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tcPr>
          <w:p w14:paraId="6B042B5E" w14:textId="77777777" w:rsidR="00FA690B" w:rsidRPr="00431C59"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A00AA1D" w14:textId="77777777" w:rsidR="00FC0044" w:rsidRPr="00772087" w:rsidRDefault="00DA0BC2" w:rsidP="00772087">
            <w:pPr>
              <w:jc w:val="center"/>
              <w:rPr>
                <w:rFonts w:cs="Arial"/>
                <w:b/>
                <w:noProof/>
                <w:sz w:val="18"/>
                <w:szCs w:val="18"/>
              </w:rPr>
            </w:pPr>
            <w:r w:rsidRPr="00772087">
              <w:rPr>
                <w:rFonts w:ascii="Arial" w:hAnsi="Arial" w:cs="Arial"/>
                <w:sz w:val="18"/>
                <w:szCs w:val="18"/>
              </w:rPr>
              <w:t>13.24 dB</w:t>
            </w:r>
            <w:r w:rsidR="00FA690B" w:rsidRPr="00FA690B">
              <w:rPr>
                <w:rFonts w:ascii="Arial" w:hAnsi="Arial" w:cs="Arial"/>
                <w:sz w:val="18"/>
                <w:szCs w:val="18"/>
              </w:rPr>
              <w:br/>
              <w:t>11.3 Mbps</w:t>
            </w:r>
          </w:p>
        </w:tc>
        <w:tc>
          <w:tcPr>
            <w:tcW w:w="1046" w:type="dxa"/>
            <w:tcBorders>
              <w:top w:val="outset" w:sz="6" w:space="0" w:color="auto"/>
              <w:left w:val="outset" w:sz="6" w:space="0" w:color="auto"/>
              <w:bottom w:val="outset" w:sz="6" w:space="0" w:color="auto"/>
              <w:right w:val="outset" w:sz="6" w:space="0" w:color="auto"/>
            </w:tcBorders>
          </w:tcPr>
          <w:p w14:paraId="268AE2D8" w14:textId="77777777" w:rsidR="00FC0044" w:rsidRDefault="00DA0BC2" w:rsidP="00772087">
            <w:pPr>
              <w:jc w:val="center"/>
              <w:rPr>
                <w:rFonts w:cs="Arial"/>
                <w:b/>
                <w:color w:val="FFC000"/>
                <w:szCs w:val="18"/>
              </w:rPr>
            </w:pPr>
            <w:r w:rsidRPr="00772087">
              <w:rPr>
                <w:rFonts w:ascii="Arial" w:hAnsi="Arial" w:cs="Arial"/>
                <w:sz w:val="18"/>
                <w:szCs w:val="18"/>
              </w:rPr>
              <w:t>13.28 dB</w:t>
            </w:r>
            <w:r w:rsidR="00FA690B">
              <w:rPr>
                <w:rFonts w:ascii="Arial" w:hAnsi="Arial" w:cs="Arial"/>
                <w:sz w:val="18"/>
                <w:szCs w:val="18"/>
              </w:rPr>
              <w:br/>
            </w:r>
            <w:r w:rsidR="00FA690B" w:rsidRPr="00FA690B">
              <w:rPr>
                <w:rFonts w:ascii="Arial" w:hAnsi="Arial" w:cs="Arial"/>
                <w:sz w:val="18"/>
                <w:szCs w:val="18"/>
              </w:rPr>
              <w:t>15.1 Mbps</w:t>
            </w:r>
          </w:p>
        </w:tc>
        <w:tc>
          <w:tcPr>
            <w:tcW w:w="1080" w:type="dxa"/>
            <w:tcBorders>
              <w:top w:val="outset" w:sz="6" w:space="0" w:color="auto"/>
              <w:left w:val="outset" w:sz="6" w:space="0" w:color="auto"/>
              <w:bottom w:val="outset" w:sz="6" w:space="0" w:color="auto"/>
              <w:right w:val="outset" w:sz="6" w:space="0" w:color="auto"/>
            </w:tcBorders>
            <w:vAlign w:val="center"/>
          </w:tcPr>
          <w:p w14:paraId="392D36CF" w14:textId="77777777" w:rsidR="00FC0044" w:rsidRDefault="00DA0BC2" w:rsidP="00772087">
            <w:pPr>
              <w:jc w:val="center"/>
              <w:rPr>
                <w:rFonts w:cs="Arial"/>
                <w:b/>
                <w:szCs w:val="18"/>
              </w:rPr>
            </w:pPr>
            <w:r w:rsidRPr="00772087">
              <w:rPr>
                <w:rFonts w:ascii="Arial" w:hAnsi="Arial" w:cs="Arial"/>
                <w:sz w:val="18"/>
                <w:szCs w:val="18"/>
              </w:rPr>
              <w:t>13.39 dB</w:t>
            </w:r>
            <w:r w:rsidR="00FA690B">
              <w:rPr>
                <w:rFonts w:ascii="Arial" w:hAnsi="Arial" w:cs="Arial"/>
                <w:sz w:val="18"/>
                <w:szCs w:val="18"/>
              </w:rPr>
              <w:br/>
            </w:r>
            <w:r w:rsidR="00FA690B" w:rsidRPr="00FA690B">
              <w:rPr>
                <w:rFonts w:ascii="Arial" w:hAnsi="Arial" w:cs="Arial"/>
                <w:sz w:val="18"/>
                <w:szCs w:val="18"/>
              </w:rPr>
              <w:t>19.4 Mbps</w:t>
            </w:r>
          </w:p>
        </w:tc>
        <w:tc>
          <w:tcPr>
            <w:tcW w:w="2192" w:type="dxa"/>
            <w:tcBorders>
              <w:top w:val="outset" w:sz="6" w:space="0" w:color="auto"/>
              <w:left w:val="outset" w:sz="6" w:space="0" w:color="auto"/>
              <w:bottom w:val="outset" w:sz="6" w:space="0" w:color="auto"/>
              <w:right w:val="outset" w:sz="6" w:space="0" w:color="auto"/>
            </w:tcBorders>
          </w:tcPr>
          <w:p w14:paraId="169C81D6" w14:textId="77777777" w:rsidR="00FC0044" w:rsidRDefault="00DA0BC2" w:rsidP="00772087">
            <w:pPr>
              <w:jc w:val="center"/>
              <w:rPr>
                <w:rFonts w:cs="Arial"/>
                <w:b/>
                <w:szCs w:val="18"/>
              </w:rPr>
            </w:pPr>
            <w:r w:rsidRPr="00772087">
              <w:rPr>
                <w:rFonts w:ascii="Arial" w:hAnsi="Arial" w:cs="Arial"/>
                <w:sz w:val="18"/>
                <w:szCs w:val="18"/>
              </w:rPr>
              <w:t>13.36 dB</w:t>
            </w:r>
            <w:r w:rsidR="00FA690B">
              <w:rPr>
                <w:rFonts w:ascii="Arial" w:hAnsi="Arial" w:cs="Arial"/>
                <w:sz w:val="18"/>
                <w:szCs w:val="18"/>
              </w:rPr>
              <w:br/>
            </w:r>
            <w:r w:rsidR="00FA690B" w:rsidRPr="00FA690B">
              <w:rPr>
                <w:rFonts w:ascii="Arial" w:hAnsi="Arial" w:cs="Arial"/>
                <w:sz w:val="18"/>
                <w:szCs w:val="18"/>
              </w:rPr>
              <w:t>19.4 Mbps</w:t>
            </w:r>
          </w:p>
        </w:tc>
        <w:tc>
          <w:tcPr>
            <w:tcW w:w="1146" w:type="dxa"/>
            <w:tcBorders>
              <w:top w:val="outset" w:sz="6" w:space="0" w:color="auto"/>
              <w:left w:val="outset" w:sz="6" w:space="0" w:color="auto"/>
              <w:bottom w:val="outset" w:sz="6" w:space="0" w:color="auto"/>
              <w:right w:val="outset" w:sz="6" w:space="0" w:color="auto"/>
            </w:tcBorders>
            <w:vAlign w:val="center"/>
          </w:tcPr>
          <w:p w14:paraId="0D2DB208" w14:textId="77777777" w:rsidR="00FC0044" w:rsidRDefault="00DA0BC2" w:rsidP="00772087">
            <w:pPr>
              <w:jc w:val="center"/>
              <w:rPr>
                <w:rFonts w:cs="Arial"/>
                <w:b/>
                <w:szCs w:val="18"/>
              </w:rPr>
            </w:pPr>
            <w:r w:rsidRPr="00772087">
              <w:rPr>
                <w:rFonts w:ascii="Arial" w:hAnsi="Arial" w:cs="Arial"/>
                <w:sz w:val="18"/>
                <w:szCs w:val="18"/>
              </w:rPr>
              <w:t>13.43 dB</w:t>
            </w:r>
            <w:r w:rsidR="00FA690B">
              <w:rPr>
                <w:rFonts w:ascii="Arial" w:hAnsi="Arial" w:cs="Arial"/>
                <w:sz w:val="18"/>
                <w:szCs w:val="18"/>
              </w:rPr>
              <w:br/>
            </w:r>
            <w:r w:rsidR="00FA690B" w:rsidRPr="00FA690B">
              <w:rPr>
                <w:rFonts w:ascii="Arial" w:hAnsi="Arial" w:cs="Arial"/>
                <w:sz w:val="18"/>
                <w:szCs w:val="18"/>
              </w:rPr>
              <w:t>19.4 Mbps</w:t>
            </w:r>
          </w:p>
        </w:tc>
      </w:tr>
      <w:tr w:rsidR="00FA690B" w:rsidRPr="00431C59" w14:paraId="5E49527B"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633D89C5" w14:textId="77777777" w:rsidR="00FA690B" w:rsidRPr="00431C59" w:rsidRDefault="00FA690B"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tcPr>
          <w:p w14:paraId="4ADB417A" w14:textId="77777777" w:rsidR="00FA690B" w:rsidRPr="00431C59" w:rsidRDefault="00FA690B"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86BC946" w14:textId="77777777" w:rsidR="00FC0044" w:rsidRPr="00772087" w:rsidRDefault="00DA0BC2" w:rsidP="00772087">
            <w:pPr>
              <w:jc w:val="center"/>
              <w:rPr>
                <w:rFonts w:cs="Arial"/>
                <w:b/>
                <w:noProof/>
                <w:sz w:val="18"/>
                <w:szCs w:val="18"/>
              </w:rPr>
            </w:pPr>
            <w:r w:rsidRPr="00772087">
              <w:rPr>
                <w:rFonts w:ascii="Arial" w:hAnsi="Arial" w:cs="Arial"/>
                <w:sz w:val="18"/>
                <w:szCs w:val="18"/>
              </w:rPr>
              <w:t>20.19 dB</w:t>
            </w:r>
            <w:r w:rsidR="00FA690B">
              <w:rPr>
                <w:rFonts w:ascii="Arial" w:hAnsi="Arial" w:cs="Arial"/>
                <w:sz w:val="18"/>
                <w:szCs w:val="18"/>
              </w:rPr>
              <w:br/>
            </w:r>
            <w:r w:rsidR="00FA690B" w:rsidRPr="00FA690B">
              <w:rPr>
                <w:rFonts w:ascii="Arial" w:hAnsi="Arial" w:cs="Arial"/>
                <w:sz w:val="18"/>
                <w:szCs w:val="18"/>
              </w:rPr>
              <w:t>18.9 Mbps</w:t>
            </w:r>
          </w:p>
        </w:tc>
        <w:tc>
          <w:tcPr>
            <w:tcW w:w="1046" w:type="dxa"/>
            <w:tcBorders>
              <w:top w:val="outset" w:sz="6" w:space="0" w:color="auto"/>
              <w:left w:val="outset" w:sz="6" w:space="0" w:color="auto"/>
              <w:bottom w:val="outset" w:sz="6" w:space="0" w:color="auto"/>
              <w:right w:val="outset" w:sz="6" w:space="0" w:color="auto"/>
            </w:tcBorders>
          </w:tcPr>
          <w:p w14:paraId="3A15681C" w14:textId="77777777" w:rsidR="00FC0044" w:rsidRDefault="00DA0BC2" w:rsidP="00772087">
            <w:pPr>
              <w:jc w:val="center"/>
              <w:rPr>
                <w:rFonts w:cs="Arial"/>
                <w:b/>
                <w:color w:val="31849B" w:themeColor="accent5" w:themeShade="BF"/>
                <w:szCs w:val="18"/>
              </w:rPr>
            </w:pPr>
            <w:r w:rsidRPr="00772087">
              <w:rPr>
                <w:rFonts w:ascii="Arial" w:hAnsi="Arial" w:cs="Arial"/>
                <w:sz w:val="18"/>
                <w:szCs w:val="18"/>
              </w:rPr>
              <w:t>20.21 dB</w:t>
            </w:r>
            <w:r w:rsidR="00FA690B">
              <w:rPr>
                <w:rFonts w:ascii="Arial" w:hAnsi="Arial" w:cs="Arial"/>
                <w:sz w:val="18"/>
                <w:szCs w:val="18"/>
              </w:rPr>
              <w:br/>
            </w:r>
            <w:r w:rsidR="00FA690B" w:rsidRPr="00FA690B">
              <w:rPr>
                <w:rFonts w:ascii="Arial" w:hAnsi="Arial" w:cs="Arial"/>
                <w:sz w:val="18"/>
                <w:szCs w:val="18"/>
              </w:rPr>
              <w:t>25.2 Mbps</w:t>
            </w:r>
          </w:p>
        </w:tc>
        <w:tc>
          <w:tcPr>
            <w:tcW w:w="1080" w:type="dxa"/>
            <w:tcBorders>
              <w:top w:val="outset" w:sz="6" w:space="0" w:color="auto"/>
              <w:left w:val="outset" w:sz="6" w:space="0" w:color="auto"/>
              <w:bottom w:val="outset" w:sz="6" w:space="0" w:color="auto"/>
              <w:right w:val="outset" w:sz="6" w:space="0" w:color="auto"/>
            </w:tcBorders>
            <w:vAlign w:val="center"/>
          </w:tcPr>
          <w:p w14:paraId="6247C04E" w14:textId="77777777" w:rsidR="00FA690B" w:rsidRPr="00FA690B" w:rsidRDefault="00FA690B" w:rsidP="00FA690B">
            <w:pPr>
              <w:pStyle w:val="TAC"/>
              <w:rPr>
                <w:rFonts w:cs="Arial"/>
                <w:szCs w:val="18"/>
              </w:rPr>
            </w:pPr>
          </w:p>
        </w:tc>
        <w:tc>
          <w:tcPr>
            <w:tcW w:w="2192" w:type="dxa"/>
            <w:tcBorders>
              <w:top w:val="outset" w:sz="6" w:space="0" w:color="auto"/>
              <w:left w:val="outset" w:sz="6" w:space="0" w:color="auto"/>
              <w:bottom w:val="outset" w:sz="6" w:space="0" w:color="auto"/>
              <w:right w:val="outset" w:sz="6" w:space="0" w:color="auto"/>
            </w:tcBorders>
          </w:tcPr>
          <w:p w14:paraId="75A94AC5" w14:textId="77777777" w:rsidR="00FC0044" w:rsidRDefault="00DA0BC2" w:rsidP="00772087">
            <w:pPr>
              <w:jc w:val="center"/>
              <w:rPr>
                <w:rFonts w:cs="Arial"/>
                <w:b/>
                <w:szCs w:val="18"/>
              </w:rPr>
            </w:pPr>
            <w:r w:rsidRPr="00772087">
              <w:rPr>
                <w:rFonts w:ascii="Arial" w:hAnsi="Arial" w:cs="Arial"/>
                <w:sz w:val="18"/>
                <w:szCs w:val="18"/>
              </w:rPr>
              <w:t>20.39 dB</w:t>
            </w:r>
            <w:r w:rsidR="00FA690B">
              <w:rPr>
                <w:rFonts w:ascii="Arial" w:hAnsi="Arial" w:cs="Arial"/>
                <w:sz w:val="18"/>
                <w:szCs w:val="18"/>
              </w:rPr>
              <w:br/>
            </w:r>
            <w:r w:rsidR="00FA690B" w:rsidRPr="00FA690B">
              <w:rPr>
                <w:rFonts w:ascii="Arial" w:hAnsi="Arial" w:cs="Arial"/>
                <w:sz w:val="18"/>
                <w:szCs w:val="18"/>
              </w:rPr>
              <w:t>32.4 Mbps</w:t>
            </w:r>
          </w:p>
        </w:tc>
        <w:tc>
          <w:tcPr>
            <w:tcW w:w="1146" w:type="dxa"/>
            <w:tcBorders>
              <w:top w:val="outset" w:sz="6" w:space="0" w:color="auto"/>
              <w:left w:val="outset" w:sz="6" w:space="0" w:color="auto"/>
              <w:bottom w:val="outset" w:sz="6" w:space="0" w:color="auto"/>
              <w:right w:val="outset" w:sz="6" w:space="0" w:color="auto"/>
            </w:tcBorders>
            <w:vAlign w:val="center"/>
          </w:tcPr>
          <w:p w14:paraId="7AA670FB" w14:textId="77777777" w:rsidR="00FC0044" w:rsidRDefault="00DA0BC2" w:rsidP="00772087">
            <w:pPr>
              <w:jc w:val="center"/>
              <w:rPr>
                <w:rFonts w:cs="Arial"/>
                <w:b/>
                <w:szCs w:val="18"/>
              </w:rPr>
            </w:pPr>
            <w:r w:rsidRPr="00772087">
              <w:rPr>
                <w:rFonts w:ascii="Arial" w:hAnsi="Arial" w:cs="Arial"/>
                <w:sz w:val="18"/>
                <w:szCs w:val="18"/>
              </w:rPr>
              <w:t>20.43 dB</w:t>
            </w:r>
            <w:r w:rsidR="00FA690B">
              <w:rPr>
                <w:rFonts w:ascii="Arial" w:hAnsi="Arial" w:cs="Arial"/>
                <w:sz w:val="18"/>
                <w:szCs w:val="18"/>
              </w:rPr>
              <w:br/>
            </w:r>
            <w:r w:rsidR="00FA690B" w:rsidRPr="00FA690B">
              <w:rPr>
                <w:rFonts w:ascii="Arial" w:hAnsi="Arial" w:cs="Arial"/>
                <w:sz w:val="18"/>
                <w:szCs w:val="18"/>
              </w:rPr>
              <w:t>32.4 Mbps</w:t>
            </w:r>
          </w:p>
        </w:tc>
      </w:tr>
      <w:tr w:rsidR="00FA690B" w:rsidRPr="009E1568" w14:paraId="0434D6E5" w14:textId="77777777" w:rsidTr="00772087">
        <w:tc>
          <w:tcPr>
            <w:tcW w:w="9638" w:type="dxa"/>
            <w:gridSpan w:val="7"/>
            <w:tcBorders>
              <w:top w:val="outset" w:sz="6" w:space="0" w:color="auto"/>
              <w:left w:val="outset" w:sz="6" w:space="0" w:color="auto"/>
              <w:bottom w:val="outset" w:sz="6" w:space="0" w:color="auto"/>
              <w:right w:val="outset" w:sz="6" w:space="0" w:color="auto"/>
            </w:tcBorders>
          </w:tcPr>
          <w:p w14:paraId="3DEE17EB" w14:textId="77777777" w:rsidR="00FA690B" w:rsidRDefault="00FA690B" w:rsidP="00FA690B">
            <w:pPr>
              <w:pStyle w:val="TAC"/>
            </w:pPr>
            <w:r>
              <w:t xml:space="preserve">R1-164115 / </w:t>
            </w:r>
            <w:r w:rsidR="00E32A2A">
              <w:t>Source 14</w:t>
            </w:r>
            <w:r>
              <w:br/>
              <w:t>DM-RS included in every TTI</w:t>
            </w:r>
          </w:p>
          <w:p w14:paraId="7218670A" w14:textId="77777777" w:rsidR="00FA690B" w:rsidRDefault="00FA690B" w:rsidP="00FA690B">
            <w:pPr>
              <w:pStyle w:val="TAC"/>
            </w:pPr>
            <w:r>
              <w:t>Full symbols</w:t>
            </w:r>
          </w:p>
          <w:p w14:paraId="2D35CE37" w14:textId="77777777" w:rsidR="00FA690B" w:rsidRPr="009E1568" w:rsidRDefault="00FA690B" w:rsidP="00FA690B">
            <w:pPr>
              <w:pStyle w:val="TAC"/>
            </w:pPr>
            <w:r>
              <w:t>(*) shared symbol 4(3)</w:t>
            </w:r>
          </w:p>
        </w:tc>
      </w:tr>
      <w:tr w:rsidR="0053309E" w14:paraId="55B827B1"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7A24CA88" w14:textId="77777777" w:rsidR="0053309E" w:rsidRPr="0053309E" w:rsidRDefault="0053309E" w:rsidP="000A2FFF">
            <w:pPr>
              <w:pStyle w:val="TAC"/>
              <w:rPr>
                <w:rFonts w:cs="Arial"/>
                <w:szCs w:val="18"/>
              </w:rPr>
            </w:pPr>
            <w:r w:rsidRPr="0053309E">
              <w:rPr>
                <w:rFonts w:cs="Arial"/>
                <w:szCs w:val="18"/>
              </w:rPr>
              <w:t>SNR at 10% BLER</w:t>
            </w:r>
          </w:p>
          <w:p w14:paraId="707ABE36" w14:textId="77777777" w:rsidR="0053309E" w:rsidRPr="0053309E" w:rsidRDefault="0053309E" w:rsidP="000A2FFF">
            <w:pPr>
              <w:pStyle w:val="TAC"/>
              <w:rPr>
                <w:rFonts w:cs="Arial"/>
                <w:szCs w:val="18"/>
              </w:rPr>
            </w:pPr>
            <w:r w:rsidRPr="0053309E">
              <w:rPr>
                <w:rFonts w:cs="Arial"/>
                <w:szCs w:val="18"/>
              </w:rP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012BB" w14:textId="77777777" w:rsidR="0053309E" w:rsidRPr="0053309E" w:rsidRDefault="0053309E" w:rsidP="000A2FFF">
            <w:pPr>
              <w:pStyle w:val="TAC"/>
              <w:rPr>
                <w:rFonts w:cs="Arial"/>
                <w:szCs w:val="18"/>
              </w:rPr>
            </w:pPr>
            <w:r w:rsidRPr="0053309E">
              <w:rPr>
                <w:rFonts w:cs="Arial"/>
                <w:szCs w:val="18"/>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B662D" w14:textId="77777777" w:rsidR="0053309E" w:rsidRPr="0053309E" w:rsidRDefault="0053309E" w:rsidP="000A2FFF">
            <w:pPr>
              <w:pStyle w:val="TAC"/>
              <w:rPr>
                <w:rFonts w:cs="Arial"/>
                <w:szCs w:val="18"/>
              </w:rPr>
            </w:pPr>
            <w:r w:rsidRPr="0053309E">
              <w:rPr>
                <w:rFonts w:cs="Arial"/>
                <w:szCs w:val="18"/>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BCBA8CE" w14:textId="77777777" w:rsidR="0053309E" w:rsidRPr="0053309E" w:rsidRDefault="0053309E" w:rsidP="000A2FFF">
            <w:pPr>
              <w:pStyle w:val="TAC"/>
              <w:rPr>
                <w:rFonts w:cs="Arial"/>
                <w:szCs w:val="18"/>
              </w:rPr>
            </w:pPr>
            <w:r w:rsidRPr="0053309E">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7EC95" w14:textId="77777777" w:rsidR="0053309E" w:rsidRPr="0053309E" w:rsidRDefault="0053309E" w:rsidP="000A2FFF">
            <w:pPr>
              <w:pStyle w:val="TAC"/>
              <w:rPr>
                <w:rFonts w:cs="Arial"/>
                <w:szCs w:val="18"/>
              </w:rPr>
            </w:pPr>
            <w:r w:rsidRPr="0053309E">
              <w:rPr>
                <w:rFonts w:cs="Arial"/>
                <w:szCs w:val="18"/>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BF2CF" w14:textId="77777777" w:rsidR="0053309E" w:rsidRPr="0053309E" w:rsidRDefault="0053309E" w:rsidP="000A2FFF">
            <w:pPr>
              <w:pStyle w:val="TAC"/>
              <w:rPr>
                <w:rFonts w:cs="Arial"/>
                <w:szCs w:val="18"/>
              </w:rPr>
            </w:pPr>
            <w:r w:rsidRPr="0053309E">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ED182" w14:textId="77777777" w:rsidR="0053309E" w:rsidRPr="0053309E" w:rsidRDefault="0053309E" w:rsidP="000A2FFF">
            <w:pPr>
              <w:pStyle w:val="TAC"/>
              <w:rPr>
                <w:rFonts w:cs="Arial"/>
                <w:szCs w:val="18"/>
              </w:rPr>
            </w:pPr>
            <w:r w:rsidRPr="0053309E">
              <w:rPr>
                <w:rFonts w:cs="Arial"/>
                <w:szCs w:val="18"/>
              </w:rPr>
              <w:t xml:space="preserve">TTI length=14 </w:t>
            </w:r>
          </w:p>
        </w:tc>
      </w:tr>
      <w:tr w:rsidR="0053309E" w14:paraId="55D7B047"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14D78560" w14:textId="77777777" w:rsidR="0053309E" w:rsidRPr="0053309E" w:rsidRDefault="0053309E" w:rsidP="000A2FFF">
            <w:pPr>
              <w:pStyle w:val="TAC"/>
              <w:rPr>
                <w:rFonts w:cs="Arial"/>
                <w:szCs w:val="18"/>
              </w:rPr>
            </w:pPr>
            <w:r w:rsidRPr="0053309E">
              <w:rPr>
                <w:rFonts w:cs="Arial"/>
                <w:szCs w:val="18"/>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45FB6" w14:textId="77777777" w:rsidR="0053309E" w:rsidRPr="00772087" w:rsidRDefault="0053309E" w:rsidP="000A2FFF">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D78868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1.93 dB</w:t>
            </w:r>
            <w:r w:rsidR="0053309E">
              <w:rPr>
                <w:rFonts w:ascii="Arial" w:hAnsi="Arial" w:cs="Arial"/>
                <w:sz w:val="18"/>
                <w:szCs w:val="18"/>
              </w:rPr>
              <w:br/>
            </w:r>
            <w:r w:rsidRPr="00772087">
              <w:rPr>
                <w:rFonts w:ascii="Arial" w:hAnsi="Arial" w:cs="Arial"/>
                <w:sz w:val="18"/>
                <w:szCs w:val="18"/>
              </w:rPr>
              <w:t>3.78 Mbps</w:t>
            </w:r>
          </w:p>
        </w:tc>
        <w:tc>
          <w:tcPr>
            <w:tcW w:w="0" w:type="auto"/>
            <w:tcBorders>
              <w:top w:val="outset" w:sz="6" w:space="0" w:color="auto"/>
              <w:left w:val="outset" w:sz="6" w:space="0" w:color="auto"/>
              <w:bottom w:val="outset" w:sz="6" w:space="0" w:color="auto"/>
              <w:right w:val="outset" w:sz="6" w:space="0" w:color="auto"/>
            </w:tcBorders>
          </w:tcPr>
          <w:p w14:paraId="03CEF3B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1.90 dB</w:t>
            </w:r>
            <w:r w:rsidR="0053309E">
              <w:rPr>
                <w:rFonts w:ascii="Arial" w:hAnsi="Arial" w:cs="Arial"/>
                <w:sz w:val="18"/>
                <w:szCs w:val="18"/>
              </w:rPr>
              <w:br/>
            </w:r>
            <w:r w:rsidRPr="00772087">
              <w:rPr>
                <w:rFonts w:ascii="Arial" w:hAnsi="Arial" w:cs="Arial"/>
                <w:sz w:val="18"/>
                <w:szCs w:val="18"/>
              </w:rPr>
              <w:t>4.20 Mbps</w:t>
            </w:r>
          </w:p>
        </w:tc>
        <w:tc>
          <w:tcPr>
            <w:tcW w:w="0" w:type="auto"/>
            <w:tcBorders>
              <w:top w:val="outset" w:sz="6" w:space="0" w:color="auto"/>
              <w:left w:val="outset" w:sz="6" w:space="0" w:color="auto"/>
              <w:bottom w:val="outset" w:sz="6" w:space="0" w:color="auto"/>
              <w:right w:val="outset" w:sz="6" w:space="0" w:color="auto"/>
            </w:tcBorders>
          </w:tcPr>
          <w:p w14:paraId="35679BAD"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2CC1589"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1.48 dB</w:t>
            </w:r>
            <w:r w:rsidR="0053309E">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4A6312DE" w14:textId="77777777" w:rsidR="0053309E" w:rsidRPr="00772087" w:rsidRDefault="0053309E" w:rsidP="000A2FFF">
            <w:pPr>
              <w:rPr>
                <w:rFonts w:ascii="Arial" w:hAnsi="Arial" w:cs="Arial"/>
                <w:sz w:val="18"/>
                <w:szCs w:val="18"/>
              </w:rPr>
            </w:pPr>
          </w:p>
        </w:tc>
      </w:tr>
      <w:tr w:rsidR="0053309E" w14:paraId="7D078E02"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4E9287A2" w14:textId="77777777" w:rsidR="0053309E" w:rsidRPr="0053309E" w:rsidRDefault="0053309E" w:rsidP="000A2FFF">
            <w:pPr>
              <w:pStyle w:val="TAC"/>
              <w:rPr>
                <w:rFonts w:cs="Arial"/>
                <w:szCs w:val="18"/>
              </w:rPr>
            </w:pPr>
            <w:r w:rsidRPr="0053309E">
              <w:rPr>
                <w:rFonts w:cs="Arial"/>
                <w:szCs w:val="18"/>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A24A5" w14:textId="77777777" w:rsidR="0053309E" w:rsidRPr="00772087" w:rsidRDefault="0053309E" w:rsidP="000A2FFF">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110CC32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13.63 dB</w:t>
            </w:r>
            <w:r w:rsidR="0053309E">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31A6A620"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13.58 dB</w:t>
            </w:r>
            <w:r w:rsidR="0053309E">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613FEAF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13.75 dB</w:t>
            </w:r>
            <w:r w:rsidR="0053309E">
              <w:rPr>
                <w:rFonts w:ascii="Arial" w:hAnsi="Arial" w:cs="Arial"/>
                <w:sz w:val="18"/>
                <w:szCs w:val="18"/>
              </w:rPr>
              <w:br/>
            </w:r>
            <w:r w:rsidRPr="00772087">
              <w:rPr>
                <w:rFonts w:ascii="Arial" w:hAnsi="Arial" w:cs="Arial"/>
                <w:sz w:val="18"/>
                <w:szCs w:val="18"/>
              </w:rPr>
              <w:t>19.8 Mbps</w:t>
            </w:r>
          </w:p>
        </w:tc>
        <w:tc>
          <w:tcPr>
            <w:tcW w:w="0" w:type="auto"/>
            <w:tcBorders>
              <w:top w:val="outset" w:sz="6" w:space="0" w:color="auto"/>
              <w:left w:val="outset" w:sz="6" w:space="0" w:color="auto"/>
              <w:bottom w:val="outset" w:sz="6" w:space="0" w:color="auto"/>
              <w:right w:val="outset" w:sz="6" w:space="0" w:color="auto"/>
            </w:tcBorders>
          </w:tcPr>
          <w:p w14:paraId="6C271C8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13.4 dB</w:t>
            </w:r>
            <w:r w:rsidR="0053309E">
              <w:rPr>
                <w:rFonts w:ascii="Arial" w:hAnsi="Arial" w:cs="Arial"/>
                <w:sz w:val="18"/>
                <w:szCs w:val="18"/>
              </w:rPr>
              <w:br/>
            </w:r>
            <w:r w:rsidRPr="00772087">
              <w:rPr>
                <w:rFonts w:ascii="Arial" w:hAnsi="Arial" w:cs="Arial"/>
                <w:sz w:val="18"/>
                <w:szCs w:val="18"/>
              </w:rPr>
              <w:t>21.1 Mbps</w:t>
            </w:r>
          </w:p>
        </w:tc>
        <w:tc>
          <w:tcPr>
            <w:tcW w:w="0" w:type="auto"/>
            <w:tcBorders>
              <w:top w:val="outset" w:sz="6" w:space="0" w:color="auto"/>
              <w:left w:val="outset" w:sz="6" w:space="0" w:color="auto"/>
              <w:bottom w:val="outset" w:sz="6" w:space="0" w:color="auto"/>
              <w:right w:val="outset" w:sz="6" w:space="0" w:color="auto"/>
            </w:tcBorders>
            <w:vAlign w:val="center"/>
          </w:tcPr>
          <w:p w14:paraId="337DD2AA" w14:textId="77777777" w:rsidR="0053309E" w:rsidRPr="00772087" w:rsidRDefault="0053309E" w:rsidP="000A2FFF">
            <w:pPr>
              <w:rPr>
                <w:rFonts w:ascii="Arial" w:hAnsi="Arial" w:cs="Arial"/>
                <w:sz w:val="18"/>
                <w:szCs w:val="18"/>
              </w:rPr>
            </w:pPr>
          </w:p>
        </w:tc>
      </w:tr>
      <w:tr w:rsidR="0053309E" w14:paraId="78ADC401"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25DFE328" w14:textId="77777777" w:rsidR="0053309E" w:rsidRPr="0053309E" w:rsidRDefault="0053309E" w:rsidP="000A2FFF">
            <w:pPr>
              <w:pStyle w:val="TAC"/>
              <w:rPr>
                <w:rFonts w:cs="Arial"/>
                <w:szCs w:val="18"/>
              </w:rPr>
            </w:pPr>
            <w:r w:rsidRPr="0053309E">
              <w:rPr>
                <w:rFonts w:cs="Arial"/>
                <w:szCs w:val="18"/>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A35E6" w14:textId="77777777" w:rsidR="0053309E" w:rsidRPr="00772087" w:rsidRDefault="0053309E" w:rsidP="000A2FFF">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1D926D28"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20.55 dB</w:t>
            </w:r>
            <w:r w:rsidR="0053309E">
              <w:rPr>
                <w:rFonts w:ascii="Arial" w:hAnsi="Arial" w:cs="Arial"/>
                <w:sz w:val="18"/>
                <w:szCs w:val="18"/>
              </w:rPr>
              <w:br/>
            </w:r>
            <w:r w:rsidRPr="00772087">
              <w:rPr>
                <w:rFonts w:ascii="Arial" w:hAnsi="Arial" w:cs="Arial"/>
                <w:sz w:val="18"/>
                <w:szCs w:val="18"/>
              </w:rPr>
              <w:t>28.3 Mbps</w:t>
            </w:r>
          </w:p>
        </w:tc>
        <w:tc>
          <w:tcPr>
            <w:tcW w:w="0" w:type="auto"/>
            <w:tcBorders>
              <w:top w:val="outset" w:sz="6" w:space="0" w:color="auto"/>
              <w:left w:val="outset" w:sz="6" w:space="0" w:color="auto"/>
              <w:bottom w:val="outset" w:sz="6" w:space="0" w:color="auto"/>
              <w:right w:val="outset" w:sz="6" w:space="0" w:color="auto"/>
            </w:tcBorders>
          </w:tcPr>
          <w:p w14:paraId="15725EA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20.67 dB</w:t>
            </w:r>
            <w:r w:rsidR="0053309E">
              <w:rPr>
                <w:rFonts w:ascii="Arial" w:hAnsi="Arial" w:cs="Arial"/>
                <w:sz w:val="18"/>
                <w:szCs w:val="18"/>
              </w:rPr>
              <w:br/>
            </w:r>
            <w:r w:rsidRPr="00772087">
              <w:rPr>
                <w:rFonts w:ascii="Arial" w:hAnsi="Arial" w:cs="Arial"/>
                <w:sz w:val="18"/>
                <w:szCs w:val="18"/>
              </w:rPr>
              <w:t>31.5 Mbps</w:t>
            </w:r>
          </w:p>
        </w:tc>
        <w:tc>
          <w:tcPr>
            <w:tcW w:w="0" w:type="auto"/>
            <w:tcBorders>
              <w:top w:val="outset" w:sz="6" w:space="0" w:color="auto"/>
              <w:left w:val="outset" w:sz="6" w:space="0" w:color="auto"/>
              <w:bottom w:val="outset" w:sz="6" w:space="0" w:color="auto"/>
              <w:right w:val="outset" w:sz="6" w:space="0" w:color="auto"/>
            </w:tcBorders>
          </w:tcPr>
          <w:p w14:paraId="5FA57B83"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20.25 dB</w:t>
            </w:r>
            <w:r w:rsidR="0053309E">
              <w:rPr>
                <w:rFonts w:ascii="Arial" w:hAnsi="Arial" w:cs="Arial"/>
                <w:sz w:val="18"/>
                <w:szCs w:val="18"/>
              </w:rPr>
              <w:br/>
            </w:r>
            <w:r w:rsidRPr="00772087">
              <w:rPr>
                <w:rFonts w:ascii="Arial" w:hAnsi="Arial" w:cs="Arial"/>
                <w:sz w:val="18"/>
                <w:szCs w:val="18"/>
              </w:rPr>
              <w:t>27.88 Mbps</w:t>
            </w:r>
          </w:p>
        </w:tc>
        <w:tc>
          <w:tcPr>
            <w:tcW w:w="0" w:type="auto"/>
            <w:tcBorders>
              <w:top w:val="outset" w:sz="6" w:space="0" w:color="auto"/>
              <w:left w:val="outset" w:sz="6" w:space="0" w:color="auto"/>
              <w:bottom w:val="outset" w:sz="6" w:space="0" w:color="auto"/>
              <w:right w:val="outset" w:sz="6" w:space="0" w:color="auto"/>
            </w:tcBorders>
          </w:tcPr>
          <w:p w14:paraId="6A804ACC"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20.52 dB</w:t>
            </w:r>
            <w:r w:rsidR="0053309E">
              <w:rPr>
                <w:rFonts w:ascii="Arial" w:hAnsi="Arial" w:cs="Arial"/>
                <w:sz w:val="18"/>
                <w:szCs w:val="18"/>
              </w:rPr>
              <w:br/>
            </w:r>
            <w:r w:rsidRPr="00772087">
              <w:rPr>
                <w:rFonts w:ascii="Arial" w:hAnsi="Arial" w:cs="Arial"/>
                <w:sz w:val="18"/>
                <w:szCs w:val="18"/>
              </w:rPr>
              <w:t>32.4 Mbps</w:t>
            </w:r>
          </w:p>
        </w:tc>
        <w:tc>
          <w:tcPr>
            <w:tcW w:w="0" w:type="auto"/>
            <w:tcBorders>
              <w:top w:val="outset" w:sz="6" w:space="0" w:color="auto"/>
              <w:left w:val="outset" w:sz="6" w:space="0" w:color="auto"/>
              <w:bottom w:val="outset" w:sz="6" w:space="0" w:color="auto"/>
              <w:right w:val="outset" w:sz="6" w:space="0" w:color="auto"/>
            </w:tcBorders>
            <w:vAlign w:val="center"/>
          </w:tcPr>
          <w:p w14:paraId="56C257C3" w14:textId="77777777" w:rsidR="0053309E" w:rsidRPr="00772087" w:rsidRDefault="0053309E" w:rsidP="000A2FFF">
            <w:pPr>
              <w:rPr>
                <w:rFonts w:ascii="Arial" w:hAnsi="Arial" w:cs="Arial"/>
                <w:sz w:val="18"/>
                <w:szCs w:val="18"/>
              </w:rPr>
            </w:pPr>
          </w:p>
        </w:tc>
      </w:tr>
      <w:tr w:rsidR="0053309E" w14:paraId="1AFACFB7" w14:textId="77777777" w:rsidTr="000A2FFF">
        <w:tc>
          <w:tcPr>
            <w:tcW w:w="0" w:type="auto"/>
            <w:gridSpan w:val="7"/>
            <w:tcBorders>
              <w:top w:val="outset" w:sz="6" w:space="0" w:color="auto"/>
              <w:left w:val="outset" w:sz="6" w:space="0" w:color="auto"/>
              <w:bottom w:val="outset" w:sz="6" w:space="0" w:color="auto"/>
              <w:right w:val="outset" w:sz="6" w:space="0" w:color="auto"/>
            </w:tcBorders>
          </w:tcPr>
          <w:p w14:paraId="3D455758" w14:textId="77777777" w:rsidR="0053309E" w:rsidRPr="0053309E" w:rsidRDefault="0053309E" w:rsidP="000A2FFF">
            <w:pPr>
              <w:pStyle w:val="TAC"/>
              <w:rPr>
                <w:rFonts w:cs="Arial"/>
                <w:szCs w:val="18"/>
              </w:rPr>
            </w:pPr>
            <w:r w:rsidRPr="0053309E">
              <w:rPr>
                <w:rFonts w:cs="Arial"/>
                <w:szCs w:val="18"/>
              </w:rPr>
              <w:t xml:space="preserve">R1-164115 / </w:t>
            </w:r>
            <w:r w:rsidR="00E32A2A">
              <w:t>Source 14</w:t>
            </w:r>
            <w:r w:rsidRPr="0053309E">
              <w:rPr>
                <w:rFonts w:cs="Arial"/>
                <w:szCs w:val="18"/>
              </w:rPr>
              <w:br/>
              <w:t>DM-RS included in every TTI</w:t>
            </w:r>
          </w:p>
          <w:p w14:paraId="2834A3E9" w14:textId="77777777" w:rsidR="0053309E" w:rsidRPr="0053309E" w:rsidRDefault="0053309E" w:rsidP="000A2FFF">
            <w:pPr>
              <w:pStyle w:val="TAC"/>
              <w:rPr>
                <w:rFonts w:cs="Arial"/>
                <w:szCs w:val="18"/>
              </w:rPr>
            </w:pPr>
            <w:r w:rsidRPr="0053309E">
              <w:rPr>
                <w:rFonts w:cs="Arial"/>
                <w:szCs w:val="18"/>
              </w:rPr>
              <w:t>Hybrid symbols</w:t>
            </w:r>
          </w:p>
          <w:p w14:paraId="0680EC6D" w14:textId="77777777" w:rsidR="0053309E" w:rsidRPr="0053309E" w:rsidRDefault="0053309E" w:rsidP="000A2FFF">
            <w:pPr>
              <w:pStyle w:val="TAC"/>
              <w:rPr>
                <w:rFonts w:cs="Arial"/>
                <w:szCs w:val="18"/>
              </w:rPr>
            </w:pPr>
            <w:r w:rsidRPr="0053309E">
              <w:rPr>
                <w:rFonts w:cs="Arial"/>
                <w:szCs w:val="18"/>
              </w:rPr>
              <w:t>TTI length=2,3,4,7: one hybrid symbol</w:t>
            </w:r>
          </w:p>
        </w:tc>
      </w:tr>
      <w:tr w:rsidR="0064027D" w14:paraId="2B3119D5"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22FF6936" w14:textId="77777777" w:rsidR="0064027D" w:rsidRDefault="0064027D" w:rsidP="000A2FFF">
            <w:pPr>
              <w:pStyle w:val="TAC"/>
            </w:pPr>
            <w:r>
              <w:t>SNR at 10% BLER</w:t>
            </w:r>
          </w:p>
          <w:p w14:paraId="3B740C44" w14:textId="77777777" w:rsidR="0064027D" w:rsidRDefault="0064027D" w:rsidP="000A2FFF">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769C3" w14:textId="77777777" w:rsidR="0064027D" w:rsidRDefault="0064027D" w:rsidP="000A2FFF">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14E9C" w14:textId="77777777" w:rsidR="0064027D" w:rsidRDefault="0064027D" w:rsidP="000A2FFF">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EE17862" w14:textId="77777777" w:rsidR="0064027D" w:rsidRDefault="0064027D" w:rsidP="000A2FFF">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42CE7" w14:textId="77777777" w:rsidR="0064027D" w:rsidRDefault="0064027D" w:rsidP="000A2FFF">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B89F0" w14:textId="77777777" w:rsidR="0064027D" w:rsidRDefault="0064027D" w:rsidP="000A2FFF">
            <w:pPr>
              <w:pStyle w:val="TAC"/>
            </w:pPr>
            <w:r>
              <w:t>TTI length=7</w:t>
            </w:r>
          </w:p>
        </w:tc>
        <w:tc>
          <w:tcPr>
            <w:tcW w:w="2292" w:type="dxa"/>
            <w:tcBorders>
              <w:top w:val="outset" w:sz="6" w:space="0" w:color="auto"/>
              <w:left w:val="outset" w:sz="6" w:space="0" w:color="auto"/>
              <w:bottom w:val="outset" w:sz="6" w:space="0" w:color="auto"/>
              <w:right w:val="outset" w:sz="6" w:space="0" w:color="auto"/>
            </w:tcBorders>
            <w:vAlign w:val="center"/>
            <w:hideMark/>
          </w:tcPr>
          <w:p w14:paraId="537784DE" w14:textId="77777777" w:rsidR="0064027D" w:rsidRDefault="0064027D" w:rsidP="000A2FFF">
            <w:pPr>
              <w:pStyle w:val="TAC"/>
            </w:pPr>
            <w:r>
              <w:t xml:space="preserve">TTI length=14 </w:t>
            </w:r>
          </w:p>
        </w:tc>
      </w:tr>
      <w:tr w:rsidR="0064027D" w14:paraId="4D5457E5"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15B8CA69" w14:textId="77777777" w:rsidR="0064027D" w:rsidRDefault="0064027D" w:rsidP="000A2FFF">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9E34D" w14:textId="77777777" w:rsidR="00FC0044" w:rsidRDefault="00FC0044" w:rsidP="00772087">
            <w:pPr>
              <w:pStyle w:val="TAC"/>
              <w:jc w:val="left"/>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0D1F3E9" w14:textId="77777777" w:rsidR="0064027D" w:rsidRPr="00A84903" w:rsidRDefault="0064027D" w:rsidP="000A2FFF"/>
        </w:tc>
        <w:tc>
          <w:tcPr>
            <w:tcW w:w="0" w:type="auto"/>
            <w:tcBorders>
              <w:top w:val="outset" w:sz="6" w:space="0" w:color="auto"/>
              <w:left w:val="outset" w:sz="6" w:space="0" w:color="auto"/>
              <w:bottom w:val="outset" w:sz="6" w:space="0" w:color="auto"/>
              <w:right w:val="outset" w:sz="6" w:space="0" w:color="auto"/>
            </w:tcBorders>
          </w:tcPr>
          <w:p w14:paraId="7187240F" w14:textId="77777777" w:rsidR="0064027D" w:rsidRPr="00A84903" w:rsidRDefault="0064027D" w:rsidP="000A2FFF"/>
        </w:tc>
        <w:tc>
          <w:tcPr>
            <w:tcW w:w="0" w:type="auto"/>
            <w:tcBorders>
              <w:top w:val="outset" w:sz="6" w:space="0" w:color="auto"/>
              <w:left w:val="outset" w:sz="6" w:space="0" w:color="auto"/>
              <w:bottom w:val="outset" w:sz="6" w:space="0" w:color="auto"/>
              <w:right w:val="outset" w:sz="6" w:space="0" w:color="auto"/>
            </w:tcBorders>
          </w:tcPr>
          <w:p w14:paraId="687F3B4C" w14:textId="77777777" w:rsidR="0064027D" w:rsidRPr="00A84903" w:rsidRDefault="0064027D" w:rsidP="000A2FFF"/>
        </w:tc>
        <w:tc>
          <w:tcPr>
            <w:tcW w:w="0" w:type="auto"/>
            <w:tcBorders>
              <w:top w:val="outset" w:sz="6" w:space="0" w:color="auto"/>
              <w:left w:val="outset" w:sz="6" w:space="0" w:color="auto"/>
              <w:bottom w:val="outset" w:sz="6" w:space="0" w:color="auto"/>
              <w:right w:val="outset" w:sz="6" w:space="0" w:color="auto"/>
            </w:tcBorders>
          </w:tcPr>
          <w:p w14:paraId="7412C985" w14:textId="77777777" w:rsidR="0064027D" w:rsidRPr="00A84903" w:rsidRDefault="0064027D" w:rsidP="000A2FFF"/>
        </w:tc>
        <w:tc>
          <w:tcPr>
            <w:tcW w:w="2292" w:type="dxa"/>
            <w:tcBorders>
              <w:top w:val="outset" w:sz="6" w:space="0" w:color="auto"/>
              <w:left w:val="outset" w:sz="6" w:space="0" w:color="auto"/>
              <w:bottom w:val="outset" w:sz="6" w:space="0" w:color="auto"/>
              <w:right w:val="outset" w:sz="6" w:space="0" w:color="auto"/>
            </w:tcBorders>
            <w:vAlign w:val="center"/>
          </w:tcPr>
          <w:p w14:paraId="0FC9D746" w14:textId="77777777" w:rsidR="0064027D" w:rsidRPr="00C1024F" w:rsidRDefault="0064027D" w:rsidP="000A2FFF"/>
        </w:tc>
      </w:tr>
      <w:tr w:rsidR="0064027D" w14:paraId="6944595A"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37BCC043" w14:textId="77777777" w:rsidR="0064027D" w:rsidRDefault="0064027D" w:rsidP="000A2FFF">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89C89" w14:textId="77777777" w:rsidR="0064027D" w:rsidRDefault="0064027D" w:rsidP="000A2FFF">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40A1793" w14:textId="77777777" w:rsidR="0064027D" w:rsidRPr="00A84903" w:rsidRDefault="0064027D" w:rsidP="000A2FFF"/>
        </w:tc>
        <w:tc>
          <w:tcPr>
            <w:tcW w:w="0" w:type="auto"/>
            <w:tcBorders>
              <w:top w:val="outset" w:sz="6" w:space="0" w:color="auto"/>
              <w:left w:val="outset" w:sz="6" w:space="0" w:color="auto"/>
              <w:bottom w:val="outset" w:sz="6" w:space="0" w:color="auto"/>
              <w:right w:val="outset" w:sz="6" w:space="0" w:color="auto"/>
            </w:tcBorders>
          </w:tcPr>
          <w:p w14:paraId="02373A26" w14:textId="77777777" w:rsidR="0064027D" w:rsidRPr="00A84903" w:rsidRDefault="0064027D" w:rsidP="000A2FFF">
            <w:pPr>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BBE6BD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13.1 dB</w:t>
            </w:r>
            <w:r w:rsidR="0064027D">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733B0A9D"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13.4 dB</w:t>
            </w:r>
            <w:r w:rsidR="0064027D">
              <w:rPr>
                <w:rFonts w:ascii="Arial" w:hAnsi="Arial" w:cs="Arial"/>
                <w:sz w:val="18"/>
                <w:szCs w:val="18"/>
              </w:rPr>
              <w:br/>
            </w:r>
            <w:r w:rsidRPr="00772087">
              <w:rPr>
                <w:rFonts w:ascii="Arial" w:hAnsi="Arial" w:cs="Arial"/>
                <w:sz w:val="18"/>
                <w:szCs w:val="18"/>
              </w:rPr>
              <w:t>19.4 Mbps</w:t>
            </w:r>
          </w:p>
        </w:tc>
        <w:tc>
          <w:tcPr>
            <w:tcW w:w="2292" w:type="dxa"/>
            <w:tcBorders>
              <w:top w:val="outset" w:sz="6" w:space="0" w:color="auto"/>
              <w:left w:val="outset" w:sz="6" w:space="0" w:color="auto"/>
              <w:bottom w:val="outset" w:sz="6" w:space="0" w:color="auto"/>
              <w:right w:val="outset" w:sz="6" w:space="0" w:color="auto"/>
            </w:tcBorders>
            <w:vAlign w:val="center"/>
          </w:tcPr>
          <w:p w14:paraId="3B132A23" w14:textId="77777777" w:rsidR="0064027D" w:rsidRPr="00772087" w:rsidRDefault="0064027D" w:rsidP="000A2FFF">
            <w:pPr>
              <w:rPr>
                <w:rFonts w:ascii="Arial" w:hAnsi="Arial" w:cs="Arial"/>
                <w:sz w:val="18"/>
                <w:szCs w:val="18"/>
              </w:rPr>
            </w:pPr>
          </w:p>
        </w:tc>
      </w:tr>
      <w:tr w:rsidR="0064027D" w14:paraId="3E656DDF"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7E24CD53" w14:textId="77777777" w:rsidR="0064027D" w:rsidRDefault="0064027D" w:rsidP="000A2FFF">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5DE1D" w14:textId="77777777" w:rsidR="0064027D" w:rsidRDefault="0064027D" w:rsidP="000A2FFF">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186ED34" w14:textId="77777777" w:rsidR="0064027D" w:rsidRPr="00A84903" w:rsidRDefault="0064027D" w:rsidP="000A2FFF"/>
        </w:tc>
        <w:tc>
          <w:tcPr>
            <w:tcW w:w="0" w:type="auto"/>
            <w:tcBorders>
              <w:top w:val="outset" w:sz="6" w:space="0" w:color="auto"/>
              <w:left w:val="outset" w:sz="6" w:space="0" w:color="auto"/>
              <w:bottom w:val="outset" w:sz="6" w:space="0" w:color="auto"/>
              <w:right w:val="outset" w:sz="6" w:space="0" w:color="auto"/>
            </w:tcBorders>
          </w:tcPr>
          <w:p w14:paraId="1046C899" w14:textId="77777777" w:rsidR="0064027D" w:rsidRPr="00A84903" w:rsidRDefault="0064027D" w:rsidP="000A2FFF"/>
        </w:tc>
        <w:tc>
          <w:tcPr>
            <w:tcW w:w="0" w:type="auto"/>
            <w:tcBorders>
              <w:top w:val="outset" w:sz="6" w:space="0" w:color="auto"/>
              <w:left w:val="outset" w:sz="6" w:space="0" w:color="auto"/>
              <w:bottom w:val="outset" w:sz="6" w:space="0" w:color="auto"/>
              <w:right w:val="outset" w:sz="6" w:space="0" w:color="auto"/>
            </w:tcBorders>
          </w:tcPr>
          <w:p w14:paraId="068A4DDB" w14:textId="77777777" w:rsidR="0064027D" w:rsidRPr="00772087" w:rsidRDefault="0064027D" w:rsidP="000A2FFF">
            <w:pP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02D98DD9" w14:textId="77777777" w:rsidR="0064027D" w:rsidRPr="00772087" w:rsidRDefault="0064027D" w:rsidP="000A2FFF">
            <w:pPr>
              <w:rPr>
                <w:rFonts w:ascii="Arial" w:hAnsi="Arial" w:cs="Arial"/>
                <w:sz w:val="18"/>
                <w:szCs w:val="18"/>
              </w:rPr>
            </w:pPr>
          </w:p>
        </w:tc>
        <w:tc>
          <w:tcPr>
            <w:tcW w:w="2292" w:type="dxa"/>
            <w:tcBorders>
              <w:top w:val="outset" w:sz="6" w:space="0" w:color="auto"/>
              <w:left w:val="outset" w:sz="6" w:space="0" w:color="auto"/>
              <w:bottom w:val="outset" w:sz="6" w:space="0" w:color="auto"/>
              <w:right w:val="outset" w:sz="6" w:space="0" w:color="auto"/>
            </w:tcBorders>
            <w:vAlign w:val="center"/>
          </w:tcPr>
          <w:p w14:paraId="6F2375A7" w14:textId="77777777" w:rsidR="0064027D" w:rsidRPr="00772087" w:rsidRDefault="0064027D" w:rsidP="000A2FFF">
            <w:pPr>
              <w:rPr>
                <w:rFonts w:ascii="Arial" w:hAnsi="Arial" w:cs="Arial"/>
                <w:sz w:val="18"/>
                <w:szCs w:val="18"/>
              </w:rPr>
            </w:pPr>
          </w:p>
        </w:tc>
      </w:tr>
      <w:tr w:rsidR="0064027D" w14:paraId="3A0F862B" w14:textId="77777777" w:rsidTr="00772087">
        <w:tc>
          <w:tcPr>
            <w:tcW w:w="9638" w:type="dxa"/>
            <w:gridSpan w:val="7"/>
            <w:tcBorders>
              <w:top w:val="outset" w:sz="6" w:space="0" w:color="auto"/>
              <w:left w:val="outset" w:sz="6" w:space="0" w:color="auto"/>
              <w:bottom w:val="outset" w:sz="6" w:space="0" w:color="auto"/>
              <w:right w:val="outset" w:sz="6" w:space="0" w:color="auto"/>
            </w:tcBorders>
          </w:tcPr>
          <w:p w14:paraId="5434EBA3" w14:textId="77777777" w:rsidR="0064027D" w:rsidRDefault="0064027D" w:rsidP="000A2FFF">
            <w:pPr>
              <w:pStyle w:val="TAC"/>
            </w:pPr>
            <w:r>
              <w:t xml:space="preserve">R1-164115 / </w:t>
            </w:r>
            <w:r w:rsidR="00E32A2A">
              <w:t>Source 14</w:t>
            </w:r>
            <w:r>
              <w:br/>
              <w:t>DM-RS included in every TTI</w:t>
            </w:r>
          </w:p>
          <w:p w14:paraId="0D40AE13" w14:textId="77777777" w:rsidR="0064027D" w:rsidRDefault="0064027D" w:rsidP="000A2FFF">
            <w:pPr>
              <w:pStyle w:val="TAC"/>
            </w:pPr>
            <w:r>
              <w:t>Hybrid symbols</w:t>
            </w:r>
          </w:p>
          <w:p w14:paraId="0562CAEC" w14:textId="77777777" w:rsidR="0064027D" w:rsidRDefault="0064027D" w:rsidP="000A2FFF">
            <w:pPr>
              <w:pStyle w:val="TAC"/>
            </w:pPr>
            <w:r>
              <w:t>TTI length=4,7: two hybrid symbols</w:t>
            </w:r>
          </w:p>
        </w:tc>
      </w:tr>
    </w:tbl>
    <w:p w14:paraId="009AEF93" w14:textId="77777777" w:rsidR="001977F3" w:rsidRPr="00772087" w:rsidRDefault="001977F3" w:rsidP="001977F3">
      <w:pPr>
        <w:rPr>
          <w:rFonts w:ascii="Arial" w:hAnsi="Arial" w:cs="Arial"/>
        </w:rPr>
      </w:pPr>
    </w:p>
    <w:p w14:paraId="52E5869C" w14:textId="77777777" w:rsidR="001977F3" w:rsidRDefault="001977F3" w:rsidP="00E57498">
      <w:pPr>
        <w:pStyle w:val="TH"/>
      </w:pPr>
      <w:r>
        <w:t xml:space="preserve">Table C3-3 </w:t>
      </w:r>
      <w:r w:rsidRPr="00AF7230">
        <w:t>EVA, 60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14:paraId="54F312A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A69EEF5" w14:textId="77777777" w:rsidR="001977F3" w:rsidRDefault="001977F3" w:rsidP="00E57498">
            <w:pPr>
              <w:pStyle w:val="TAC"/>
            </w:pPr>
            <w:r>
              <w:t>SNR at 10% BLER</w:t>
            </w:r>
          </w:p>
          <w:p w14:paraId="5D00FB9A"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1318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658DE"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9DC1F67"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D9BB2"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AB702"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B9C2C" w14:textId="77777777" w:rsidR="001977F3" w:rsidRDefault="001977F3" w:rsidP="00E57498">
            <w:pPr>
              <w:pStyle w:val="TAC"/>
            </w:pPr>
            <w:r>
              <w:t xml:space="preserve">TTI length=14 </w:t>
            </w:r>
          </w:p>
        </w:tc>
      </w:tr>
      <w:tr w:rsidR="001977F3" w:rsidRPr="00E8394F" w14:paraId="6C4C8E11"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C1FAC99"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D1CD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BB7FA81" w14:textId="77777777" w:rsidR="001977F3" w:rsidRDefault="001977F3" w:rsidP="00E57498">
            <w:pPr>
              <w:pStyle w:val="TAC"/>
            </w:pPr>
            <w:r w:rsidRPr="00E8394F">
              <w:t>1.48</w:t>
            </w:r>
            <w:r>
              <w:t xml:space="preserve"> dB</w:t>
            </w:r>
          </w:p>
          <w:p w14:paraId="5C1232FA" w14:textId="77777777"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14:paraId="413A946F" w14:textId="77777777" w:rsidR="001977F3" w:rsidRDefault="001977F3" w:rsidP="00E57498">
            <w:pPr>
              <w:pStyle w:val="TAC"/>
            </w:pPr>
            <w:r w:rsidRPr="00E8394F">
              <w:t>1.20</w:t>
            </w:r>
            <w:r>
              <w:t xml:space="preserve"> dB</w:t>
            </w:r>
          </w:p>
          <w:p w14:paraId="7F5D4A93" w14:textId="77777777"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14:paraId="3902EAF4" w14:textId="77777777" w:rsidR="001977F3" w:rsidRDefault="001977F3" w:rsidP="00E57498">
            <w:pPr>
              <w:pStyle w:val="TAC"/>
            </w:pPr>
            <w:r w:rsidRPr="00E8394F">
              <w:t>1.10</w:t>
            </w:r>
            <w:r>
              <w:t xml:space="preserve"> dB</w:t>
            </w:r>
          </w:p>
          <w:p w14:paraId="3FFC6EBA" w14:textId="77777777"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14:paraId="5230B87A" w14:textId="77777777" w:rsidR="001977F3" w:rsidRDefault="001977F3" w:rsidP="00E57498">
            <w:pPr>
              <w:pStyle w:val="TAC"/>
            </w:pPr>
            <w:r w:rsidRPr="00E8394F">
              <w:t>0.94</w:t>
            </w:r>
            <w:r>
              <w:t xml:space="preserve"> dB</w:t>
            </w:r>
          </w:p>
          <w:p w14:paraId="3221F12B" w14:textId="77777777"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tcPr>
          <w:p w14:paraId="5B2DD816" w14:textId="77777777" w:rsidR="001977F3" w:rsidRDefault="001977F3" w:rsidP="00E57498">
            <w:pPr>
              <w:pStyle w:val="TAC"/>
            </w:pPr>
            <w:r w:rsidRPr="00E8394F">
              <w:t>0.46</w:t>
            </w:r>
            <w:r>
              <w:t xml:space="preserve"> dB</w:t>
            </w:r>
          </w:p>
          <w:p w14:paraId="08C79930" w14:textId="77777777" w:rsidR="001977F3" w:rsidRPr="00E8394F" w:rsidRDefault="001977F3" w:rsidP="00E57498">
            <w:pPr>
              <w:pStyle w:val="TAC"/>
            </w:pPr>
            <w:r>
              <w:t>2.16 Mbps</w:t>
            </w:r>
          </w:p>
        </w:tc>
      </w:tr>
      <w:tr w:rsidR="001977F3" w:rsidRPr="00E8394F" w14:paraId="105A6BA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FF314E4"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54C4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DFB9396" w14:textId="77777777" w:rsidR="001977F3" w:rsidRDefault="001977F3" w:rsidP="00E57498">
            <w:pPr>
              <w:pStyle w:val="TAC"/>
            </w:pPr>
            <w:r w:rsidRPr="00E8394F">
              <w:t>13.64</w:t>
            </w:r>
            <w:r>
              <w:t xml:space="preserve"> dB</w:t>
            </w:r>
          </w:p>
          <w:p w14:paraId="5759B4E3" w14:textId="77777777" w:rsidR="001977F3" w:rsidRPr="00E8394F" w:rsidRDefault="001977F3" w:rsidP="00E57498">
            <w:pPr>
              <w:pStyle w:val="TAC"/>
            </w:pPr>
            <w:r>
              <w:t>5.70 Mbps</w:t>
            </w:r>
          </w:p>
        </w:tc>
        <w:tc>
          <w:tcPr>
            <w:tcW w:w="0" w:type="auto"/>
            <w:tcBorders>
              <w:top w:val="outset" w:sz="6" w:space="0" w:color="auto"/>
              <w:left w:val="outset" w:sz="6" w:space="0" w:color="auto"/>
              <w:bottom w:val="outset" w:sz="6" w:space="0" w:color="auto"/>
              <w:right w:val="outset" w:sz="6" w:space="0" w:color="auto"/>
            </w:tcBorders>
          </w:tcPr>
          <w:p w14:paraId="277D48AD" w14:textId="77777777" w:rsidR="001977F3" w:rsidRDefault="001977F3" w:rsidP="00E57498">
            <w:pPr>
              <w:pStyle w:val="TAC"/>
            </w:pPr>
            <w:r w:rsidRPr="00E8394F">
              <w:t>13.47</w:t>
            </w:r>
            <w:r>
              <w:t xml:space="preserve"> dB</w:t>
            </w:r>
          </w:p>
          <w:p w14:paraId="0C59D105" w14:textId="77777777" w:rsidR="001977F3" w:rsidRPr="00E8394F" w:rsidRDefault="001977F3" w:rsidP="00E57498">
            <w:pPr>
              <w:pStyle w:val="TAC"/>
            </w:pPr>
            <w:r>
              <w:t>7.56 Mbps</w:t>
            </w:r>
          </w:p>
        </w:tc>
        <w:tc>
          <w:tcPr>
            <w:tcW w:w="0" w:type="auto"/>
            <w:tcBorders>
              <w:top w:val="outset" w:sz="6" w:space="0" w:color="auto"/>
              <w:left w:val="outset" w:sz="6" w:space="0" w:color="auto"/>
              <w:bottom w:val="outset" w:sz="6" w:space="0" w:color="auto"/>
              <w:right w:val="outset" w:sz="6" w:space="0" w:color="auto"/>
            </w:tcBorders>
          </w:tcPr>
          <w:p w14:paraId="6CB45AD2" w14:textId="77777777" w:rsidR="001977F3" w:rsidRDefault="001977F3" w:rsidP="00E57498">
            <w:pPr>
              <w:pStyle w:val="TAC"/>
            </w:pPr>
            <w:r w:rsidRPr="00E8394F">
              <w:t>13.67</w:t>
            </w:r>
            <w:r>
              <w:t xml:space="preserve"> dB</w:t>
            </w:r>
          </w:p>
          <w:p w14:paraId="5E0D185B" w14:textId="77777777" w:rsidR="001977F3" w:rsidRPr="00E8394F" w:rsidRDefault="001977F3" w:rsidP="00E57498">
            <w:pPr>
              <w:pStyle w:val="TAC"/>
            </w:pPr>
            <w:r>
              <w:t>8.49 Mbps</w:t>
            </w:r>
          </w:p>
        </w:tc>
        <w:tc>
          <w:tcPr>
            <w:tcW w:w="0" w:type="auto"/>
            <w:tcBorders>
              <w:top w:val="outset" w:sz="6" w:space="0" w:color="auto"/>
              <w:left w:val="outset" w:sz="6" w:space="0" w:color="auto"/>
              <w:bottom w:val="outset" w:sz="6" w:space="0" w:color="auto"/>
              <w:right w:val="outset" w:sz="6" w:space="0" w:color="auto"/>
            </w:tcBorders>
          </w:tcPr>
          <w:p w14:paraId="376C54D1" w14:textId="77777777" w:rsidR="001977F3" w:rsidRDefault="001977F3" w:rsidP="00E57498">
            <w:pPr>
              <w:pStyle w:val="TAC"/>
            </w:pPr>
            <w:r w:rsidRPr="00E8394F">
              <w:t>13.63</w:t>
            </w:r>
            <w:r>
              <w:t xml:space="preserve"> dB</w:t>
            </w:r>
          </w:p>
          <w:p w14:paraId="51FEB622" w14:textId="77777777" w:rsidR="001977F3" w:rsidRPr="00E8394F" w:rsidRDefault="001977F3" w:rsidP="00E57498">
            <w:pPr>
              <w:pStyle w:val="TAC"/>
            </w:pPr>
            <w:r>
              <w:t>9.72 Mbps</w:t>
            </w:r>
          </w:p>
        </w:tc>
        <w:tc>
          <w:tcPr>
            <w:tcW w:w="0" w:type="auto"/>
            <w:tcBorders>
              <w:top w:val="outset" w:sz="6" w:space="0" w:color="auto"/>
              <w:left w:val="outset" w:sz="6" w:space="0" w:color="auto"/>
              <w:bottom w:val="outset" w:sz="6" w:space="0" w:color="auto"/>
              <w:right w:val="outset" w:sz="6" w:space="0" w:color="auto"/>
            </w:tcBorders>
          </w:tcPr>
          <w:p w14:paraId="339E18E2" w14:textId="77777777" w:rsidR="001977F3" w:rsidRDefault="001977F3" w:rsidP="00E57498">
            <w:pPr>
              <w:pStyle w:val="TAC"/>
            </w:pPr>
            <w:r w:rsidRPr="00E8394F">
              <w:t>13.47</w:t>
            </w:r>
            <w:r>
              <w:t xml:space="preserve"> dB</w:t>
            </w:r>
          </w:p>
          <w:p w14:paraId="532D6A78" w14:textId="77777777" w:rsidR="001977F3" w:rsidRPr="00E8394F" w:rsidRDefault="001977F3" w:rsidP="00E57498">
            <w:pPr>
              <w:pStyle w:val="TAC"/>
            </w:pPr>
            <w:r>
              <w:t>9.72 Mbps</w:t>
            </w:r>
          </w:p>
        </w:tc>
      </w:tr>
      <w:tr w:rsidR="001977F3" w:rsidRPr="00E8394F" w14:paraId="00538B5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7E12C13"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4D48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B393F96" w14:textId="77777777" w:rsidR="001977F3" w:rsidRDefault="001977F3" w:rsidP="00E57498">
            <w:pPr>
              <w:pStyle w:val="TAC"/>
            </w:pPr>
            <w:r w:rsidRPr="00E8394F">
              <w:t>21.22</w:t>
            </w:r>
            <w:r>
              <w:t xml:space="preserve"> dB</w:t>
            </w:r>
          </w:p>
          <w:p w14:paraId="5E495ED1" w14:textId="77777777" w:rsidR="001977F3" w:rsidRPr="00E8394F" w:rsidRDefault="001977F3" w:rsidP="00E57498">
            <w:pPr>
              <w:pStyle w:val="TAC"/>
            </w:pPr>
            <w:r>
              <w:t>9.42 Mbps</w:t>
            </w:r>
          </w:p>
        </w:tc>
        <w:tc>
          <w:tcPr>
            <w:tcW w:w="0" w:type="auto"/>
            <w:tcBorders>
              <w:top w:val="outset" w:sz="6" w:space="0" w:color="auto"/>
              <w:left w:val="outset" w:sz="6" w:space="0" w:color="auto"/>
              <w:bottom w:val="outset" w:sz="6" w:space="0" w:color="auto"/>
              <w:right w:val="outset" w:sz="6" w:space="0" w:color="auto"/>
            </w:tcBorders>
          </w:tcPr>
          <w:p w14:paraId="3FC7658C" w14:textId="77777777" w:rsidR="001977F3" w:rsidRDefault="001977F3" w:rsidP="00E57498">
            <w:pPr>
              <w:pStyle w:val="TAC"/>
            </w:pPr>
            <w:r w:rsidRPr="00E8394F">
              <w:t>21.92</w:t>
            </w:r>
            <w:r>
              <w:t xml:space="preserve"> dB</w:t>
            </w:r>
          </w:p>
          <w:p w14:paraId="5F8F7BBB" w14:textId="77777777" w:rsidR="001977F3" w:rsidRPr="00E8394F" w:rsidRDefault="001977F3" w:rsidP="00E57498">
            <w:pPr>
              <w:pStyle w:val="TAC"/>
            </w:pPr>
            <w:r>
              <w:t>12.60 Mbps</w:t>
            </w:r>
          </w:p>
        </w:tc>
        <w:tc>
          <w:tcPr>
            <w:tcW w:w="0" w:type="auto"/>
            <w:tcBorders>
              <w:top w:val="outset" w:sz="6" w:space="0" w:color="auto"/>
              <w:left w:val="outset" w:sz="6" w:space="0" w:color="auto"/>
              <w:bottom w:val="outset" w:sz="6" w:space="0" w:color="auto"/>
              <w:right w:val="outset" w:sz="6" w:space="0" w:color="auto"/>
            </w:tcBorders>
          </w:tcPr>
          <w:p w14:paraId="1E8AA6E7" w14:textId="77777777" w:rsidR="001977F3" w:rsidRDefault="001977F3" w:rsidP="00E57498">
            <w:pPr>
              <w:pStyle w:val="TAC"/>
            </w:pPr>
            <w:r w:rsidRPr="00E8394F">
              <w:t>24.30</w:t>
            </w:r>
            <w:r>
              <w:t xml:space="preserve"> dB</w:t>
            </w:r>
          </w:p>
          <w:p w14:paraId="4831A9F5" w14:textId="77777777" w:rsidR="001977F3" w:rsidRPr="00E8394F" w:rsidRDefault="001977F3" w:rsidP="00E57498">
            <w:pPr>
              <w:pStyle w:val="TAC"/>
            </w:pPr>
            <w:r>
              <w:t>14.16 Mbps</w:t>
            </w:r>
          </w:p>
        </w:tc>
        <w:tc>
          <w:tcPr>
            <w:tcW w:w="0" w:type="auto"/>
            <w:tcBorders>
              <w:top w:val="outset" w:sz="6" w:space="0" w:color="auto"/>
              <w:left w:val="outset" w:sz="6" w:space="0" w:color="auto"/>
              <w:bottom w:val="outset" w:sz="6" w:space="0" w:color="auto"/>
              <w:right w:val="outset" w:sz="6" w:space="0" w:color="auto"/>
            </w:tcBorders>
          </w:tcPr>
          <w:p w14:paraId="34520521" w14:textId="77777777" w:rsidR="001977F3" w:rsidRDefault="001977F3" w:rsidP="00E57498">
            <w:pPr>
              <w:pStyle w:val="TAC"/>
            </w:pPr>
            <w:r w:rsidRPr="00E8394F">
              <w:t>25.07</w:t>
            </w:r>
            <w:r>
              <w:t xml:space="preserve"> dB</w:t>
            </w:r>
          </w:p>
          <w:p w14:paraId="499B96C2" w14:textId="77777777" w:rsidR="001977F3" w:rsidRPr="00E8394F" w:rsidRDefault="001977F3" w:rsidP="00E57498">
            <w:pPr>
              <w:pStyle w:val="TAC"/>
            </w:pPr>
            <w:r>
              <w:t>16.20 Mbps</w:t>
            </w:r>
          </w:p>
        </w:tc>
        <w:tc>
          <w:tcPr>
            <w:tcW w:w="0" w:type="auto"/>
            <w:tcBorders>
              <w:top w:val="outset" w:sz="6" w:space="0" w:color="auto"/>
              <w:left w:val="outset" w:sz="6" w:space="0" w:color="auto"/>
              <w:bottom w:val="outset" w:sz="6" w:space="0" w:color="auto"/>
              <w:right w:val="outset" w:sz="6" w:space="0" w:color="auto"/>
            </w:tcBorders>
          </w:tcPr>
          <w:p w14:paraId="70F36D29" w14:textId="77777777" w:rsidR="001977F3" w:rsidRDefault="001977F3" w:rsidP="00E57498">
            <w:pPr>
              <w:pStyle w:val="TAC"/>
            </w:pPr>
            <w:r w:rsidRPr="00E8394F">
              <w:t>24.60</w:t>
            </w:r>
            <w:r>
              <w:t xml:space="preserve"> dB</w:t>
            </w:r>
          </w:p>
          <w:p w14:paraId="45AFB22F" w14:textId="77777777" w:rsidR="001977F3" w:rsidRPr="00E8394F" w:rsidRDefault="001977F3" w:rsidP="00E57498">
            <w:pPr>
              <w:pStyle w:val="TAC"/>
            </w:pPr>
            <w:r>
              <w:t>16.20 Mbps</w:t>
            </w:r>
          </w:p>
        </w:tc>
      </w:tr>
      <w:tr w:rsidR="001977F3" w14:paraId="4D54A9D9"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0147EE4" w14:textId="77777777" w:rsidR="001977F3" w:rsidRDefault="001977F3" w:rsidP="00E57498">
            <w:pPr>
              <w:pStyle w:val="TAC"/>
            </w:pPr>
            <w:r>
              <w:t xml:space="preserve">R1-163316 / Source 8 </w:t>
            </w:r>
            <w:r>
              <w:br/>
            </w:r>
          </w:p>
        </w:tc>
      </w:tr>
      <w:tr w:rsidR="001977F3" w14:paraId="6B56BD2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404DAD3" w14:textId="77777777" w:rsidR="001977F3" w:rsidRDefault="001977F3" w:rsidP="00E57498">
            <w:pPr>
              <w:pStyle w:val="TAC"/>
            </w:pPr>
            <w:r>
              <w:t xml:space="preserve">SNR at 10% BLER </w:t>
            </w:r>
          </w:p>
          <w:p w14:paraId="094BA733" w14:textId="77777777" w:rsidR="001977F3" w:rsidRDefault="001977F3" w:rsidP="00E57498">
            <w:pPr>
              <w:pStyle w:val="TAC"/>
            </w:pPr>
            <w:r>
              <w:t>Throughput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9FB23"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43C9E"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E963723"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E2D54"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DD3D7"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4E79F" w14:textId="77777777" w:rsidR="001977F3" w:rsidRDefault="001977F3" w:rsidP="00E57498">
            <w:pPr>
              <w:pStyle w:val="TAC"/>
            </w:pPr>
            <w:r>
              <w:t xml:space="preserve">TTI length=14 </w:t>
            </w:r>
          </w:p>
        </w:tc>
      </w:tr>
      <w:tr w:rsidR="001977F3" w:rsidRPr="0066117A" w14:paraId="63727DD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9A3DE81"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BEA9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E83295F" w14:textId="77777777" w:rsidR="001977F3" w:rsidRPr="0066117A" w:rsidRDefault="001977F3" w:rsidP="00E57498">
            <w:pPr>
              <w:pStyle w:val="TAC"/>
            </w:pPr>
            <w:r>
              <w:t>0.33</w:t>
            </w:r>
            <w:r>
              <w:rPr>
                <w:lang w:eastAsia="ja-JP"/>
              </w:rPr>
              <w:t xml:space="preserve"> dB</w:t>
            </w:r>
            <w:r>
              <w:br/>
            </w:r>
            <w:r>
              <w:rPr>
                <w:lang w:eastAsia="ja-JP"/>
              </w:rPr>
              <w:t>1.08 Mbps</w:t>
            </w:r>
          </w:p>
        </w:tc>
        <w:tc>
          <w:tcPr>
            <w:tcW w:w="0" w:type="auto"/>
            <w:tcBorders>
              <w:top w:val="outset" w:sz="6" w:space="0" w:color="auto"/>
              <w:left w:val="outset" w:sz="6" w:space="0" w:color="auto"/>
              <w:bottom w:val="outset" w:sz="6" w:space="0" w:color="auto"/>
              <w:right w:val="outset" w:sz="6" w:space="0" w:color="auto"/>
            </w:tcBorders>
            <w:vAlign w:val="center"/>
          </w:tcPr>
          <w:p w14:paraId="68D71A25"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1F12E837" w14:textId="77777777" w:rsidR="001977F3" w:rsidRPr="0066117A" w:rsidRDefault="001977F3" w:rsidP="00E57498">
            <w:pPr>
              <w:pStyle w:val="TAC"/>
            </w:pPr>
            <w:r>
              <w:t>0.39</w:t>
            </w:r>
            <w:r>
              <w:rPr>
                <w:lang w:eastAsia="ja-JP"/>
              </w:rPr>
              <w:t xml:space="preserve"> dB</w:t>
            </w:r>
            <w:r>
              <w:br/>
            </w:r>
            <w:r>
              <w:rPr>
                <w:lang w:eastAsia="ja-JP"/>
              </w:rPr>
              <w:t>1.77 Mbps</w:t>
            </w:r>
          </w:p>
        </w:tc>
        <w:tc>
          <w:tcPr>
            <w:tcW w:w="0" w:type="auto"/>
            <w:tcBorders>
              <w:top w:val="outset" w:sz="6" w:space="0" w:color="auto"/>
              <w:left w:val="outset" w:sz="6" w:space="0" w:color="auto"/>
              <w:bottom w:val="outset" w:sz="6" w:space="0" w:color="auto"/>
              <w:right w:val="outset" w:sz="6" w:space="0" w:color="auto"/>
            </w:tcBorders>
            <w:vAlign w:val="center"/>
          </w:tcPr>
          <w:p w14:paraId="3363599A" w14:textId="77777777" w:rsidR="001977F3" w:rsidRPr="0066117A" w:rsidRDefault="001977F3" w:rsidP="00E57498">
            <w:pPr>
              <w:pStyle w:val="TAC"/>
            </w:pPr>
            <w:r>
              <w:t>0.3</w:t>
            </w:r>
            <w:r>
              <w:rPr>
                <w:lang w:eastAsia="ja-JP"/>
              </w:rPr>
              <w:t xml:space="preserve"> dB</w:t>
            </w:r>
            <w:r>
              <w:br/>
            </w:r>
            <w:r>
              <w:rPr>
                <w:lang w:eastAsia="ja-JP"/>
              </w:rPr>
              <w:t>2.10 Mbps</w:t>
            </w:r>
          </w:p>
        </w:tc>
        <w:tc>
          <w:tcPr>
            <w:tcW w:w="0" w:type="auto"/>
            <w:tcBorders>
              <w:top w:val="outset" w:sz="6" w:space="0" w:color="auto"/>
              <w:left w:val="outset" w:sz="6" w:space="0" w:color="auto"/>
              <w:bottom w:val="outset" w:sz="6" w:space="0" w:color="auto"/>
              <w:right w:val="outset" w:sz="6" w:space="0" w:color="auto"/>
            </w:tcBorders>
            <w:vAlign w:val="center"/>
          </w:tcPr>
          <w:p w14:paraId="057137B3" w14:textId="77777777" w:rsidR="001977F3" w:rsidRPr="0066117A" w:rsidRDefault="001977F3" w:rsidP="00E57498">
            <w:pPr>
              <w:pStyle w:val="TAC"/>
            </w:pPr>
            <w:r>
              <w:t>0.51</w:t>
            </w:r>
            <w:r>
              <w:rPr>
                <w:lang w:eastAsia="ja-JP"/>
              </w:rPr>
              <w:t xml:space="preserve"> dB</w:t>
            </w:r>
            <w:r>
              <w:br/>
            </w:r>
            <w:r>
              <w:rPr>
                <w:lang w:eastAsia="ja-JP"/>
              </w:rPr>
              <w:t>2.07 Mbps</w:t>
            </w:r>
          </w:p>
        </w:tc>
      </w:tr>
      <w:tr w:rsidR="001977F3" w:rsidRPr="0066117A" w14:paraId="1807C9B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A5229DF"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D338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44E312F" w14:textId="77777777" w:rsidR="001977F3" w:rsidRPr="0066117A" w:rsidRDefault="001977F3" w:rsidP="00E57498">
            <w:pPr>
              <w:pStyle w:val="TAC"/>
            </w:pPr>
            <w:r>
              <w:t>12.87</w:t>
            </w:r>
            <w:r>
              <w:rPr>
                <w:lang w:eastAsia="ja-JP"/>
              </w:rPr>
              <w:t xml:space="preserve"> dB</w:t>
            </w:r>
            <w:r>
              <w:br/>
            </w:r>
            <w:r>
              <w:rPr>
                <w:lang w:eastAsia="ja-JP"/>
              </w:rPr>
              <w:t>5.28 Mbps</w:t>
            </w:r>
          </w:p>
        </w:tc>
        <w:tc>
          <w:tcPr>
            <w:tcW w:w="0" w:type="auto"/>
            <w:tcBorders>
              <w:top w:val="outset" w:sz="6" w:space="0" w:color="auto"/>
              <w:left w:val="outset" w:sz="6" w:space="0" w:color="auto"/>
              <w:bottom w:val="outset" w:sz="6" w:space="0" w:color="auto"/>
              <w:right w:val="outset" w:sz="6" w:space="0" w:color="auto"/>
            </w:tcBorders>
            <w:vAlign w:val="center"/>
          </w:tcPr>
          <w:p w14:paraId="26C1B703"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096A6E2" w14:textId="77777777" w:rsidR="001977F3" w:rsidRPr="0066117A" w:rsidRDefault="001977F3" w:rsidP="00E57498">
            <w:pPr>
              <w:pStyle w:val="TAC"/>
            </w:pPr>
            <w:r>
              <w:t>13.42</w:t>
            </w:r>
            <w:r>
              <w:rPr>
                <w:lang w:eastAsia="ja-JP"/>
              </w:rPr>
              <w:t xml:space="preserve"> dB</w:t>
            </w:r>
            <w:r>
              <w:br/>
            </w:r>
            <w:r>
              <w:rPr>
                <w:lang w:eastAsia="ja-JP"/>
              </w:rPr>
              <w:t>7.76 Mbps</w:t>
            </w:r>
          </w:p>
        </w:tc>
        <w:tc>
          <w:tcPr>
            <w:tcW w:w="0" w:type="auto"/>
            <w:tcBorders>
              <w:top w:val="outset" w:sz="6" w:space="0" w:color="auto"/>
              <w:left w:val="outset" w:sz="6" w:space="0" w:color="auto"/>
              <w:bottom w:val="outset" w:sz="6" w:space="0" w:color="auto"/>
              <w:right w:val="outset" w:sz="6" w:space="0" w:color="auto"/>
            </w:tcBorders>
            <w:vAlign w:val="center"/>
          </w:tcPr>
          <w:p w14:paraId="5E8D202A" w14:textId="77777777" w:rsidR="001977F3" w:rsidRPr="0066117A" w:rsidRDefault="001977F3" w:rsidP="00E57498">
            <w:pPr>
              <w:pStyle w:val="TAC"/>
            </w:pPr>
            <w:r>
              <w:t>13.19</w:t>
            </w:r>
            <w:r>
              <w:rPr>
                <w:lang w:eastAsia="ja-JP"/>
              </w:rPr>
              <w:t xml:space="preserve"> dB</w:t>
            </w:r>
            <w:r>
              <w:br/>
            </w:r>
            <w:r>
              <w:rPr>
                <w:lang w:eastAsia="ja-JP"/>
              </w:rPr>
              <w:t>8.82 Mbps</w:t>
            </w:r>
          </w:p>
        </w:tc>
        <w:tc>
          <w:tcPr>
            <w:tcW w:w="0" w:type="auto"/>
            <w:tcBorders>
              <w:top w:val="outset" w:sz="6" w:space="0" w:color="auto"/>
              <w:left w:val="outset" w:sz="6" w:space="0" w:color="auto"/>
              <w:bottom w:val="outset" w:sz="6" w:space="0" w:color="auto"/>
              <w:right w:val="outset" w:sz="6" w:space="0" w:color="auto"/>
            </w:tcBorders>
            <w:vAlign w:val="center"/>
          </w:tcPr>
          <w:p w14:paraId="6717D308" w14:textId="77777777" w:rsidR="001977F3" w:rsidRPr="0066117A" w:rsidRDefault="001977F3" w:rsidP="00E57498">
            <w:pPr>
              <w:pStyle w:val="TAC"/>
            </w:pPr>
            <w:r>
              <w:t>12.66</w:t>
            </w:r>
            <w:r>
              <w:rPr>
                <w:lang w:eastAsia="ja-JP"/>
              </w:rPr>
              <w:t xml:space="preserve"> dB</w:t>
            </w:r>
            <w:r>
              <w:br/>
            </w:r>
            <w:r>
              <w:rPr>
                <w:lang w:eastAsia="ja-JP"/>
              </w:rPr>
              <w:t>9.43 Mbps</w:t>
            </w:r>
          </w:p>
        </w:tc>
      </w:tr>
      <w:tr w:rsidR="001977F3" w:rsidRPr="005B51C5" w14:paraId="22B3577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DD1B22A"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0ACE2C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385C1E4"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D6C2591"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8E9E812"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078BD74"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308C67C" w14:textId="77777777" w:rsidR="001977F3" w:rsidRPr="005B51C5" w:rsidRDefault="001977F3" w:rsidP="00E57498">
            <w:pPr>
              <w:pStyle w:val="TAC"/>
              <w:rPr>
                <w:b/>
                <w:noProof/>
                <w:sz w:val="22"/>
              </w:rPr>
            </w:pPr>
          </w:p>
        </w:tc>
      </w:tr>
      <w:tr w:rsidR="001977F3" w14:paraId="38CB49FA"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55304B72" w14:textId="77777777" w:rsidR="001977F3" w:rsidRDefault="001977F3" w:rsidP="00E57498">
            <w:pPr>
              <w:pStyle w:val="TAC"/>
            </w:pPr>
            <w:r>
              <w:t>R1-163401/ Source 13</w:t>
            </w:r>
            <w:r>
              <w:br/>
            </w:r>
          </w:p>
        </w:tc>
      </w:tr>
      <w:tr w:rsidR="001977F3" w14:paraId="07030A5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9E1D56F" w14:textId="77777777" w:rsidR="001977F3" w:rsidRDefault="001977F3" w:rsidP="00E57498">
            <w:pPr>
              <w:pStyle w:val="TAC"/>
            </w:pPr>
            <w:r>
              <w:t>SNR at 10% BLER</w:t>
            </w:r>
          </w:p>
          <w:p w14:paraId="17C5E675"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6D5E5"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87F4B"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3C683690"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215BF"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8F549"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6D480" w14:textId="77777777" w:rsidR="001977F3" w:rsidRDefault="001977F3" w:rsidP="00E57498">
            <w:pPr>
              <w:pStyle w:val="TAC"/>
            </w:pPr>
            <w:r>
              <w:t xml:space="preserve">TTI length=14 </w:t>
            </w:r>
          </w:p>
        </w:tc>
      </w:tr>
      <w:tr w:rsidR="001977F3" w:rsidRPr="00E8394F" w14:paraId="55D3F49B"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AAF9AC6"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14D2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188FBD3" w14:textId="77777777" w:rsidR="001977F3" w:rsidRDefault="001977F3" w:rsidP="00E57498">
            <w:pPr>
              <w:pStyle w:val="TAC"/>
            </w:pPr>
            <w:r>
              <w:t>-0.25 dB</w:t>
            </w:r>
          </w:p>
          <w:p w14:paraId="3F31ABC3" w14:textId="77777777" w:rsidR="001977F3" w:rsidRPr="00E8394F" w:rsidRDefault="001977F3" w:rsidP="00E57498">
            <w:pPr>
              <w:pStyle w:val="TAC"/>
            </w:pPr>
            <w:r>
              <w:t>1.03 Mbps</w:t>
            </w:r>
          </w:p>
        </w:tc>
        <w:tc>
          <w:tcPr>
            <w:tcW w:w="0" w:type="auto"/>
            <w:tcBorders>
              <w:top w:val="outset" w:sz="6" w:space="0" w:color="auto"/>
              <w:left w:val="outset" w:sz="6" w:space="0" w:color="auto"/>
              <w:bottom w:val="outset" w:sz="6" w:space="0" w:color="auto"/>
              <w:right w:val="outset" w:sz="6" w:space="0" w:color="auto"/>
            </w:tcBorders>
          </w:tcPr>
          <w:p w14:paraId="6F973712" w14:textId="77777777" w:rsidR="001977F3" w:rsidRDefault="001977F3" w:rsidP="00E57498">
            <w:pPr>
              <w:pStyle w:val="TAC"/>
            </w:pPr>
            <w:r>
              <w:t>-0.25 dB</w:t>
            </w:r>
          </w:p>
          <w:p w14:paraId="1728A893" w14:textId="77777777" w:rsidR="001977F3" w:rsidRPr="00E8394F" w:rsidRDefault="001977F3" w:rsidP="00E57498">
            <w:pPr>
              <w:pStyle w:val="TAC"/>
            </w:pPr>
            <w:r>
              <w:t>1.48 Mbps</w:t>
            </w:r>
          </w:p>
        </w:tc>
        <w:tc>
          <w:tcPr>
            <w:tcW w:w="0" w:type="auto"/>
            <w:tcBorders>
              <w:top w:val="outset" w:sz="6" w:space="0" w:color="auto"/>
              <w:left w:val="outset" w:sz="6" w:space="0" w:color="auto"/>
              <w:bottom w:val="outset" w:sz="6" w:space="0" w:color="auto"/>
              <w:right w:val="outset" w:sz="6" w:space="0" w:color="auto"/>
            </w:tcBorders>
          </w:tcPr>
          <w:p w14:paraId="0DD7CCC6" w14:textId="77777777" w:rsidR="001977F3" w:rsidRDefault="001977F3" w:rsidP="00E57498">
            <w:pPr>
              <w:pStyle w:val="TAC"/>
            </w:pPr>
            <w:r>
              <w:t>-0.1 dB</w:t>
            </w:r>
          </w:p>
          <w:p w14:paraId="2AD77257" w14:textId="77777777"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14:paraId="264A461A" w14:textId="77777777" w:rsidR="001977F3" w:rsidRDefault="001977F3" w:rsidP="00E57498">
            <w:pPr>
              <w:pStyle w:val="TAC"/>
            </w:pPr>
            <w:r>
              <w:t>-0.1 dB</w:t>
            </w:r>
          </w:p>
          <w:p w14:paraId="0A702CC3" w14:textId="77777777" w:rsidR="001977F3" w:rsidRPr="00E8394F" w:rsidRDefault="001977F3" w:rsidP="00E57498">
            <w:pPr>
              <w:pStyle w:val="TAC"/>
            </w:pPr>
            <w:r>
              <w:t>1.96 Mbps</w:t>
            </w:r>
          </w:p>
        </w:tc>
        <w:tc>
          <w:tcPr>
            <w:tcW w:w="0" w:type="auto"/>
            <w:tcBorders>
              <w:top w:val="outset" w:sz="6" w:space="0" w:color="auto"/>
              <w:left w:val="outset" w:sz="6" w:space="0" w:color="auto"/>
              <w:bottom w:val="outset" w:sz="6" w:space="0" w:color="auto"/>
              <w:right w:val="outset" w:sz="6" w:space="0" w:color="auto"/>
            </w:tcBorders>
          </w:tcPr>
          <w:p w14:paraId="0C71FC1A" w14:textId="77777777" w:rsidR="001977F3" w:rsidRDefault="001977F3" w:rsidP="00E57498">
            <w:pPr>
              <w:pStyle w:val="TAC"/>
            </w:pPr>
            <w:r>
              <w:t>-0.2 dB</w:t>
            </w:r>
          </w:p>
          <w:p w14:paraId="0BE11AF6" w14:textId="77777777" w:rsidR="001977F3" w:rsidRPr="00E8394F" w:rsidRDefault="001977F3" w:rsidP="00E57498">
            <w:pPr>
              <w:pStyle w:val="TAC"/>
            </w:pPr>
            <w:r>
              <w:t>2.01 Mbps</w:t>
            </w:r>
          </w:p>
        </w:tc>
      </w:tr>
      <w:tr w:rsidR="001977F3" w:rsidRPr="00E8394F" w14:paraId="07D5BF7D"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3F5BC2B6"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9A93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AEE834B" w14:textId="77777777" w:rsidR="001977F3" w:rsidRDefault="001977F3" w:rsidP="00E57498">
            <w:pPr>
              <w:pStyle w:val="TAC"/>
            </w:pPr>
            <w:r>
              <w:t>13.3 dB</w:t>
            </w:r>
          </w:p>
          <w:p w14:paraId="1B2FB0EF" w14:textId="77777777" w:rsidR="001977F3" w:rsidRPr="00E8394F" w:rsidRDefault="001977F3" w:rsidP="00E57498">
            <w:pPr>
              <w:pStyle w:val="TAC"/>
            </w:pPr>
            <w:r>
              <w:t>5.48 Mbps</w:t>
            </w:r>
          </w:p>
        </w:tc>
        <w:tc>
          <w:tcPr>
            <w:tcW w:w="0" w:type="auto"/>
            <w:tcBorders>
              <w:top w:val="outset" w:sz="6" w:space="0" w:color="auto"/>
              <w:left w:val="outset" w:sz="6" w:space="0" w:color="auto"/>
              <w:bottom w:val="outset" w:sz="6" w:space="0" w:color="auto"/>
              <w:right w:val="outset" w:sz="6" w:space="0" w:color="auto"/>
            </w:tcBorders>
          </w:tcPr>
          <w:p w14:paraId="0FA38EC1" w14:textId="77777777" w:rsidR="001977F3" w:rsidRDefault="001977F3" w:rsidP="00E57498">
            <w:pPr>
              <w:pStyle w:val="TAC"/>
            </w:pPr>
            <w:r>
              <w:t>13 dB</w:t>
            </w:r>
          </w:p>
          <w:p w14:paraId="10A831FF" w14:textId="77777777" w:rsidR="001977F3" w:rsidRPr="00E8394F" w:rsidRDefault="001977F3" w:rsidP="00E57498">
            <w:pPr>
              <w:pStyle w:val="TAC"/>
            </w:pPr>
            <w:r>
              <w:t>7.34 Mbps</w:t>
            </w:r>
          </w:p>
        </w:tc>
        <w:tc>
          <w:tcPr>
            <w:tcW w:w="0" w:type="auto"/>
            <w:tcBorders>
              <w:top w:val="outset" w:sz="6" w:space="0" w:color="auto"/>
              <w:left w:val="outset" w:sz="6" w:space="0" w:color="auto"/>
              <w:bottom w:val="outset" w:sz="6" w:space="0" w:color="auto"/>
              <w:right w:val="outset" w:sz="6" w:space="0" w:color="auto"/>
            </w:tcBorders>
          </w:tcPr>
          <w:p w14:paraId="1F92B9BD" w14:textId="77777777" w:rsidR="001977F3" w:rsidRDefault="001977F3" w:rsidP="00E57498">
            <w:pPr>
              <w:pStyle w:val="TAC"/>
            </w:pPr>
            <w:r>
              <w:t>13.3 dB</w:t>
            </w:r>
          </w:p>
          <w:p w14:paraId="5AEC40AE" w14:textId="77777777" w:rsidR="001977F3" w:rsidRPr="00E8394F" w:rsidRDefault="001977F3" w:rsidP="00E57498">
            <w:pPr>
              <w:pStyle w:val="TAC"/>
            </w:pPr>
            <w:r>
              <w:t>8.35 Mbps</w:t>
            </w:r>
          </w:p>
        </w:tc>
        <w:tc>
          <w:tcPr>
            <w:tcW w:w="0" w:type="auto"/>
            <w:tcBorders>
              <w:top w:val="outset" w:sz="6" w:space="0" w:color="auto"/>
              <w:left w:val="outset" w:sz="6" w:space="0" w:color="auto"/>
              <w:bottom w:val="outset" w:sz="6" w:space="0" w:color="auto"/>
              <w:right w:val="outset" w:sz="6" w:space="0" w:color="auto"/>
            </w:tcBorders>
          </w:tcPr>
          <w:p w14:paraId="347A35D1" w14:textId="77777777" w:rsidR="001977F3" w:rsidRDefault="001977F3" w:rsidP="00E57498">
            <w:pPr>
              <w:pStyle w:val="TAC"/>
            </w:pPr>
            <w:r>
              <w:t>13.4 dB</w:t>
            </w:r>
          </w:p>
          <w:p w14:paraId="4F6F6E43" w14:textId="77777777" w:rsidR="001977F3" w:rsidRPr="00E8394F" w:rsidRDefault="001977F3" w:rsidP="00E57498">
            <w:pPr>
              <w:pStyle w:val="TAC"/>
            </w:pPr>
            <w:r>
              <w:t>9.56 Mbps</w:t>
            </w:r>
          </w:p>
        </w:tc>
        <w:tc>
          <w:tcPr>
            <w:tcW w:w="0" w:type="auto"/>
            <w:tcBorders>
              <w:top w:val="outset" w:sz="6" w:space="0" w:color="auto"/>
              <w:left w:val="outset" w:sz="6" w:space="0" w:color="auto"/>
              <w:bottom w:val="outset" w:sz="6" w:space="0" w:color="auto"/>
              <w:right w:val="outset" w:sz="6" w:space="0" w:color="auto"/>
            </w:tcBorders>
          </w:tcPr>
          <w:p w14:paraId="00E5EA4B" w14:textId="77777777" w:rsidR="001977F3" w:rsidRDefault="001977F3" w:rsidP="00E57498">
            <w:pPr>
              <w:pStyle w:val="TAC"/>
            </w:pPr>
            <w:r>
              <w:t>13.78 dB</w:t>
            </w:r>
          </w:p>
          <w:p w14:paraId="0F59EC95" w14:textId="77777777" w:rsidR="001977F3" w:rsidRPr="00E8394F" w:rsidRDefault="001977F3" w:rsidP="00E57498">
            <w:pPr>
              <w:pStyle w:val="TAC"/>
            </w:pPr>
            <w:r>
              <w:t>9.6 Mbps</w:t>
            </w:r>
          </w:p>
        </w:tc>
      </w:tr>
      <w:tr w:rsidR="001977F3" w:rsidRPr="00E8394F" w14:paraId="6B36A73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E1FD599"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20CB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4BF68B1" w14:textId="77777777" w:rsidR="001977F3" w:rsidRDefault="001977F3" w:rsidP="00E57498">
            <w:pPr>
              <w:pStyle w:val="TAC"/>
            </w:pPr>
            <w:r>
              <w:t>21.1 dB</w:t>
            </w:r>
          </w:p>
          <w:p w14:paraId="1E202F13" w14:textId="77777777"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14:paraId="53BAA2C0" w14:textId="77777777" w:rsidR="001977F3" w:rsidRDefault="001977F3" w:rsidP="00E57498">
            <w:pPr>
              <w:pStyle w:val="TAC"/>
            </w:pPr>
            <w:r>
              <w:t>21.2 dB</w:t>
            </w:r>
          </w:p>
          <w:p w14:paraId="3A027817" w14:textId="77777777" w:rsidR="001977F3" w:rsidRPr="00E8394F" w:rsidRDefault="001977F3" w:rsidP="00E57498">
            <w:pPr>
              <w:pStyle w:val="TAC"/>
            </w:pPr>
            <w:r>
              <w:t>12.79 Mbps</w:t>
            </w:r>
          </w:p>
        </w:tc>
        <w:tc>
          <w:tcPr>
            <w:tcW w:w="0" w:type="auto"/>
            <w:tcBorders>
              <w:top w:val="outset" w:sz="6" w:space="0" w:color="auto"/>
              <w:left w:val="outset" w:sz="6" w:space="0" w:color="auto"/>
              <w:bottom w:val="outset" w:sz="6" w:space="0" w:color="auto"/>
              <w:right w:val="outset" w:sz="6" w:space="0" w:color="auto"/>
            </w:tcBorders>
          </w:tcPr>
          <w:p w14:paraId="0BC5EA1E" w14:textId="77777777" w:rsidR="001977F3" w:rsidRDefault="001977F3" w:rsidP="00E57498">
            <w:pPr>
              <w:pStyle w:val="TAC"/>
            </w:pPr>
            <w:r>
              <w:t>21.5 dB</w:t>
            </w:r>
          </w:p>
          <w:p w14:paraId="42B3399F" w14:textId="77777777" w:rsidR="001977F3" w:rsidRPr="00E8394F" w:rsidRDefault="001977F3" w:rsidP="00E57498">
            <w:pPr>
              <w:pStyle w:val="TAC"/>
            </w:pPr>
            <w:r>
              <w:t>14.34 Mbps</w:t>
            </w:r>
          </w:p>
        </w:tc>
        <w:tc>
          <w:tcPr>
            <w:tcW w:w="0" w:type="auto"/>
            <w:tcBorders>
              <w:top w:val="outset" w:sz="6" w:space="0" w:color="auto"/>
              <w:left w:val="outset" w:sz="6" w:space="0" w:color="auto"/>
              <w:bottom w:val="outset" w:sz="6" w:space="0" w:color="auto"/>
              <w:right w:val="outset" w:sz="6" w:space="0" w:color="auto"/>
            </w:tcBorders>
          </w:tcPr>
          <w:p w14:paraId="70B64F7E" w14:textId="77777777" w:rsidR="001977F3" w:rsidRDefault="001977F3" w:rsidP="00E57498">
            <w:pPr>
              <w:pStyle w:val="TAC"/>
            </w:pPr>
            <w:r>
              <w:t>25 dB</w:t>
            </w:r>
          </w:p>
          <w:p w14:paraId="1D148099" w14:textId="77777777" w:rsidR="001977F3" w:rsidRPr="00E8394F" w:rsidRDefault="001977F3" w:rsidP="00E57498">
            <w:pPr>
              <w:pStyle w:val="TAC"/>
            </w:pPr>
            <w:r>
              <w:t>16.47 Mbps</w:t>
            </w:r>
          </w:p>
        </w:tc>
        <w:tc>
          <w:tcPr>
            <w:tcW w:w="0" w:type="auto"/>
            <w:tcBorders>
              <w:top w:val="outset" w:sz="6" w:space="0" w:color="auto"/>
              <w:left w:val="outset" w:sz="6" w:space="0" w:color="auto"/>
              <w:bottom w:val="outset" w:sz="6" w:space="0" w:color="auto"/>
              <w:right w:val="outset" w:sz="6" w:space="0" w:color="auto"/>
            </w:tcBorders>
          </w:tcPr>
          <w:p w14:paraId="36962FBF" w14:textId="77777777" w:rsidR="001977F3" w:rsidRDefault="001977F3" w:rsidP="00E57498">
            <w:pPr>
              <w:pStyle w:val="TAC"/>
            </w:pPr>
            <w:r>
              <w:t>21.75 dB</w:t>
            </w:r>
          </w:p>
          <w:p w14:paraId="3AB274C6" w14:textId="77777777" w:rsidR="001977F3" w:rsidRPr="00E8394F" w:rsidRDefault="001977F3" w:rsidP="00E57498">
            <w:pPr>
              <w:pStyle w:val="TAC"/>
            </w:pPr>
            <w:r>
              <w:t>16.52 Mbps</w:t>
            </w:r>
          </w:p>
        </w:tc>
      </w:tr>
      <w:tr w:rsidR="001977F3" w14:paraId="3CB73945"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ABA00A3" w14:textId="77777777" w:rsidR="001977F3" w:rsidRDefault="001977F3" w:rsidP="00E57498">
            <w:pPr>
              <w:pStyle w:val="TAC"/>
            </w:pPr>
            <w:r>
              <w:t>R1-163465 / Source 12</w:t>
            </w:r>
            <w:r>
              <w:br/>
              <w:t>DM-RS included in every TTI</w:t>
            </w:r>
          </w:p>
        </w:tc>
      </w:tr>
    </w:tbl>
    <w:p w14:paraId="5C1CCD8D" w14:textId="77777777" w:rsidR="001977F3" w:rsidRPr="004F2FE4" w:rsidRDefault="001977F3" w:rsidP="001977F3"/>
    <w:p w14:paraId="580690FC" w14:textId="77777777" w:rsidR="001977F3" w:rsidRDefault="001977F3" w:rsidP="00E57498">
      <w:pPr>
        <w:pStyle w:val="TH"/>
      </w:pPr>
      <w:r>
        <w:t xml:space="preserve">Table C3-4 </w:t>
      </w:r>
      <w:r w:rsidRPr="00AF7230">
        <w:t>ETU, 3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14:paraId="44F610A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EF4E991"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1273B"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AEE2D"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ED03C32"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209C7"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DF94D"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1C8ED" w14:textId="77777777" w:rsidR="001977F3" w:rsidRDefault="001977F3" w:rsidP="00E57498">
            <w:pPr>
              <w:pStyle w:val="TAC"/>
            </w:pPr>
            <w:r>
              <w:t xml:space="preserve">TTI length=14 </w:t>
            </w:r>
          </w:p>
        </w:tc>
      </w:tr>
      <w:tr w:rsidR="001977F3" w:rsidRPr="0066117A" w14:paraId="1E1B5D7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EE9A75E"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68CA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600FA648" w14:textId="77777777" w:rsidR="001977F3" w:rsidRPr="0066117A" w:rsidRDefault="001977F3" w:rsidP="00E57498">
            <w:pPr>
              <w:pStyle w:val="TAC"/>
            </w:pPr>
            <w:r>
              <w:t>0.06</w:t>
            </w:r>
            <w:r>
              <w:rPr>
                <w:lang w:eastAsia="ja-JP"/>
              </w:rPr>
              <w:t xml:space="preserve"> dB</w:t>
            </w:r>
            <w:r>
              <w:br/>
            </w:r>
            <w:r>
              <w:rPr>
                <w:lang w:eastAsia="ja-JP"/>
              </w:rPr>
              <w:t>1.09 Mbps</w:t>
            </w:r>
          </w:p>
        </w:tc>
        <w:tc>
          <w:tcPr>
            <w:tcW w:w="0" w:type="auto"/>
            <w:tcBorders>
              <w:top w:val="outset" w:sz="6" w:space="0" w:color="auto"/>
              <w:left w:val="outset" w:sz="6" w:space="0" w:color="auto"/>
              <w:bottom w:val="outset" w:sz="6" w:space="0" w:color="auto"/>
              <w:right w:val="outset" w:sz="6" w:space="0" w:color="auto"/>
            </w:tcBorders>
            <w:vAlign w:val="center"/>
          </w:tcPr>
          <w:p w14:paraId="536B0567"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BBB13D0" w14:textId="77777777" w:rsidR="001977F3" w:rsidRPr="0066117A" w:rsidRDefault="001977F3" w:rsidP="00E57498">
            <w:pPr>
              <w:pStyle w:val="TAC"/>
            </w:pPr>
            <w:r>
              <w:t>0.11</w:t>
            </w:r>
            <w:r>
              <w:rPr>
                <w:lang w:eastAsia="ja-JP"/>
              </w:rPr>
              <w:t xml:space="preserve"> dB</w:t>
            </w:r>
            <w:r>
              <w:br/>
            </w:r>
            <w:r>
              <w:rPr>
                <w:lang w:eastAsia="ja-JP"/>
              </w:rPr>
              <w:t>1.80 Mbps</w:t>
            </w:r>
          </w:p>
        </w:tc>
        <w:tc>
          <w:tcPr>
            <w:tcW w:w="0" w:type="auto"/>
            <w:tcBorders>
              <w:top w:val="outset" w:sz="6" w:space="0" w:color="auto"/>
              <w:left w:val="outset" w:sz="6" w:space="0" w:color="auto"/>
              <w:bottom w:val="outset" w:sz="6" w:space="0" w:color="auto"/>
              <w:right w:val="outset" w:sz="6" w:space="0" w:color="auto"/>
            </w:tcBorders>
            <w:vAlign w:val="center"/>
          </w:tcPr>
          <w:p w14:paraId="62F3F2C5" w14:textId="77777777" w:rsidR="001977F3" w:rsidRPr="0066117A" w:rsidRDefault="001977F3" w:rsidP="00E57498">
            <w:pPr>
              <w:pStyle w:val="TAC"/>
            </w:pPr>
            <w:r>
              <w:t>- 0.12</w:t>
            </w:r>
            <w:r>
              <w:rPr>
                <w:lang w:eastAsia="ja-JP"/>
              </w:rPr>
              <w:t xml:space="preserve"> dB</w:t>
            </w:r>
            <w:r>
              <w:br/>
            </w:r>
            <w:r>
              <w:rPr>
                <w:lang w:eastAsia="ja-JP"/>
              </w:rPr>
              <w:t>2.15 Mbps</w:t>
            </w:r>
          </w:p>
        </w:tc>
        <w:tc>
          <w:tcPr>
            <w:tcW w:w="0" w:type="auto"/>
            <w:tcBorders>
              <w:top w:val="outset" w:sz="6" w:space="0" w:color="auto"/>
              <w:left w:val="outset" w:sz="6" w:space="0" w:color="auto"/>
              <w:bottom w:val="outset" w:sz="6" w:space="0" w:color="auto"/>
              <w:right w:val="outset" w:sz="6" w:space="0" w:color="auto"/>
            </w:tcBorders>
            <w:vAlign w:val="center"/>
          </w:tcPr>
          <w:p w14:paraId="43B55219" w14:textId="77777777" w:rsidR="001977F3" w:rsidRPr="0066117A" w:rsidRDefault="001977F3" w:rsidP="00E57498">
            <w:pPr>
              <w:pStyle w:val="TAC"/>
            </w:pPr>
            <w:r>
              <w:t>0.22</w:t>
            </w:r>
            <w:r>
              <w:rPr>
                <w:lang w:eastAsia="ja-JP"/>
              </w:rPr>
              <w:t xml:space="preserve"> dB</w:t>
            </w:r>
            <w:r>
              <w:br/>
            </w:r>
            <w:r>
              <w:rPr>
                <w:lang w:eastAsia="ja-JP"/>
              </w:rPr>
              <w:t>2.10 Mbps</w:t>
            </w:r>
          </w:p>
        </w:tc>
      </w:tr>
      <w:tr w:rsidR="001977F3" w:rsidRPr="0066117A" w14:paraId="04E2340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ADCF2D9"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D422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79BFAB68" w14:textId="77777777" w:rsidR="001977F3" w:rsidRPr="0066117A" w:rsidRDefault="001977F3" w:rsidP="00E57498">
            <w:pPr>
              <w:pStyle w:val="TAC"/>
            </w:pPr>
            <w:r>
              <w:t>12.68</w:t>
            </w:r>
            <w:r>
              <w:rPr>
                <w:lang w:eastAsia="ja-JP"/>
              </w:rPr>
              <w:t xml:space="preserve"> dB</w:t>
            </w:r>
            <w:r>
              <w:br/>
            </w:r>
            <w:r>
              <w:rPr>
                <w:lang w:eastAsia="ja-JP"/>
              </w:rPr>
              <w:t>5.18 Mbps</w:t>
            </w:r>
          </w:p>
        </w:tc>
        <w:tc>
          <w:tcPr>
            <w:tcW w:w="0" w:type="auto"/>
            <w:tcBorders>
              <w:top w:val="outset" w:sz="6" w:space="0" w:color="auto"/>
              <w:left w:val="outset" w:sz="6" w:space="0" w:color="auto"/>
              <w:bottom w:val="outset" w:sz="6" w:space="0" w:color="auto"/>
              <w:right w:val="outset" w:sz="6" w:space="0" w:color="auto"/>
            </w:tcBorders>
            <w:vAlign w:val="center"/>
          </w:tcPr>
          <w:p w14:paraId="491F9B6F"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5C9AC578" w14:textId="77777777" w:rsidR="001977F3" w:rsidRPr="0066117A" w:rsidRDefault="001977F3" w:rsidP="00E57498">
            <w:pPr>
              <w:pStyle w:val="TAC"/>
            </w:pPr>
            <w:r>
              <w:t>12.59</w:t>
            </w:r>
            <w:r>
              <w:rPr>
                <w:lang w:eastAsia="ja-JP"/>
              </w:rPr>
              <w:t xml:space="preserve"> dB</w:t>
            </w:r>
            <w:r>
              <w:br/>
            </w:r>
            <w:r>
              <w:rPr>
                <w:lang w:eastAsia="ja-JP"/>
              </w:rPr>
              <w:t>8.13 Mbps</w:t>
            </w:r>
          </w:p>
        </w:tc>
        <w:tc>
          <w:tcPr>
            <w:tcW w:w="0" w:type="auto"/>
            <w:tcBorders>
              <w:top w:val="outset" w:sz="6" w:space="0" w:color="auto"/>
              <w:left w:val="outset" w:sz="6" w:space="0" w:color="auto"/>
              <w:bottom w:val="outset" w:sz="6" w:space="0" w:color="auto"/>
              <w:right w:val="outset" w:sz="6" w:space="0" w:color="auto"/>
            </w:tcBorders>
            <w:vAlign w:val="center"/>
          </w:tcPr>
          <w:p w14:paraId="389665C2" w14:textId="77777777" w:rsidR="001977F3" w:rsidRPr="0066117A" w:rsidRDefault="001977F3" w:rsidP="00E57498">
            <w:pPr>
              <w:pStyle w:val="TAC"/>
            </w:pPr>
            <w:r>
              <w:t>12.58</w:t>
            </w:r>
            <w:r>
              <w:rPr>
                <w:lang w:eastAsia="ja-JP"/>
              </w:rPr>
              <w:t xml:space="preserve"> dB</w:t>
            </w:r>
            <w:r>
              <w:br/>
            </w:r>
            <w:r>
              <w:rPr>
                <w:lang w:eastAsia="ja-JP"/>
              </w:rPr>
              <w:t>9.35 Mbps</w:t>
            </w:r>
          </w:p>
        </w:tc>
        <w:tc>
          <w:tcPr>
            <w:tcW w:w="0" w:type="auto"/>
            <w:tcBorders>
              <w:top w:val="outset" w:sz="6" w:space="0" w:color="auto"/>
              <w:left w:val="outset" w:sz="6" w:space="0" w:color="auto"/>
              <w:bottom w:val="outset" w:sz="6" w:space="0" w:color="auto"/>
              <w:right w:val="outset" w:sz="6" w:space="0" w:color="auto"/>
            </w:tcBorders>
            <w:vAlign w:val="center"/>
          </w:tcPr>
          <w:p w14:paraId="7CCAA328" w14:textId="77777777" w:rsidR="001977F3" w:rsidRPr="0066117A" w:rsidRDefault="001977F3" w:rsidP="00E57498">
            <w:pPr>
              <w:pStyle w:val="TAC"/>
            </w:pPr>
            <w:r>
              <w:t>12.56</w:t>
            </w:r>
            <w:r>
              <w:rPr>
                <w:lang w:eastAsia="ja-JP"/>
              </w:rPr>
              <w:t xml:space="preserve"> dB</w:t>
            </w:r>
            <w:r>
              <w:br/>
            </w:r>
            <w:r>
              <w:rPr>
                <w:lang w:eastAsia="ja-JP"/>
              </w:rPr>
              <w:t>9.39 Mbps</w:t>
            </w:r>
          </w:p>
        </w:tc>
      </w:tr>
      <w:tr w:rsidR="001977F3" w:rsidRPr="005B51C5" w14:paraId="370DB087"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4F221F1"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D060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6ABF3C1"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DB33770"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F629523"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4002434"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479931E" w14:textId="77777777" w:rsidR="001977F3" w:rsidRPr="005B51C5" w:rsidRDefault="001977F3" w:rsidP="00E57498">
            <w:pPr>
              <w:pStyle w:val="TAC"/>
              <w:rPr>
                <w:b/>
                <w:noProof/>
                <w:sz w:val="22"/>
              </w:rPr>
            </w:pPr>
          </w:p>
        </w:tc>
      </w:tr>
      <w:tr w:rsidR="001977F3" w14:paraId="035BA978"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33A0196" w14:textId="77777777" w:rsidR="001977F3" w:rsidRDefault="001977F3" w:rsidP="00E57498">
            <w:pPr>
              <w:pStyle w:val="TAC"/>
            </w:pPr>
            <w:r>
              <w:t>R1-163401 / Source 13</w:t>
            </w:r>
            <w:r>
              <w:br/>
            </w:r>
          </w:p>
        </w:tc>
      </w:tr>
      <w:tr w:rsidR="001977F3" w14:paraId="5BC7C21C"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10921" w14:textId="77777777" w:rsidR="001977F3" w:rsidRDefault="001977F3" w:rsidP="00E57498">
            <w:pPr>
              <w:pStyle w:val="TAC"/>
              <w:rPr>
                <w:rFonts w:ascii="Calibri" w:hAnsi="Calibri"/>
                <w:b/>
                <w:noProof/>
                <w:sz w:val="22"/>
              </w:rPr>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481B17"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4434F8"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B0F259"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4E1B85"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829954"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410773" w14:textId="77777777" w:rsidR="001977F3" w:rsidRDefault="001977F3" w:rsidP="00E57498">
            <w:pPr>
              <w:pStyle w:val="TAC"/>
              <w:rPr>
                <w:rFonts w:ascii="Calibri" w:hAnsi="Calibri"/>
                <w:b/>
                <w:noProof/>
                <w:sz w:val="22"/>
              </w:rPr>
            </w:pPr>
            <w:r>
              <w:t xml:space="preserve">TTI length=14 </w:t>
            </w:r>
          </w:p>
        </w:tc>
      </w:tr>
      <w:tr w:rsidR="001977F3" w14:paraId="2E099A56"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6E8544"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FB340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08D95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5860FA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128276" w14:textId="77777777" w:rsidR="001977F3" w:rsidRDefault="001977F3" w:rsidP="00E57498">
            <w:pPr>
              <w:pStyle w:val="TAC"/>
            </w:pPr>
            <w:r>
              <w:t>-0.69 dB</w:t>
            </w:r>
          </w:p>
          <w:p w14:paraId="18239CB8" w14:textId="77777777" w:rsidR="001977F3" w:rsidRDefault="001977F3" w:rsidP="00E57498">
            <w:pPr>
              <w:pStyle w:val="TAC"/>
              <w:rPr>
                <w:rFonts w:ascii="Calibri" w:hAnsi="Calibri"/>
                <w:b/>
                <w:noProof/>
                <w:sz w:val="22"/>
              </w:rPr>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9400C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93F576C" w14:textId="77777777" w:rsidR="001977F3" w:rsidRDefault="001977F3" w:rsidP="00E57498">
            <w:pPr>
              <w:pStyle w:val="TAC"/>
              <w:rPr>
                <w:b/>
                <w:noProof/>
                <w:sz w:val="22"/>
              </w:rPr>
            </w:pPr>
          </w:p>
        </w:tc>
      </w:tr>
      <w:tr w:rsidR="001977F3" w14:paraId="7CF94AA7"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728F63"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F3A10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7748D9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D69893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4C2D4C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168EA0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0E6AFF7" w14:textId="77777777" w:rsidR="001977F3" w:rsidRDefault="001977F3" w:rsidP="00E57498">
            <w:pPr>
              <w:pStyle w:val="TAC"/>
              <w:rPr>
                <w:b/>
                <w:noProof/>
                <w:sz w:val="22"/>
              </w:rPr>
            </w:pPr>
          </w:p>
        </w:tc>
      </w:tr>
      <w:tr w:rsidR="001977F3" w14:paraId="208CA832"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B1E427"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8A6CD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27DF7D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59A5A4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857DA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5333EA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9F82ABE" w14:textId="77777777" w:rsidR="001977F3" w:rsidRDefault="001977F3" w:rsidP="00E57498">
            <w:pPr>
              <w:pStyle w:val="TAC"/>
              <w:rPr>
                <w:b/>
                <w:noProof/>
                <w:sz w:val="22"/>
              </w:rPr>
            </w:pPr>
          </w:p>
        </w:tc>
      </w:tr>
      <w:tr w:rsidR="001977F3" w14:paraId="32F64F30"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F1D5297" w14:textId="77777777" w:rsidR="001977F3" w:rsidRDefault="001977F3" w:rsidP="00E57498">
            <w:pPr>
              <w:pStyle w:val="TAC"/>
              <w:rPr>
                <w:rFonts w:ascii="Calibri" w:hAnsi="Calibri"/>
                <w:b/>
                <w:noProof/>
                <w:sz w:val="22"/>
              </w:rPr>
            </w:pPr>
            <w:r>
              <w:t>R1-163820 / SOURCE 4</w:t>
            </w:r>
            <w:r>
              <w:br/>
              <w:t>DM-RS included in every TTI</w:t>
            </w:r>
          </w:p>
        </w:tc>
      </w:tr>
      <w:tr w:rsidR="001977F3" w14:paraId="0ADE2446"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48A03B" w14:textId="77777777" w:rsidR="001977F3" w:rsidRDefault="001977F3" w:rsidP="00E57498">
            <w:pPr>
              <w:pStyle w:val="TAC"/>
              <w:rPr>
                <w:rFonts w:ascii="Calibri" w:hAnsi="Calibri"/>
                <w:b/>
                <w:noProof/>
                <w:sz w:val="22"/>
              </w:rPr>
            </w:pPr>
            <w:r>
              <w:t xml:space="preserve">SNR at 10% BLER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37CF53"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197F76"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03BC9AE"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B4DCC5"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865320"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D2FB922" w14:textId="77777777" w:rsidR="001977F3" w:rsidRDefault="001977F3" w:rsidP="00E57498">
            <w:pPr>
              <w:pStyle w:val="TAC"/>
              <w:rPr>
                <w:rFonts w:ascii="Calibri" w:hAnsi="Calibri"/>
                <w:b/>
                <w:noProof/>
                <w:sz w:val="22"/>
              </w:rPr>
            </w:pPr>
            <w:r>
              <w:t xml:space="preserve">TTI length=14 </w:t>
            </w:r>
          </w:p>
        </w:tc>
      </w:tr>
      <w:tr w:rsidR="001977F3" w14:paraId="6D87B943"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223985" w14:textId="77777777" w:rsidR="001977F3" w:rsidRDefault="001977F3" w:rsidP="00E57498">
            <w:pPr>
              <w:pStyle w:val="TAC"/>
              <w:rPr>
                <w:rFonts w:ascii="Calibri" w:hAnsi="Calibri"/>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055D9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3E50FA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596354F"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E880805" w14:textId="77777777" w:rsidR="001977F3" w:rsidRDefault="001977F3" w:rsidP="00E57498">
            <w:pPr>
              <w:pStyle w:val="TAC"/>
            </w:pPr>
            <w:r>
              <w:t>-0.68 dB</w:t>
            </w:r>
          </w:p>
          <w:p w14:paraId="63A86614" w14:textId="77777777" w:rsidR="001977F3" w:rsidRPr="000D4531" w:rsidRDefault="001977F3" w:rsidP="00E57498">
            <w:pPr>
              <w:pStyle w:val="TAC"/>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E610B4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BFB2A03" w14:textId="77777777" w:rsidR="001977F3" w:rsidRDefault="001977F3" w:rsidP="00E57498">
            <w:pPr>
              <w:pStyle w:val="TAC"/>
              <w:rPr>
                <w:b/>
                <w:noProof/>
                <w:sz w:val="22"/>
              </w:rPr>
            </w:pPr>
          </w:p>
        </w:tc>
      </w:tr>
      <w:tr w:rsidR="001977F3" w14:paraId="73BE6407"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DB2911"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C3300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16D8A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A837E6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9409A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7444C2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2294164" w14:textId="77777777" w:rsidR="001977F3" w:rsidRDefault="001977F3" w:rsidP="00E57498">
            <w:pPr>
              <w:pStyle w:val="TAC"/>
              <w:rPr>
                <w:b/>
                <w:noProof/>
                <w:sz w:val="22"/>
              </w:rPr>
            </w:pPr>
          </w:p>
        </w:tc>
      </w:tr>
      <w:tr w:rsidR="001977F3" w14:paraId="6FA6072D"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10646A"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E92ABA"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18CA7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71CB14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2C95CB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F6983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C3B728A" w14:textId="77777777" w:rsidR="001977F3" w:rsidRDefault="001977F3" w:rsidP="00E57498">
            <w:pPr>
              <w:pStyle w:val="TAC"/>
              <w:rPr>
                <w:b/>
                <w:noProof/>
                <w:sz w:val="22"/>
              </w:rPr>
            </w:pPr>
          </w:p>
        </w:tc>
      </w:tr>
      <w:tr w:rsidR="001977F3" w14:paraId="50626D82"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F6E2A87" w14:textId="77777777" w:rsidR="001977F3" w:rsidRDefault="001977F3" w:rsidP="00E57498">
            <w:pPr>
              <w:pStyle w:val="TAC"/>
              <w:rPr>
                <w:rFonts w:ascii="Calibri" w:hAnsi="Calibri"/>
                <w:b/>
                <w:noProof/>
                <w:sz w:val="22"/>
              </w:rPr>
            </w:pPr>
            <w:r>
              <w:t>R1-163820 / SOURCE 4</w:t>
            </w:r>
            <w:r>
              <w:br/>
              <w:t>Two UEs share the same DM-RS</w:t>
            </w:r>
          </w:p>
        </w:tc>
      </w:tr>
      <w:tr w:rsidR="002F27C0" w14:paraId="514EE8C2"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6B1006B7" w14:textId="77777777" w:rsidR="002F27C0" w:rsidRDefault="002F27C0" w:rsidP="002F27C0">
            <w:pPr>
              <w:pStyle w:val="TAC"/>
            </w:pPr>
            <w:r>
              <w:t>SNR at 10% BLER</w:t>
            </w:r>
          </w:p>
          <w:p w14:paraId="60DE894C" w14:textId="77777777" w:rsidR="002F27C0" w:rsidRDefault="002F27C0" w:rsidP="002F27C0">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61B53" w14:textId="77777777" w:rsidR="002F27C0" w:rsidRDefault="002F27C0" w:rsidP="002F27C0">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31C84" w14:textId="77777777" w:rsidR="002F27C0" w:rsidRDefault="002F27C0"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6B9B3DE" w14:textId="77777777" w:rsidR="002F27C0" w:rsidRDefault="002F27C0"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6232A" w14:textId="77777777" w:rsidR="002F27C0" w:rsidRDefault="002F27C0"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FE218" w14:textId="77777777" w:rsidR="002F27C0" w:rsidRDefault="002F27C0"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17269" w14:textId="77777777" w:rsidR="002F27C0" w:rsidRDefault="002F27C0" w:rsidP="002F27C0">
            <w:pPr>
              <w:pStyle w:val="TAC"/>
            </w:pPr>
            <w:r>
              <w:t xml:space="preserve">TTI length=14 </w:t>
            </w:r>
          </w:p>
        </w:tc>
      </w:tr>
      <w:tr w:rsidR="002F27C0" w:rsidRPr="00E8394F" w14:paraId="2A109391"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5B442BCF" w14:textId="77777777" w:rsidR="002F27C0" w:rsidRDefault="002F27C0" w:rsidP="002F27C0">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615197BD" w14:textId="77777777" w:rsidR="002F27C0" w:rsidRPr="00772087"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Pr>
                <w:rFonts w:ascii="Arial" w:hAnsi="Arial"/>
                <w:sz w:val="18"/>
              </w:rPr>
              <w:t>0.3dB</w:t>
            </w:r>
          </w:p>
          <w:p w14:paraId="12370AF3" w14:textId="77777777" w:rsidR="002F27C0" w:rsidRPr="005B3B3E" w:rsidRDefault="002F27C0" w:rsidP="002F27C0">
            <w:pPr>
              <w:pStyle w:val="TAC"/>
            </w:pPr>
            <w:r w:rsidRPr="00061C86">
              <w:t>2.22Mbps</w:t>
            </w:r>
          </w:p>
        </w:tc>
        <w:tc>
          <w:tcPr>
            <w:tcW w:w="0" w:type="auto"/>
            <w:tcBorders>
              <w:top w:val="outset" w:sz="6" w:space="0" w:color="auto"/>
              <w:left w:val="outset" w:sz="6" w:space="0" w:color="auto"/>
              <w:bottom w:val="outset" w:sz="6" w:space="0" w:color="auto"/>
              <w:right w:val="outset" w:sz="6" w:space="0" w:color="auto"/>
            </w:tcBorders>
          </w:tcPr>
          <w:p w14:paraId="64ABC539" w14:textId="77777777" w:rsidR="002F27C0" w:rsidRPr="00772087"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Pr>
                <w:rFonts w:ascii="Arial" w:hAnsi="Arial"/>
                <w:sz w:val="18"/>
              </w:rPr>
              <w:t>0dB</w:t>
            </w:r>
          </w:p>
          <w:p w14:paraId="2CB9F759" w14:textId="77777777" w:rsidR="002F27C0" w:rsidRPr="00E8394F" w:rsidRDefault="002F27C0" w:rsidP="002F27C0">
            <w:pPr>
              <w:pStyle w:val="TAC"/>
            </w:pPr>
            <w:r w:rsidRPr="00061C86">
              <w:t>2.37Mbps</w:t>
            </w:r>
          </w:p>
        </w:tc>
        <w:tc>
          <w:tcPr>
            <w:tcW w:w="0" w:type="auto"/>
            <w:tcBorders>
              <w:top w:val="outset" w:sz="6" w:space="0" w:color="auto"/>
              <w:left w:val="outset" w:sz="6" w:space="0" w:color="auto"/>
              <w:bottom w:val="outset" w:sz="6" w:space="0" w:color="auto"/>
              <w:right w:val="outset" w:sz="6" w:space="0" w:color="auto"/>
            </w:tcBorders>
          </w:tcPr>
          <w:p w14:paraId="7552CA6D"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042CA12D"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3F2FEC47" w14:textId="77777777" w:rsidR="002F27C0" w:rsidRPr="00772087"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Pr>
                <w:rFonts w:ascii="Arial" w:hAnsi="Arial"/>
                <w:sz w:val="18"/>
              </w:rPr>
              <w:t>&lt;0dB</w:t>
            </w:r>
          </w:p>
          <w:p w14:paraId="2C882AB9" w14:textId="77777777" w:rsidR="002F27C0" w:rsidRPr="00E8394F" w:rsidRDefault="002F27C0" w:rsidP="002F27C0">
            <w:pPr>
              <w:pStyle w:val="TAC"/>
            </w:pPr>
            <w:r w:rsidRPr="00061C86">
              <w:t>2.12Mbps</w:t>
            </w:r>
          </w:p>
        </w:tc>
        <w:tc>
          <w:tcPr>
            <w:tcW w:w="0" w:type="auto"/>
            <w:tcBorders>
              <w:top w:val="outset" w:sz="6" w:space="0" w:color="auto"/>
              <w:left w:val="outset" w:sz="6" w:space="0" w:color="auto"/>
              <w:bottom w:val="outset" w:sz="6" w:space="0" w:color="auto"/>
              <w:right w:val="outset" w:sz="6" w:space="0" w:color="auto"/>
            </w:tcBorders>
          </w:tcPr>
          <w:p w14:paraId="7EDBC741" w14:textId="77777777" w:rsidR="002F27C0" w:rsidRPr="00772087" w:rsidRDefault="00604D22" w:rsidP="002F27C0">
            <w:pPr>
              <w:keepNext/>
              <w:keepLines/>
              <w:widowControl w:val="0"/>
              <w:tabs>
                <w:tab w:val="left" w:pos="794"/>
                <w:tab w:val="left" w:pos="1191"/>
                <w:tab w:val="left" w:pos="1588"/>
                <w:tab w:val="left" w:pos="1985"/>
                <w:tab w:val="right" w:leader="dot" w:pos="9639"/>
              </w:tabs>
              <w:spacing w:before="120" w:line="280" w:lineRule="atLeast"/>
              <w:ind w:left="567" w:right="425" w:hanging="567"/>
              <w:jc w:val="both"/>
              <w:outlineLvl w:val="6"/>
              <w:rPr>
                <w:rFonts w:ascii="Arial" w:hAnsi="Arial"/>
                <w:sz w:val="18"/>
              </w:rPr>
            </w:pPr>
            <w:r>
              <w:rPr>
                <w:rFonts w:ascii="Arial" w:hAnsi="Arial"/>
                <w:sz w:val="18"/>
              </w:rPr>
              <w:t>&lt;0dB</w:t>
            </w:r>
          </w:p>
          <w:p w14:paraId="507816D4" w14:textId="77777777" w:rsidR="002F27C0" w:rsidRPr="00E8394F" w:rsidRDefault="002F27C0" w:rsidP="002F27C0">
            <w:pPr>
              <w:pStyle w:val="TAC"/>
            </w:pPr>
            <w:r w:rsidRPr="00061C86">
              <w:t>2.14Mbps</w:t>
            </w:r>
          </w:p>
        </w:tc>
      </w:tr>
      <w:tr w:rsidR="002F27C0" w:rsidRPr="00E8394F" w14:paraId="53A088FD" w14:textId="77777777" w:rsidTr="00772087">
        <w:tc>
          <w:tcPr>
            <w:tcW w:w="0" w:type="auto"/>
            <w:tcBorders>
              <w:top w:val="outset" w:sz="6" w:space="0" w:color="auto"/>
              <w:left w:val="outset" w:sz="6" w:space="0" w:color="auto"/>
              <w:bottom w:val="outset" w:sz="6" w:space="0" w:color="auto"/>
              <w:right w:val="outset" w:sz="6" w:space="0" w:color="auto"/>
            </w:tcBorders>
            <w:vAlign w:val="center"/>
            <w:hideMark/>
          </w:tcPr>
          <w:p w14:paraId="58F9DF44" w14:textId="77777777" w:rsidR="002F27C0" w:rsidRDefault="002F27C0" w:rsidP="002F27C0">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04F71962" w14:textId="77777777" w:rsidR="002F27C0" w:rsidRPr="00772087" w:rsidRDefault="00604D22" w:rsidP="002F27C0">
            <w:pPr>
              <w:keepLines/>
              <w:pBdr>
                <w:bottom w:val="single" w:sz="8" w:space="0" w:color="auto"/>
              </w:pBdr>
              <w:tabs>
                <w:tab w:val="left" w:pos="794"/>
                <w:tab w:val="left" w:pos="1191"/>
                <w:tab w:val="left" w:pos="1588"/>
                <w:tab w:val="left" w:pos="1985"/>
              </w:tabs>
              <w:spacing w:before="120" w:beforeAutospacing="1" w:afterAutospacing="1" w:line="280" w:lineRule="atLeast"/>
              <w:jc w:val="both"/>
              <w:textAlignment w:val="center"/>
              <w:rPr>
                <w:rFonts w:ascii="Arial" w:hAnsi="Arial"/>
                <w:sz w:val="18"/>
              </w:rPr>
            </w:pPr>
            <w:r>
              <w:rPr>
                <w:rFonts w:ascii="Arial" w:hAnsi="Arial"/>
                <w:sz w:val="18"/>
              </w:rPr>
              <w:t>12.25dB</w:t>
            </w:r>
          </w:p>
          <w:p w14:paraId="16958ABD" w14:textId="77777777" w:rsidR="002F27C0" w:rsidRPr="00772087" w:rsidRDefault="00604D22" w:rsidP="002F27C0">
            <w:pPr>
              <w:keepNext/>
              <w:keepLines/>
              <w:pBdr>
                <w:bottom w:val="single" w:sz="8" w:space="0" w:color="auto"/>
              </w:pBdr>
              <w:tabs>
                <w:tab w:val="left" w:pos="794"/>
                <w:tab w:val="left" w:pos="1191"/>
                <w:tab w:val="left" w:pos="1588"/>
                <w:tab w:val="left" w:pos="1985"/>
              </w:tabs>
              <w:spacing w:before="120" w:beforeAutospacing="1" w:afterAutospacing="1" w:line="280" w:lineRule="atLeast"/>
              <w:ind w:left="1985" w:hanging="1985"/>
              <w:jc w:val="both"/>
              <w:textAlignment w:val="center"/>
              <w:outlineLvl w:val="6"/>
              <w:rPr>
                <w:rFonts w:ascii="Arial" w:hAnsi="Arial"/>
                <w:sz w:val="18"/>
              </w:rPr>
            </w:pPr>
            <w:r>
              <w:rPr>
                <w:rFonts w:ascii="Arial" w:hAnsi="Arial"/>
                <w:sz w:val="18"/>
              </w:rPr>
              <w:t>11.05Mbps</w:t>
            </w:r>
          </w:p>
          <w:p w14:paraId="01F828BD" w14:textId="77777777" w:rsidR="002F27C0" w:rsidRPr="005B3B3E"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283F975B" w14:textId="77777777" w:rsidR="002F27C0" w:rsidRPr="00772087" w:rsidRDefault="00604D22" w:rsidP="002F27C0">
            <w:pPr>
              <w:keepNext/>
              <w:keepLines/>
              <w:pBdr>
                <w:bottom w:val="single" w:sz="8" w:space="0" w:color="auto"/>
              </w:pBdr>
              <w:tabs>
                <w:tab w:val="left" w:pos="794"/>
                <w:tab w:val="left" w:pos="1191"/>
                <w:tab w:val="left" w:pos="1588"/>
                <w:tab w:val="left" w:pos="1985"/>
              </w:tabs>
              <w:spacing w:before="120" w:beforeAutospacing="1" w:afterAutospacing="1" w:line="280" w:lineRule="atLeast"/>
              <w:ind w:left="1985" w:hanging="1985"/>
              <w:jc w:val="both"/>
              <w:textAlignment w:val="center"/>
              <w:outlineLvl w:val="6"/>
              <w:rPr>
                <w:rFonts w:ascii="Arial" w:hAnsi="Arial"/>
                <w:sz w:val="18"/>
              </w:rPr>
            </w:pPr>
            <w:r>
              <w:rPr>
                <w:rFonts w:ascii="Arial" w:hAnsi="Arial"/>
                <w:sz w:val="18"/>
              </w:rPr>
              <w:t>12dB</w:t>
            </w:r>
          </w:p>
          <w:p w14:paraId="2A9E367C" w14:textId="77777777" w:rsidR="002F27C0" w:rsidRPr="00E8394F" w:rsidRDefault="002F27C0" w:rsidP="002F27C0">
            <w:pPr>
              <w:pStyle w:val="TAC"/>
            </w:pPr>
            <w:r w:rsidRPr="00061C86">
              <w:t>11.2Mbps</w:t>
            </w:r>
          </w:p>
        </w:tc>
        <w:tc>
          <w:tcPr>
            <w:tcW w:w="0" w:type="auto"/>
            <w:tcBorders>
              <w:top w:val="outset" w:sz="6" w:space="0" w:color="auto"/>
              <w:left w:val="outset" w:sz="6" w:space="0" w:color="auto"/>
              <w:bottom w:val="outset" w:sz="6" w:space="0" w:color="auto"/>
              <w:right w:val="outset" w:sz="6" w:space="0" w:color="auto"/>
            </w:tcBorders>
          </w:tcPr>
          <w:p w14:paraId="129CF4E9" w14:textId="77777777" w:rsidR="002F27C0" w:rsidRPr="005B3B3E"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2A6C5B86"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19FFE518" w14:textId="77777777" w:rsidR="002F27C0" w:rsidRPr="00772087" w:rsidRDefault="00604D22" w:rsidP="002F27C0">
            <w:pPr>
              <w:keepNext/>
              <w:keepLines/>
              <w:pBdr>
                <w:bottom w:val="single" w:sz="8" w:space="0" w:color="auto"/>
              </w:pBdr>
              <w:tabs>
                <w:tab w:val="left" w:pos="794"/>
                <w:tab w:val="left" w:pos="1191"/>
                <w:tab w:val="left" w:pos="1588"/>
                <w:tab w:val="left" w:pos="1985"/>
              </w:tabs>
              <w:spacing w:before="120" w:beforeAutospacing="1" w:afterAutospacing="1" w:line="280" w:lineRule="atLeast"/>
              <w:ind w:left="1985" w:hanging="1985"/>
              <w:jc w:val="both"/>
              <w:textAlignment w:val="center"/>
              <w:outlineLvl w:val="6"/>
              <w:rPr>
                <w:rFonts w:ascii="Arial" w:hAnsi="Arial"/>
                <w:sz w:val="18"/>
              </w:rPr>
            </w:pPr>
            <w:r>
              <w:rPr>
                <w:rFonts w:ascii="Arial" w:hAnsi="Arial"/>
                <w:sz w:val="18"/>
              </w:rPr>
              <w:t>11.9dB</w:t>
            </w:r>
          </w:p>
          <w:p w14:paraId="09049327" w14:textId="77777777" w:rsidR="002F27C0" w:rsidRPr="00E8394F" w:rsidRDefault="002F27C0" w:rsidP="002F27C0">
            <w:pPr>
              <w:pStyle w:val="TAC"/>
            </w:pPr>
            <w:r w:rsidRPr="00061C86">
              <w:t>9.69Mbps</w:t>
            </w:r>
          </w:p>
        </w:tc>
        <w:tc>
          <w:tcPr>
            <w:tcW w:w="0" w:type="auto"/>
            <w:tcBorders>
              <w:top w:val="outset" w:sz="6" w:space="0" w:color="auto"/>
              <w:left w:val="outset" w:sz="6" w:space="0" w:color="auto"/>
              <w:bottom w:val="outset" w:sz="6" w:space="0" w:color="auto"/>
              <w:right w:val="outset" w:sz="6" w:space="0" w:color="auto"/>
            </w:tcBorders>
          </w:tcPr>
          <w:p w14:paraId="0F8DF2F2" w14:textId="77777777" w:rsidR="002F27C0" w:rsidRPr="00772087" w:rsidRDefault="00604D22" w:rsidP="002F27C0">
            <w:pPr>
              <w:keepNext/>
              <w:keepLines/>
              <w:pBdr>
                <w:bottom w:val="single" w:sz="8" w:space="0" w:color="auto"/>
              </w:pBdr>
              <w:tabs>
                <w:tab w:val="left" w:pos="794"/>
                <w:tab w:val="left" w:pos="1191"/>
                <w:tab w:val="left" w:pos="1588"/>
                <w:tab w:val="left" w:pos="1985"/>
              </w:tabs>
              <w:spacing w:before="120" w:beforeAutospacing="1" w:afterAutospacing="1" w:line="280" w:lineRule="atLeast"/>
              <w:ind w:left="1985" w:hanging="1985"/>
              <w:jc w:val="both"/>
              <w:textAlignment w:val="center"/>
              <w:outlineLvl w:val="6"/>
              <w:rPr>
                <w:rFonts w:ascii="Arial" w:hAnsi="Arial"/>
                <w:sz w:val="18"/>
              </w:rPr>
            </w:pPr>
            <w:r>
              <w:rPr>
                <w:rFonts w:ascii="Arial" w:hAnsi="Arial"/>
                <w:sz w:val="18"/>
              </w:rPr>
              <w:t>12.1dB</w:t>
            </w:r>
          </w:p>
          <w:p w14:paraId="53ADF518" w14:textId="77777777" w:rsidR="002F27C0" w:rsidRPr="00E8394F" w:rsidRDefault="002F27C0" w:rsidP="002F27C0">
            <w:pPr>
              <w:pStyle w:val="TAC"/>
            </w:pPr>
            <w:r w:rsidRPr="00061C86">
              <w:t>9.71Mbps</w:t>
            </w:r>
          </w:p>
        </w:tc>
      </w:tr>
      <w:tr w:rsidR="002F27C0" w:rsidRPr="00E8394F" w14:paraId="0E868DA2"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50B421A2" w14:textId="77777777" w:rsidR="002F27C0" w:rsidRDefault="002F27C0" w:rsidP="002F27C0">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B27E2" w14:textId="77777777" w:rsidR="002F27C0" w:rsidRDefault="002F27C0"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4B5CF62"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7DE1CAF9"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5A34B3B5"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32DF0D55"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320F42E8" w14:textId="77777777" w:rsidR="002F27C0" w:rsidRPr="00E8394F" w:rsidRDefault="002F27C0" w:rsidP="002F27C0">
            <w:pPr>
              <w:pStyle w:val="TAC"/>
            </w:pPr>
          </w:p>
        </w:tc>
      </w:tr>
      <w:tr w:rsidR="002F27C0" w14:paraId="676FF785" w14:textId="77777777" w:rsidTr="002F27C0">
        <w:tc>
          <w:tcPr>
            <w:tcW w:w="0" w:type="auto"/>
            <w:gridSpan w:val="7"/>
            <w:tcBorders>
              <w:top w:val="outset" w:sz="6" w:space="0" w:color="auto"/>
              <w:left w:val="outset" w:sz="6" w:space="0" w:color="auto"/>
              <w:bottom w:val="outset" w:sz="6" w:space="0" w:color="auto"/>
              <w:right w:val="outset" w:sz="6" w:space="0" w:color="auto"/>
            </w:tcBorders>
          </w:tcPr>
          <w:p w14:paraId="5AF4410A" w14:textId="77777777" w:rsidR="002F27C0" w:rsidRDefault="002F27C0" w:rsidP="002F27C0">
            <w:pPr>
              <w:pStyle w:val="TAC"/>
            </w:pPr>
            <w:r>
              <w:t xml:space="preserve">R1-164464 / </w:t>
            </w:r>
            <w:r w:rsidR="00E32A2A">
              <w:t>Source 10</w:t>
            </w:r>
            <w:r>
              <w:br/>
              <w:t>DM-RS included in every TTI</w:t>
            </w:r>
          </w:p>
        </w:tc>
      </w:tr>
      <w:tr w:rsidR="00FB40D1" w14:paraId="13E63A3B"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4D778FD1" w14:textId="77777777" w:rsidR="00FB40D1" w:rsidRDefault="00FB40D1" w:rsidP="00F721C8">
            <w:pPr>
              <w:pStyle w:val="TAC"/>
            </w:pPr>
            <w:r>
              <w:t>SNR at 10% BLER</w:t>
            </w:r>
          </w:p>
          <w:p w14:paraId="7ED53158" w14:textId="77777777" w:rsidR="00FB40D1" w:rsidRDefault="00FB40D1" w:rsidP="00F721C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2F6CD" w14:textId="77777777" w:rsidR="00FB40D1" w:rsidRDefault="00FB40D1"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2FDCC" w14:textId="77777777" w:rsidR="00FB40D1" w:rsidRDefault="00FB40D1"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DDF6776" w14:textId="77777777" w:rsidR="00FB40D1" w:rsidRDefault="00FB40D1"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0C001" w14:textId="77777777" w:rsidR="00FB40D1" w:rsidRDefault="00FB40D1"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2D1AA" w14:textId="77777777" w:rsidR="00FB40D1" w:rsidRDefault="00FB40D1"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21E6E" w14:textId="77777777" w:rsidR="00FB40D1" w:rsidRDefault="00FB40D1" w:rsidP="00F721C8">
            <w:pPr>
              <w:pStyle w:val="TAC"/>
            </w:pPr>
            <w:r>
              <w:t xml:space="preserve">TTI length=14 </w:t>
            </w:r>
          </w:p>
        </w:tc>
      </w:tr>
      <w:tr w:rsidR="00FB40D1" w:rsidRPr="00E8394F" w14:paraId="5BCB6861"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02549BDD" w14:textId="77777777" w:rsidR="00FB40D1" w:rsidRDefault="00FB40D1"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02EC2A22" w14:textId="77777777" w:rsidR="00FB40D1" w:rsidRPr="005B3B3E"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918FA59"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E490850"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22D0AB0C"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A3EB7DD"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13205E39" w14:textId="77777777" w:rsidR="00FB40D1" w:rsidRPr="00E8394F" w:rsidRDefault="00FB40D1" w:rsidP="00F721C8">
            <w:pPr>
              <w:pStyle w:val="TAC"/>
            </w:pPr>
          </w:p>
        </w:tc>
      </w:tr>
      <w:tr w:rsidR="00FB40D1" w:rsidRPr="00E8394F" w14:paraId="3B4B7775"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25702981" w14:textId="77777777" w:rsidR="00FB40D1" w:rsidRDefault="00FB40D1"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5AF512A7" w14:textId="77777777" w:rsidR="00FB40D1" w:rsidRPr="005B3B3E"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6D973E0"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5F3F1EBB" w14:textId="77777777" w:rsidR="00FB40D1" w:rsidRPr="005B3B3E"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138ADB48" w14:textId="77777777" w:rsidR="00FB40D1" w:rsidRDefault="00FB40D1" w:rsidP="00FB40D1">
            <w:pPr>
              <w:pStyle w:val="TAC"/>
              <w:rPr>
                <w:lang w:eastAsia="zh-CN"/>
              </w:rPr>
            </w:pPr>
            <w:r>
              <w:rPr>
                <w:rFonts w:hint="eastAsia"/>
                <w:lang w:eastAsia="zh-CN"/>
              </w:rPr>
              <w:t>12.50 dB</w:t>
            </w:r>
          </w:p>
          <w:p w14:paraId="510B097C" w14:textId="77777777" w:rsidR="00FB40D1" w:rsidRPr="00E8394F" w:rsidRDefault="00FB40D1" w:rsidP="00FB40D1">
            <w:pPr>
              <w:pStyle w:val="TAC"/>
            </w:pPr>
            <w:r>
              <w:rPr>
                <w:rFonts w:hint="eastAsia"/>
                <w:lang w:eastAsia="zh-CN"/>
              </w:rPr>
              <w:t>8.43 Mbps</w:t>
            </w:r>
          </w:p>
        </w:tc>
        <w:tc>
          <w:tcPr>
            <w:tcW w:w="0" w:type="auto"/>
            <w:tcBorders>
              <w:top w:val="outset" w:sz="6" w:space="0" w:color="auto"/>
              <w:left w:val="outset" w:sz="6" w:space="0" w:color="auto"/>
              <w:bottom w:val="outset" w:sz="6" w:space="0" w:color="auto"/>
              <w:right w:val="outset" w:sz="6" w:space="0" w:color="auto"/>
            </w:tcBorders>
          </w:tcPr>
          <w:p w14:paraId="2F77B9F5"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1F25B2AA" w14:textId="77777777" w:rsidR="00FB40D1" w:rsidRDefault="00FB40D1" w:rsidP="00FB40D1">
            <w:pPr>
              <w:pStyle w:val="TAC"/>
              <w:rPr>
                <w:lang w:eastAsia="zh-CN"/>
              </w:rPr>
            </w:pPr>
            <w:r>
              <w:rPr>
                <w:rFonts w:hint="eastAsia"/>
                <w:lang w:eastAsia="zh-CN"/>
              </w:rPr>
              <w:t>13.0 dB</w:t>
            </w:r>
          </w:p>
          <w:p w14:paraId="0443E241" w14:textId="77777777" w:rsidR="00FB40D1" w:rsidRPr="00E8394F" w:rsidRDefault="00FB40D1" w:rsidP="00FB40D1">
            <w:pPr>
              <w:pStyle w:val="TAC"/>
            </w:pPr>
            <w:r>
              <w:rPr>
                <w:rFonts w:hint="eastAsia"/>
                <w:lang w:eastAsia="zh-CN"/>
              </w:rPr>
              <w:t>9.70 Mbps</w:t>
            </w:r>
          </w:p>
        </w:tc>
      </w:tr>
      <w:tr w:rsidR="00FB40D1" w:rsidRPr="00E8394F" w14:paraId="2AD47702"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5932A4E9" w14:textId="77777777" w:rsidR="00FB40D1" w:rsidRDefault="00FB40D1"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D5D95" w14:textId="77777777" w:rsidR="00FB40D1" w:rsidRDefault="00FB40D1"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B2BD5EC"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BBAB2CD"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46A23D0"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76ECA505" w14:textId="77777777" w:rsidR="00FB40D1" w:rsidRPr="00E8394F" w:rsidRDefault="00FB40D1"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6F83B570" w14:textId="77777777" w:rsidR="00FB40D1" w:rsidRPr="00E8394F" w:rsidRDefault="00FB40D1" w:rsidP="00F721C8">
            <w:pPr>
              <w:pStyle w:val="TAC"/>
            </w:pPr>
          </w:p>
        </w:tc>
      </w:tr>
      <w:tr w:rsidR="00FB40D1" w14:paraId="3E2183D9" w14:textId="77777777" w:rsidTr="00F721C8">
        <w:tc>
          <w:tcPr>
            <w:tcW w:w="0" w:type="auto"/>
            <w:gridSpan w:val="7"/>
            <w:tcBorders>
              <w:top w:val="outset" w:sz="6" w:space="0" w:color="auto"/>
              <w:left w:val="outset" w:sz="6" w:space="0" w:color="auto"/>
              <w:bottom w:val="outset" w:sz="6" w:space="0" w:color="auto"/>
              <w:right w:val="outset" w:sz="6" w:space="0" w:color="auto"/>
            </w:tcBorders>
          </w:tcPr>
          <w:p w14:paraId="33E6622B" w14:textId="77777777" w:rsidR="00C00675" w:rsidRDefault="00C00675" w:rsidP="00C00675">
            <w:pPr>
              <w:pStyle w:val="TAC"/>
            </w:pPr>
            <w:r>
              <w:t xml:space="preserve">R1-162114 / </w:t>
            </w:r>
            <w:r w:rsidR="00E32A2A">
              <w:rPr>
                <w:rFonts w:hint="eastAsia"/>
                <w:lang w:eastAsia="zh-CN"/>
              </w:rPr>
              <w:t>Source 5</w:t>
            </w:r>
          </w:p>
          <w:p w14:paraId="2850C851" w14:textId="77777777" w:rsidR="00FB40D1" w:rsidRDefault="00C00675" w:rsidP="00C00675">
            <w:pPr>
              <w:pStyle w:val="TAC"/>
              <w:rPr>
                <w:lang w:eastAsia="zh-CN"/>
              </w:rPr>
            </w:pPr>
            <w:r>
              <w:rPr>
                <w:rFonts w:hint="eastAsia"/>
                <w:lang w:eastAsia="zh-CN"/>
              </w:rPr>
              <w:t>25</w:t>
            </w:r>
            <w:r w:rsidRPr="004F2FE4">
              <w:t xml:space="preserve"> PRB, 10 MHz system bandwidth.</w:t>
            </w:r>
            <w:r>
              <w:rPr>
                <w:rFonts w:hint="eastAsia"/>
                <w:lang w:eastAsia="zh-CN"/>
              </w:rPr>
              <w:t xml:space="preserve"> Shared DMRS</w:t>
            </w:r>
            <w:r w:rsidR="00536A87">
              <w:rPr>
                <w:rFonts w:hint="eastAsia"/>
                <w:lang w:eastAsia="zh-CN"/>
              </w:rPr>
              <w:t xml:space="preserve"> for </w:t>
            </w:r>
            <w:r w:rsidR="003C00BB">
              <w:rPr>
                <w:rFonts w:hint="eastAsia"/>
                <w:lang w:eastAsia="zh-CN"/>
              </w:rPr>
              <w:t>4-symbol sTTI</w:t>
            </w:r>
            <w:r>
              <w:rPr>
                <w:rFonts w:hint="eastAsia"/>
                <w:lang w:eastAsia="zh-CN"/>
              </w:rPr>
              <w:t>.</w:t>
            </w:r>
          </w:p>
        </w:tc>
      </w:tr>
    </w:tbl>
    <w:p w14:paraId="26CBED0E" w14:textId="77777777" w:rsidR="001977F3" w:rsidRPr="00FB40D1" w:rsidRDefault="001977F3" w:rsidP="001977F3"/>
    <w:p w14:paraId="78520807" w14:textId="77777777" w:rsidR="001977F3" w:rsidRDefault="001977F3" w:rsidP="00E57498">
      <w:pPr>
        <w:pStyle w:val="TH"/>
      </w:pPr>
      <w:r>
        <w:t xml:space="preserve">Table C3-5 </w:t>
      </w:r>
      <w:r w:rsidRPr="00AF7230">
        <w:t>ETU, 60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361"/>
        <w:gridCol w:w="1046"/>
        <w:gridCol w:w="1046"/>
        <w:gridCol w:w="1046"/>
        <w:gridCol w:w="1146"/>
      </w:tblGrid>
      <w:tr w:rsidR="00536A87" w14:paraId="320C695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E0ADB7E"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360CC"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51481"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E205AA8"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28A15"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7F573"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0063E" w14:textId="77777777" w:rsidR="001977F3" w:rsidRDefault="001977F3" w:rsidP="00E57498">
            <w:pPr>
              <w:pStyle w:val="TAC"/>
            </w:pPr>
            <w:r>
              <w:t xml:space="preserve">TTI length=14 </w:t>
            </w:r>
          </w:p>
        </w:tc>
      </w:tr>
      <w:tr w:rsidR="00536A87" w:rsidRPr="0066117A" w14:paraId="1F5C04F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13303E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99D1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007B8174" w14:textId="77777777" w:rsidR="001977F3" w:rsidRPr="0066117A" w:rsidRDefault="001977F3" w:rsidP="00E57498">
            <w:pPr>
              <w:pStyle w:val="TAC"/>
            </w:pPr>
            <w:r>
              <w:t>0.2</w:t>
            </w:r>
            <w:r>
              <w:rPr>
                <w:lang w:eastAsia="ja-JP"/>
              </w:rPr>
              <w:t xml:space="preserve"> dB</w:t>
            </w:r>
            <w:r>
              <w:br/>
            </w:r>
            <w:r>
              <w:rPr>
                <w:lang w:eastAsia="ja-JP"/>
              </w:rPr>
              <w:t>1.06 Mbps</w:t>
            </w:r>
          </w:p>
        </w:tc>
        <w:tc>
          <w:tcPr>
            <w:tcW w:w="0" w:type="auto"/>
            <w:tcBorders>
              <w:top w:val="outset" w:sz="6" w:space="0" w:color="auto"/>
              <w:left w:val="outset" w:sz="6" w:space="0" w:color="auto"/>
              <w:bottom w:val="outset" w:sz="6" w:space="0" w:color="auto"/>
              <w:right w:val="outset" w:sz="6" w:space="0" w:color="auto"/>
            </w:tcBorders>
            <w:vAlign w:val="center"/>
          </w:tcPr>
          <w:p w14:paraId="1D21DE50"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375A6C1F" w14:textId="77777777" w:rsidR="001977F3" w:rsidRPr="0066117A" w:rsidRDefault="001977F3" w:rsidP="00E57498">
            <w:pPr>
              <w:pStyle w:val="TAC"/>
            </w:pPr>
            <w:r>
              <w:t>0.17</w:t>
            </w:r>
            <w:r>
              <w:rPr>
                <w:lang w:eastAsia="ja-JP"/>
              </w:rPr>
              <w:t xml:space="preserve"> dB</w:t>
            </w:r>
            <w:r>
              <w:br/>
            </w:r>
            <w:r>
              <w:rPr>
                <w:lang w:eastAsia="ja-JP"/>
              </w:rPr>
              <w:t>1.77 Mbps</w:t>
            </w:r>
          </w:p>
        </w:tc>
        <w:tc>
          <w:tcPr>
            <w:tcW w:w="0" w:type="auto"/>
            <w:tcBorders>
              <w:top w:val="outset" w:sz="6" w:space="0" w:color="auto"/>
              <w:left w:val="outset" w:sz="6" w:space="0" w:color="auto"/>
              <w:bottom w:val="outset" w:sz="6" w:space="0" w:color="auto"/>
              <w:right w:val="outset" w:sz="6" w:space="0" w:color="auto"/>
            </w:tcBorders>
            <w:vAlign w:val="center"/>
          </w:tcPr>
          <w:p w14:paraId="22F2A410" w14:textId="77777777" w:rsidR="001977F3" w:rsidRPr="0066117A" w:rsidRDefault="001977F3" w:rsidP="00E57498">
            <w:pPr>
              <w:pStyle w:val="TAC"/>
            </w:pPr>
            <w:r>
              <w:t>0.16</w:t>
            </w:r>
            <w:r>
              <w:rPr>
                <w:lang w:eastAsia="ja-JP"/>
              </w:rPr>
              <w:t xml:space="preserve"> dB</w:t>
            </w:r>
            <w:r>
              <w:br/>
            </w:r>
            <w:r>
              <w:rPr>
                <w:lang w:eastAsia="ja-JP"/>
              </w:rPr>
              <w:t>2.09 Mbps</w:t>
            </w:r>
          </w:p>
        </w:tc>
        <w:tc>
          <w:tcPr>
            <w:tcW w:w="0" w:type="auto"/>
            <w:tcBorders>
              <w:top w:val="outset" w:sz="6" w:space="0" w:color="auto"/>
              <w:left w:val="outset" w:sz="6" w:space="0" w:color="auto"/>
              <w:bottom w:val="outset" w:sz="6" w:space="0" w:color="auto"/>
              <w:right w:val="outset" w:sz="6" w:space="0" w:color="auto"/>
            </w:tcBorders>
            <w:vAlign w:val="center"/>
          </w:tcPr>
          <w:p w14:paraId="518CBDD9" w14:textId="77777777" w:rsidR="001977F3" w:rsidRPr="0066117A" w:rsidRDefault="001977F3" w:rsidP="00E57498">
            <w:pPr>
              <w:pStyle w:val="TAC"/>
            </w:pPr>
            <w:r>
              <w:t>0.17</w:t>
            </w:r>
            <w:r>
              <w:rPr>
                <w:lang w:eastAsia="ja-JP"/>
              </w:rPr>
              <w:t xml:space="preserve"> dB</w:t>
            </w:r>
            <w:r>
              <w:br/>
            </w:r>
            <w:r>
              <w:rPr>
                <w:lang w:eastAsia="ja-JP"/>
              </w:rPr>
              <w:t>2.11 Mbps</w:t>
            </w:r>
          </w:p>
        </w:tc>
      </w:tr>
      <w:tr w:rsidR="00536A87" w:rsidRPr="0066117A" w14:paraId="5F2066D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837A7D0"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DAAD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45007AA9" w14:textId="77777777" w:rsidR="001977F3" w:rsidRPr="0066117A" w:rsidRDefault="001977F3" w:rsidP="00E57498">
            <w:pPr>
              <w:pStyle w:val="TAC"/>
            </w:pPr>
            <w:r>
              <w:t>13.03</w:t>
            </w:r>
            <w:r>
              <w:rPr>
                <w:lang w:eastAsia="ja-JP"/>
              </w:rPr>
              <w:t xml:space="preserve"> dB</w:t>
            </w:r>
            <w:r>
              <w:br/>
            </w:r>
            <w:r>
              <w:rPr>
                <w:lang w:eastAsia="ja-JP"/>
              </w:rPr>
              <w:t>5.13 Mbps</w:t>
            </w:r>
          </w:p>
        </w:tc>
        <w:tc>
          <w:tcPr>
            <w:tcW w:w="0" w:type="auto"/>
            <w:tcBorders>
              <w:top w:val="outset" w:sz="6" w:space="0" w:color="auto"/>
              <w:left w:val="outset" w:sz="6" w:space="0" w:color="auto"/>
              <w:bottom w:val="outset" w:sz="6" w:space="0" w:color="auto"/>
              <w:right w:val="outset" w:sz="6" w:space="0" w:color="auto"/>
            </w:tcBorders>
            <w:vAlign w:val="center"/>
          </w:tcPr>
          <w:p w14:paraId="3E6E7CD6" w14:textId="77777777" w:rsidR="001977F3" w:rsidRPr="0066117A"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vAlign w:val="center"/>
          </w:tcPr>
          <w:p w14:paraId="2FB7F69C" w14:textId="77777777" w:rsidR="001977F3" w:rsidRPr="0066117A" w:rsidRDefault="001977F3" w:rsidP="00E57498">
            <w:pPr>
              <w:pStyle w:val="TAC"/>
            </w:pPr>
            <w:r>
              <w:t>13.29</w:t>
            </w:r>
            <w:r>
              <w:rPr>
                <w:lang w:eastAsia="ja-JP"/>
              </w:rPr>
              <w:t xml:space="preserve"> dB</w:t>
            </w:r>
            <w:r>
              <w:br/>
            </w:r>
            <w:r>
              <w:rPr>
                <w:lang w:eastAsia="ja-JP"/>
              </w:rPr>
              <w:t>7.61 Mbps</w:t>
            </w:r>
          </w:p>
        </w:tc>
        <w:tc>
          <w:tcPr>
            <w:tcW w:w="0" w:type="auto"/>
            <w:tcBorders>
              <w:top w:val="outset" w:sz="6" w:space="0" w:color="auto"/>
              <w:left w:val="outset" w:sz="6" w:space="0" w:color="auto"/>
              <w:bottom w:val="outset" w:sz="6" w:space="0" w:color="auto"/>
              <w:right w:val="outset" w:sz="6" w:space="0" w:color="auto"/>
            </w:tcBorders>
            <w:vAlign w:val="center"/>
          </w:tcPr>
          <w:p w14:paraId="3F7C827B" w14:textId="77777777" w:rsidR="001977F3" w:rsidRPr="0066117A" w:rsidRDefault="001977F3" w:rsidP="00E57498">
            <w:pPr>
              <w:pStyle w:val="TAC"/>
            </w:pPr>
            <w:r>
              <w:t>13.01</w:t>
            </w:r>
            <w:r>
              <w:rPr>
                <w:lang w:eastAsia="ja-JP"/>
              </w:rPr>
              <w:t xml:space="preserve"> dB</w:t>
            </w:r>
            <w:r>
              <w:br/>
            </w:r>
            <w:r>
              <w:rPr>
                <w:lang w:eastAsia="ja-JP"/>
              </w:rPr>
              <w:t>8.91 Mbps</w:t>
            </w:r>
          </w:p>
        </w:tc>
        <w:tc>
          <w:tcPr>
            <w:tcW w:w="0" w:type="auto"/>
            <w:tcBorders>
              <w:top w:val="outset" w:sz="6" w:space="0" w:color="auto"/>
              <w:left w:val="outset" w:sz="6" w:space="0" w:color="auto"/>
              <w:bottom w:val="outset" w:sz="6" w:space="0" w:color="auto"/>
              <w:right w:val="outset" w:sz="6" w:space="0" w:color="auto"/>
            </w:tcBorders>
            <w:vAlign w:val="center"/>
          </w:tcPr>
          <w:p w14:paraId="26A69149" w14:textId="77777777" w:rsidR="001977F3" w:rsidRPr="0066117A" w:rsidRDefault="001977F3" w:rsidP="00E57498">
            <w:pPr>
              <w:pStyle w:val="TAC"/>
            </w:pPr>
            <w:r>
              <w:t>12.65</w:t>
            </w:r>
            <w:r>
              <w:rPr>
                <w:lang w:eastAsia="ja-JP"/>
              </w:rPr>
              <w:t xml:space="preserve"> dB</w:t>
            </w:r>
            <w:r>
              <w:br/>
            </w:r>
            <w:r>
              <w:rPr>
                <w:lang w:eastAsia="ja-JP"/>
              </w:rPr>
              <w:t>9.32 Mbps</w:t>
            </w:r>
          </w:p>
        </w:tc>
      </w:tr>
      <w:tr w:rsidR="00536A87" w:rsidRPr="005B51C5" w14:paraId="21BDFC6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917728B"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2302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A4E83DC"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1258F7F"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8FEEFA6"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73C9E73"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B979864" w14:textId="77777777" w:rsidR="001977F3" w:rsidRPr="005B51C5" w:rsidRDefault="001977F3" w:rsidP="00E57498">
            <w:pPr>
              <w:pStyle w:val="TAC"/>
              <w:rPr>
                <w:b/>
                <w:noProof/>
                <w:sz w:val="22"/>
              </w:rPr>
            </w:pPr>
          </w:p>
        </w:tc>
      </w:tr>
      <w:tr w:rsidR="001977F3" w14:paraId="7668638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108917F2" w14:textId="77777777" w:rsidR="001977F3" w:rsidRDefault="001977F3" w:rsidP="00E57498">
            <w:pPr>
              <w:pStyle w:val="TAC"/>
            </w:pPr>
            <w:r>
              <w:t>R1-163401 / Source 13</w:t>
            </w:r>
            <w:r>
              <w:br/>
            </w:r>
          </w:p>
        </w:tc>
      </w:tr>
      <w:tr w:rsidR="00536A87" w14:paraId="67F3854B"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1DBFDA63" w14:textId="77777777" w:rsidR="002F27C0" w:rsidRDefault="002F27C0" w:rsidP="002F27C0">
            <w:pPr>
              <w:pStyle w:val="TAC"/>
            </w:pPr>
            <w:r>
              <w:t>SNR at 10% BLER</w:t>
            </w:r>
          </w:p>
          <w:p w14:paraId="6429CA6D" w14:textId="77777777" w:rsidR="002F27C0" w:rsidRDefault="002F27C0" w:rsidP="002F27C0">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795DC" w14:textId="77777777" w:rsidR="002F27C0" w:rsidRDefault="002F27C0" w:rsidP="002F27C0">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CDFBA" w14:textId="77777777" w:rsidR="002F27C0" w:rsidRDefault="002F27C0"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432FD55C" w14:textId="77777777" w:rsidR="002F27C0" w:rsidRDefault="002F27C0"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90EC1" w14:textId="77777777" w:rsidR="002F27C0" w:rsidRDefault="002F27C0"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7BDE7" w14:textId="77777777" w:rsidR="002F27C0" w:rsidRDefault="002F27C0"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D452B" w14:textId="77777777" w:rsidR="002F27C0" w:rsidRDefault="002F27C0" w:rsidP="002F27C0">
            <w:pPr>
              <w:pStyle w:val="TAC"/>
            </w:pPr>
            <w:r>
              <w:t xml:space="preserve">TTI length=14 </w:t>
            </w:r>
          </w:p>
        </w:tc>
      </w:tr>
      <w:tr w:rsidR="00536A87" w:rsidRPr="00E8394F" w14:paraId="090F07D5"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044D860F" w14:textId="77777777" w:rsidR="002F27C0" w:rsidRDefault="002F27C0" w:rsidP="002F27C0">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tcPr>
          <w:p w14:paraId="2D1CB1EF"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0.5dB</w:t>
            </w:r>
          </w:p>
          <w:p w14:paraId="40E2F86A"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2.22Mbps</w:t>
            </w:r>
          </w:p>
          <w:p w14:paraId="5E60C523" w14:textId="77777777" w:rsidR="002F27C0" w:rsidRPr="005B3B3E"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4177A642"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0.15dB</w:t>
            </w:r>
          </w:p>
          <w:p w14:paraId="263203F3" w14:textId="77777777" w:rsidR="002F27C0" w:rsidRPr="00E8394F" w:rsidRDefault="002F27C0" w:rsidP="002F27C0">
            <w:pPr>
              <w:pStyle w:val="TAC"/>
            </w:pPr>
            <w:r w:rsidRPr="00061C86">
              <w:t>2.37Mbps</w:t>
            </w:r>
          </w:p>
        </w:tc>
        <w:tc>
          <w:tcPr>
            <w:tcW w:w="0" w:type="auto"/>
            <w:tcBorders>
              <w:top w:val="outset" w:sz="6" w:space="0" w:color="auto"/>
              <w:left w:val="outset" w:sz="6" w:space="0" w:color="auto"/>
              <w:bottom w:val="outset" w:sz="6" w:space="0" w:color="auto"/>
              <w:right w:val="outset" w:sz="6" w:space="0" w:color="auto"/>
            </w:tcBorders>
          </w:tcPr>
          <w:p w14:paraId="67CE502D" w14:textId="77777777" w:rsidR="002F27C0" w:rsidRPr="00E8394F"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70E6B273" w14:textId="77777777" w:rsidR="002F27C0" w:rsidRPr="00E8394F"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5D58D964" w14:textId="77777777" w:rsidR="002F27C0" w:rsidRPr="00772087" w:rsidRDefault="00604D22" w:rsidP="002F27C0">
            <w:pPr>
              <w:keepLines/>
              <w:tabs>
                <w:tab w:val="left" w:pos="794"/>
                <w:tab w:val="left" w:pos="1191"/>
                <w:tab w:val="left" w:pos="1588"/>
                <w:tab w:val="left" w:pos="1985"/>
              </w:tabs>
              <w:spacing w:before="120" w:line="280" w:lineRule="atLeast"/>
              <w:jc w:val="both"/>
              <w:rPr>
                <w:rFonts w:ascii="Arial" w:hAnsi="Arial"/>
                <w:sz w:val="18"/>
              </w:rPr>
            </w:pPr>
            <w:r>
              <w:rPr>
                <w:rFonts w:ascii="Arial" w:hAnsi="Arial"/>
                <w:sz w:val="18"/>
              </w:rPr>
              <w:t>&lt;0dB</w:t>
            </w:r>
          </w:p>
          <w:p w14:paraId="3498B5A8" w14:textId="77777777" w:rsidR="002F27C0" w:rsidRPr="00E8394F" w:rsidRDefault="002F27C0" w:rsidP="002F27C0">
            <w:pPr>
              <w:pStyle w:val="TAC"/>
            </w:pPr>
            <w:r w:rsidRPr="00061C86">
              <w:t>2.12Mbps</w:t>
            </w:r>
          </w:p>
        </w:tc>
        <w:tc>
          <w:tcPr>
            <w:tcW w:w="0" w:type="auto"/>
            <w:tcBorders>
              <w:top w:val="outset" w:sz="6" w:space="0" w:color="auto"/>
              <w:left w:val="outset" w:sz="6" w:space="0" w:color="auto"/>
              <w:bottom w:val="outset" w:sz="6" w:space="0" w:color="auto"/>
              <w:right w:val="outset" w:sz="6" w:space="0" w:color="auto"/>
            </w:tcBorders>
          </w:tcPr>
          <w:p w14:paraId="617DD030"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&lt;0dB</w:t>
            </w:r>
          </w:p>
          <w:p w14:paraId="32A89954" w14:textId="77777777" w:rsidR="002F27C0" w:rsidRPr="00E8394F" w:rsidRDefault="002F27C0" w:rsidP="002F27C0">
            <w:pPr>
              <w:pStyle w:val="TAC"/>
            </w:pPr>
            <w:r w:rsidRPr="00061C86">
              <w:t>2.14Mbps</w:t>
            </w:r>
          </w:p>
        </w:tc>
      </w:tr>
      <w:tr w:rsidR="00536A87" w:rsidRPr="00E8394F" w14:paraId="7ED1B4D6"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20AC2177" w14:textId="77777777" w:rsidR="002F27C0" w:rsidRDefault="002F27C0" w:rsidP="002F27C0">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tcPr>
          <w:p w14:paraId="068C96B8"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15.25dB</w:t>
            </w:r>
          </w:p>
          <w:p w14:paraId="5A7EC511" w14:textId="77777777" w:rsidR="002F27C0" w:rsidRPr="005B3B3E" w:rsidRDefault="002F27C0" w:rsidP="002F27C0">
            <w:pPr>
              <w:pStyle w:val="TAC"/>
            </w:pPr>
            <w:r w:rsidRPr="00061C86">
              <w:t>11.05Mbps</w:t>
            </w:r>
          </w:p>
        </w:tc>
        <w:tc>
          <w:tcPr>
            <w:tcW w:w="0" w:type="auto"/>
            <w:tcBorders>
              <w:top w:val="outset" w:sz="6" w:space="0" w:color="auto"/>
              <w:left w:val="outset" w:sz="6" w:space="0" w:color="auto"/>
              <w:bottom w:val="outset" w:sz="6" w:space="0" w:color="auto"/>
              <w:right w:val="outset" w:sz="6" w:space="0" w:color="auto"/>
            </w:tcBorders>
          </w:tcPr>
          <w:p w14:paraId="4C5B0E2B"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15.25dB</w:t>
            </w:r>
          </w:p>
          <w:p w14:paraId="5C3B5E29" w14:textId="77777777" w:rsidR="002F27C0" w:rsidRPr="00E8394F" w:rsidRDefault="002F27C0" w:rsidP="002F27C0">
            <w:pPr>
              <w:pStyle w:val="TAC"/>
            </w:pPr>
            <w:r w:rsidRPr="00061C86">
              <w:t>11.2Mbps</w:t>
            </w:r>
          </w:p>
        </w:tc>
        <w:tc>
          <w:tcPr>
            <w:tcW w:w="0" w:type="auto"/>
            <w:tcBorders>
              <w:top w:val="outset" w:sz="6" w:space="0" w:color="auto"/>
              <w:left w:val="outset" w:sz="6" w:space="0" w:color="auto"/>
              <w:bottom w:val="outset" w:sz="6" w:space="0" w:color="auto"/>
              <w:right w:val="outset" w:sz="6" w:space="0" w:color="auto"/>
            </w:tcBorders>
          </w:tcPr>
          <w:p w14:paraId="6C98433A" w14:textId="77777777" w:rsidR="002F27C0" w:rsidRPr="005B3B3E"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2857FD56" w14:textId="77777777" w:rsidR="002F27C0" w:rsidRPr="00E8394F"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529E8A0F" w14:textId="77777777" w:rsidR="002F27C0" w:rsidRPr="00772087" w:rsidRDefault="00604D2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Pr>
                <w:rFonts w:ascii="Arial" w:hAnsi="Arial"/>
                <w:sz w:val="18"/>
              </w:rPr>
              <w:t>&lt;14dB</w:t>
            </w:r>
          </w:p>
          <w:p w14:paraId="272335AC" w14:textId="77777777" w:rsidR="002F27C0" w:rsidRPr="00E8394F" w:rsidRDefault="002F27C0" w:rsidP="002F27C0">
            <w:pPr>
              <w:pStyle w:val="TAC"/>
            </w:pPr>
            <w:r w:rsidRPr="00061C86">
              <w:t>9.69Mbps</w:t>
            </w:r>
          </w:p>
        </w:tc>
        <w:tc>
          <w:tcPr>
            <w:tcW w:w="0" w:type="auto"/>
            <w:tcBorders>
              <w:top w:val="outset" w:sz="6" w:space="0" w:color="auto"/>
              <w:left w:val="outset" w:sz="6" w:space="0" w:color="auto"/>
              <w:bottom w:val="outset" w:sz="6" w:space="0" w:color="auto"/>
              <w:right w:val="outset" w:sz="6" w:space="0" w:color="auto"/>
            </w:tcBorders>
          </w:tcPr>
          <w:p w14:paraId="0CCEC142" w14:textId="77777777" w:rsidR="002F27C0" w:rsidRPr="00772087" w:rsidRDefault="00604D22" w:rsidP="002F27C0">
            <w:pPr>
              <w:keepLines/>
              <w:tabs>
                <w:tab w:val="left" w:pos="794"/>
                <w:tab w:val="left" w:pos="1191"/>
                <w:tab w:val="left" w:pos="1588"/>
                <w:tab w:val="left" w:pos="1985"/>
              </w:tabs>
              <w:spacing w:before="120" w:line="280" w:lineRule="atLeast"/>
              <w:jc w:val="both"/>
              <w:rPr>
                <w:rFonts w:ascii="Arial" w:hAnsi="Arial"/>
                <w:sz w:val="18"/>
              </w:rPr>
            </w:pPr>
            <w:r>
              <w:rPr>
                <w:rFonts w:ascii="Arial" w:hAnsi="Arial"/>
                <w:sz w:val="18"/>
              </w:rPr>
              <w:t>&lt;14dB</w:t>
            </w:r>
          </w:p>
          <w:p w14:paraId="72D8B62C" w14:textId="77777777" w:rsidR="002F27C0" w:rsidRPr="00E8394F" w:rsidRDefault="002F27C0" w:rsidP="002F27C0">
            <w:pPr>
              <w:pStyle w:val="TAC"/>
            </w:pPr>
            <w:r w:rsidRPr="00061C86">
              <w:t>9.71Mbps</w:t>
            </w:r>
          </w:p>
        </w:tc>
      </w:tr>
      <w:tr w:rsidR="00536A87" w:rsidRPr="00E8394F" w14:paraId="57F31D54"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4E136383" w14:textId="77777777" w:rsidR="002F27C0" w:rsidRDefault="002F27C0" w:rsidP="002F27C0">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D7679" w14:textId="77777777" w:rsidR="002F27C0" w:rsidRDefault="002F27C0"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316F0A6"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621AF156"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3EA952B3"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00D66A6F"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3CBDC9CA" w14:textId="77777777" w:rsidR="002F27C0" w:rsidRPr="00E8394F" w:rsidRDefault="002F27C0" w:rsidP="002F27C0">
            <w:pPr>
              <w:pStyle w:val="TAC"/>
            </w:pPr>
          </w:p>
        </w:tc>
      </w:tr>
      <w:tr w:rsidR="002F27C0" w14:paraId="696AD0E6" w14:textId="77777777" w:rsidTr="002F27C0">
        <w:tc>
          <w:tcPr>
            <w:tcW w:w="0" w:type="auto"/>
            <w:gridSpan w:val="7"/>
            <w:tcBorders>
              <w:top w:val="outset" w:sz="6" w:space="0" w:color="auto"/>
              <w:left w:val="outset" w:sz="6" w:space="0" w:color="auto"/>
              <w:bottom w:val="outset" w:sz="6" w:space="0" w:color="auto"/>
              <w:right w:val="outset" w:sz="6" w:space="0" w:color="auto"/>
            </w:tcBorders>
          </w:tcPr>
          <w:p w14:paraId="24B907BE" w14:textId="77777777" w:rsidR="002F27C0" w:rsidRDefault="002F27C0" w:rsidP="002F27C0">
            <w:pPr>
              <w:pStyle w:val="TAC"/>
            </w:pPr>
            <w:r>
              <w:t xml:space="preserve">R1-164464 / </w:t>
            </w:r>
            <w:r w:rsidR="00E32A2A">
              <w:t>Source 10</w:t>
            </w:r>
            <w:r>
              <w:br/>
              <w:t>DM-RS included in every TTI</w:t>
            </w:r>
          </w:p>
        </w:tc>
      </w:tr>
      <w:tr w:rsidR="00536A87" w14:paraId="02C09337"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41DCEF55" w14:textId="77777777" w:rsidR="004F2FE4" w:rsidRDefault="004F2FE4" w:rsidP="00F721C8">
            <w:pPr>
              <w:pStyle w:val="TAC"/>
            </w:pPr>
            <w:r>
              <w:t>SNR at 10% BLER</w:t>
            </w:r>
          </w:p>
          <w:p w14:paraId="53D6594F" w14:textId="77777777" w:rsidR="004F2FE4" w:rsidRDefault="004F2FE4" w:rsidP="00F721C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D05D6" w14:textId="77777777" w:rsidR="004F2FE4" w:rsidRDefault="004F2FE4"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5D04A" w14:textId="77777777" w:rsidR="004F2FE4" w:rsidRDefault="004F2FE4"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C546FC9" w14:textId="77777777" w:rsidR="004F2FE4" w:rsidRDefault="004F2FE4"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1681A" w14:textId="77777777" w:rsidR="004F2FE4" w:rsidRDefault="004F2FE4"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3B7D7" w14:textId="77777777" w:rsidR="004F2FE4" w:rsidRDefault="004F2FE4"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07976" w14:textId="77777777" w:rsidR="004F2FE4" w:rsidRDefault="004F2FE4" w:rsidP="00F721C8">
            <w:pPr>
              <w:pStyle w:val="TAC"/>
            </w:pPr>
            <w:r>
              <w:t xml:space="preserve">TTI length=14 </w:t>
            </w:r>
          </w:p>
        </w:tc>
      </w:tr>
      <w:tr w:rsidR="00536A87" w:rsidRPr="00E8394F" w14:paraId="251D2BE8"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30DC554F" w14:textId="77777777" w:rsidR="004F2FE4" w:rsidRDefault="004F2FE4"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1979D" w14:textId="77777777" w:rsidR="004F2FE4" w:rsidRDefault="004F2FE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0E21956" w14:textId="77777777" w:rsidR="004F2FE4" w:rsidRDefault="004F2FE4" w:rsidP="00F721C8">
            <w:pPr>
              <w:pStyle w:val="TAC"/>
              <w:rPr>
                <w:lang w:eastAsia="zh-CN"/>
              </w:rPr>
            </w:pPr>
            <w:r>
              <w:rPr>
                <w:rFonts w:hint="eastAsia"/>
                <w:lang w:eastAsia="zh-CN"/>
              </w:rPr>
              <w:t>sTTI 0: 0.05 dB</w:t>
            </w:r>
          </w:p>
          <w:p w14:paraId="4CF2ADAA" w14:textId="77777777" w:rsidR="004F2FE4" w:rsidRDefault="004F2FE4" w:rsidP="00F721C8">
            <w:pPr>
              <w:pStyle w:val="TAC"/>
              <w:rPr>
                <w:lang w:eastAsia="zh-CN"/>
              </w:rPr>
            </w:pPr>
            <w:r>
              <w:rPr>
                <w:rFonts w:hint="eastAsia"/>
                <w:lang w:eastAsia="zh-CN"/>
              </w:rPr>
              <w:t>1.11 Mbps</w:t>
            </w:r>
          </w:p>
          <w:p w14:paraId="14FD4028" w14:textId="77777777" w:rsidR="004F2FE4" w:rsidRDefault="004F2FE4" w:rsidP="00F721C8">
            <w:pPr>
              <w:pStyle w:val="TAC"/>
              <w:rPr>
                <w:lang w:eastAsia="zh-CN"/>
              </w:rPr>
            </w:pPr>
            <w:r>
              <w:rPr>
                <w:rFonts w:hint="eastAsia"/>
                <w:lang w:eastAsia="zh-CN"/>
              </w:rPr>
              <w:t>sTTI 1: 0.05 dB</w:t>
            </w:r>
          </w:p>
          <w:p w14:paraId="5292F980" w14:textId="77777777" w:rsidR="004F2FE4" w:rsidRDefault="004F2FE4" w:rsidP="00F721C8">
            <w:pPr>
              <w:pStyle w:val="TAC"/>
              <w:rPr>
                <w:lang w:eastAsia="zh-CN"/>
              </w:rPr>
            </w:pPr>
            <w:r>
              <w:rPr>
                <w:rFonts w:hint="eastAsia"/>
                <w:lang w:eastAsia="zh-CN"/>
              </w:rPr>
              <w:t>2.37 Mbps</w:t>
            </w:r>
          </w:p>
          <w:p w14:paraId="6B7A7B77" w14:textId="77777777" w:rsidR="004F2FE4" w:rsidRDefault="004F2FE4" w:rsidP="00F721C8">
            <w:pPr>
              <w:pStyle w:val="TAC"/>
              <w:rPr>
                <w:lang w:eastAsia="zh-CN"/>
              </w:rPr>
            </w:pPr>
            <w:r>
              <w:rPr>
                <w:rFonts w:hint="eastAsia"/>
                <w:lang w:eastAsia="zh-CN"/>
              </w:rPr>
              <w:t>sTTI 2: 0.15 dB</w:t>
            </w:r>
          </w:p>
          <w:p w14:paraId="54DF6782" w14:textId="77777777" w:rsidR="004F2FE4" w:rsidRDefault="004F2FE4" w:rsidP="00F721C8">
            <w:pPr>
              <w:pStyle w:val="TAC"/>
              <w:rPr>
                <w:lang w:eastAsia="zh-CN"/>
              </w:rPr>
            </w:pPr>
            <w:r>
              <w:rPr>
                <w:rFonts w:hint="eastAsia"/>
                <w:lang w:eastAsia="zh-CN"/>
              </w:rPr>
              <w:t>2.37 Mbps</w:t>
            </w:r>
          </w:p>
          <w:p w14:paraId="1992D9FE" w14:textId="77777777" w:rsidR="004F2FE4" w:rsidRDefault="004F2FE4" w:rsidP="00F721C8">
            <w:pPr>
              <w:pStyle w:val="TAC"/>
              <w:rPr>
                <w:lang w:eastAsia="zh-CN"/>
              </w:rPr>
            </w:pPr>
            <w:r>
              <w:rPr>
                <w:rFonts w:hint="eastAsia"/>
                <w:lang w:eastAsia="zh-CN"/>
              </w:rPr>
              <w:t>sTTI 3: 0.35 dB</w:t>
            </w:r>
          </w:p>
          <w:p w14:paraId="31C1B11A" w14:textId="77777777" w:rsidR="004F2FE4" w:rsidRDefault="004F2FE4" w:rsidP="00F721C8">
            <w:pPr>
              <w:pStyle w:val="TAC"/>
              <w:rPr>
                <w:lang w:eastAsia="zh-CN"/>
              </w:rPr>
            </w:pPr>
            <w:r>
              <w:rPr>
                <w:rFonts w:hint="eastAsia"/>
                <w:lang w:eastAsia="zh-CN"/>
              </w:rPr>
              <w:t>2.37 Mbps</w:t>
            </w:r>
          </w:p>
          <w:p w14:paraId="6EB40563"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B3FAA18"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246D0967" w14:textId="77777777" w:rsidR="004F2FE4" w:rsidRDefault="004F2FE4" w:rsidP="00F721C8">
            <w:pPr>
              <w:pStyle w:val="TAC"/>
              <w:rPr>
                <w:lang w:eastAsia="zh-CN"/>
              </w:rPr>
            </w:pPr>
            <w:r>
              <w:rPr>
                <w:rFonts w:hint="eastAsia"/>
                <w:lang w:eastAsia="zh-CN"/>
              </w:rPr>
              <w:t>0.00 dB</w:t>
            </w:r>
          </w:p>
          <w:p w14:paraId="060E6E1E" w14:textId="77777777" w:rsidR="004F2FE4" w:rsidRPr="00E8394F" w:rsidRDefault="004F2FE4" w:rsidP="00F721C8">
            <w:pPr>
              <w:pStyle w:val="TAC"/>
            </w:pPr>
            <w:r>
              <w:rPr>
                <w:rFonts w:hint="eastAsia"/>
                <w:lang w:eastAsia="zh-CN"/>
              </w:rPr>
              <w:t>1.82 Mbps</w:t>
            </w:r>
          </w:p>
        </w:tc>
        <w:tc>
          <w:tcPr>
            <w:tcW w:w="0" w:type="auto"/>
            <w:tcBorders>
              <w:top w:val="outset" w:sz="6" w:space="0" w:color="auto"/>
              <w:left w:val="outset" w:sz="6" w:space="0" w:color="auto"/>
              <w:bottom w:val="outset" w:sz="6" w:space="0" w:color="auto"/>
              <w:right w:val="outset" w:sz="6" w:space="0" w:color="auto"/>
            </w:tcBorders>
          </w:tcPr>
          <w:p w14:paraId="72A32320"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77878599" w14:textId="77777777" w:rsidR="004F2FE4" w:rsidRPr="00E8394F" w:rsidRDefault="004F2FE4" w:rsidP="00F721C8">
            <w:pPr>
              <w:pStyle w:val="TAC"/>
            </w:pPr>
          </w:p>
        </w:tc>
      </w:tr>
      <w:tr w:rsidR="00536A87" w:rsidRPr="00E8394F" w14:paraId="7735C968"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6B2A175B" w14:textId="77777777" w:rsidR="004F2FE4" w:rsidRDefault="004F2FE4"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EE11D" w14:textId="77777777" w:rsidR="004F2FE4" w:rsidRDefault="004F2FE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39EF478" w14:textId="77777777" w:rsidR="004F2FE4" w:rsidRDefault="004F2FE4" w:rsidP="00F721C8">
            <w:pPr>
              <w:pStyle w:val="TAC"/>
              <w:rPr>
                <w:lang w:eastAsia="zh-CN"/>
              </w:rPr>
            </w:pPr>
            <w:r>
              <w:rPr>
                <w:rFonts w:hint="eastAsia"/>
                <w:lang w:eastAsia="zh-CN"/>
              </w:rPr>
              <w:t>sTTI 0: 12.25 dB</w:t>
            </w:r>
          </w:p>
          <w:p w14:paraId="44157EC1" w14:textId="77777777" w:rsidR="004F2FE4" w:rsidRDefault="004F2FE4" w:rsidP="00F721C8">
            <w:pPr>
              <w:pStyle w:val="TAC"/>
              <w:rPr>
                <w:lang w:eastAsia="zh-CN"/>
              </w:rPr>
            </w:pPr>
            <w:r>
              <w:rPr>
                <w:rFonts w:hint="eastAsia"/>
                <w:lang w:eastAsia="zh-CN"/>
              </w:rPr>
              <w:t>5.52 Mbps</w:t>
            </w:r>
          </w:p>
          <w:p w14:paraId="07AC7FD1" w14:textId="77777777" w:rsidR="004F2FE4" w:rsidRDefault="004F2FE4" w:rsidP="00F721C8">
            <w:pPr>
              <w:pStyle w:val="TAC"/>
              <w:rPr>
                <w:lang w:eastAsia="zh-CN"/>
              </w:rPr>
            </w:pPr>
            <w:r>
              <w:rPr>
                <w:rFonts w:hint="eastAsia"/>
                <w:lang w:eastAsia="zh-CN"/>
              </w:rPr>
              <w:t>sTTI 1: 12.70 dB</w:t>
            </w:r>
          </w:p>
          <w:p w14:paraId="7FB03642" w14:textId="77777777" w:rsidR="004F2FE4" w:rsidRDefault="004F2FE4" w:rsidP="00F721C8">
            <w:pPr>
              <w:pStyle w:val="TAC"/>
              <w:rPr>
                <w:lang w:eastAsia="zh-CN"/>
              </w:rPr>
            </w:pPr>
            <w:r>
              <w:rPr>
                <w:rFonts w:hint="eastAsia"/>
                <w:lang w:eastAsia="zh-CN"/>
              </w:rPr>
              <w:t>11.19 Mbps</w:t>
            </w:r>
          </w:p>
          <w:p w14:paraId="261E912B" w14:textId="77777777" w:rsidR="004F2FE4" w:rsidRDefault="004F2FE4" w:rsidP="00F721C8">
            <w:pPr>
              <w:pStyle w:val="TAC"/>
              <w:rPr>
                <w:lang w:eastAsia="zh-CN"/>
              </w:rPr>
            </w:pPr>
            <w:r>
              <w:rPr>
                <w:rFonts w:hint="eastAsia"/>
                <w:lang w:eastAsia="zh-CN"/>
              </w:rPr>
              <w:t>sTTI 2: 14.70 dB</w:t>
            </w:r>
          </w:p>
          <w:p w14:paraId="7DB3D697" w14:textId="77777777" w:rsidR="004F2FE4" w:rsidRDefault="004F2FE4" w:rsidP="00F721C8">
            <w:pPr>
              <w:pStyle w:val="TAC"/>
              <w:rPr>
                <w:lang w:eastAsia="zh-CN"/>
              </w:rPr>
            </w:pPr>
            <w:r>
              <w:rPr>
                <w:rFonts w:hint="eastAsia"/>
                <w:lang w:eastAsia="zh-CN"/>
              </w:rPr>
              <w:t>11.19 Mbps</w:t>
            </w:r>
          </w:p>
          <w:p w14:paraId="773C52FE" w14:textId="77777777" w:rsidR="004F2FE4" w:rsidRDefault="004F2FE4" w:rsidP="00F721C8">
            <w:pPr>
              <w:pStyle w:val="TAC"/>
              <w:rPr>
                <w:lang w:eastAsia="zh-CN"/>
              </w:rPr>
            </w:pPr>
            <w:r>
              <w:rPr>
                <w:rFonts w:hint="eastAsia"/>
                <w:lang w:eastAsia="zh-CN"/>
              </w:rPr>
              <w:t>sTTI 3: --</w:t>
            </w:r>
          </w:p>
          <w:p w14:paraId="6048C917"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63576A12" w14:textId="77777777" w:rsidR="004F2FE4" w:rsidRPr="00E8394F" w:rsidRDefault="004F2FE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B8D11E7" w14:textId="77777777" w:rsidR="004F2FE4" w:rsidRDefault="004F2FE4" w:rsidP="00F721C8">
            <w:pPr>
              <w:pStyle w:val="TAC"/>
              <w:rPr>
                <w:lang w:eastAsia="zh-CN"/>
              </w:rPr>
            </w:pPr>
            <w:r>
              <w:rPr>
                <w:rFonts w:hint="eastAsia"/>
                <w:lang w:eastAsia="zh-CN"/>
              </w:rPr>
              <w:t>12.55 dB</w:t>
            </w:r>
          </w:p>
          <w:p w14:paraId="5DF48AD5" w14:textId="77777777" w:rsidR="004F2FE4" w:rsidRPr="00E8394F" w:rsidRDefault="004F2FE4" w:rsidP="00F721C8">
            <w:pPr>
              <w:pStyle w:val="TAC"/>
            </w:pPr>
            <w:r>
              <w:rPr>
                <w:rFonts w:hint="eastAsia"/>
                <w:lang w:eastAsia="zh-CN"/>
              </w:rPr>
              <w:t>8.43 Mbps</w:t>
            </w:r>
          </w:p>
        </w:tc>
        <w:tc>
          <w:tcPr>
            <w:tcW w:w="0" w:type="auto"/>
            <w:tcBorders>
              <w:top w:val="outset" w:sz="6" w:space="0" w:color="auto"/>
              <w:left w:val="outset" w:sz="6" w:space="0" w:color="auto"/>
              <w:bottom w:val="outset" w:sz="6" w:space="0" w:color="auto"/>
              <w:right w:val="outset" w:sz="6" w:space="0" w:color="auto"/>
            </w:tcBorders>
          </w:tcPr>
          <w:p w14:paraId="097EE4E6"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64200506" w14:textId="77777777" w:rsidR="004F2FE4" w:rsidRDefault="004F2FE4" w:rsidP="004F2FE4">
            <w:pPr>
              <w:pStyle w:val="TAC"/>
              <w:rPr>
                <w:lang w:eastAsia="zh-CN"/>
              </w:rPr>
            </w:pPr>
            <w:r>
              <w:rPr>
                <w:rFonts w:hint="eastAsia"/>
                <w:lang w:eastAsia="zh-CN"/>
              </w:rPr>
              <w:t>12.50 dB</w:t>
            </w:r>
          </w:p>
          <w:p w14:paraId="3B6D9D3C" w14:textId="77777777" w:rsidR="004F2FE4" w:rsidRPr="00E8394F" w:rsidRDefault="004F2FE4" w:rsidP="004F2FE4">
            <w:pPr>
              <w:pStyle w:val="TAC"/>
            </w:pPr>
            <w:r>
              <w:rPr>
                <w:rFonts w:hint="eastAsia"/>
                <w:lang w:eastAsia="zh-CN"/>
              </w:rPr>
              <w:t>9.70 Mbps</w:t>
            </w:r>
          </w:p>
        </w:tc>
      </w:tr>
      <w:tr w:rsidR="00536A87" w:rsidRPr="00E8394F" w14:paraId="05ABE3A4"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657C86FA" w14:textId="77777777" w:rsidR="004F2FE4" w:rsidRDefault="004F2FE4"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309BF" w14:textId="77777777" w:rsidR="004F2FE4" w:rsidRDefault="004F2FE4"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DA9D7EE" w14:textId="77777777" w:rsidR="004F2FE4" w:rsidRDefault="004F2FE4" w:rsidP="00F721C8">
            <w:pPr>
              <w:pStyle w:val="TAC"/>
              <w:rPr>
                <w:lang w:eastAsia="zh-CN"/>
              </w:rPr>
            </w:pPr>
            <w:r>
              <w:rPr>
                <w:rFonts w:hint="eastAsia"/>
                <w:lang w:eastAsia="zh-CN"/>
              </w:rPr>
              <w:t>sTTI 0: 20.05 dB</w:t>
            </w:r>
          </w:p>
          <w:p w14:paraId="47CD7C88" w14:textId="77777777" w:rsidR="004F2FE4" w:rsidRDefault="004F2FE4" w:rsidP="00F721C8">
            <w:pPr>
              <w:pStyle w:val="TAC"/>
              <w:rPr>
                <w:lang w:eastAsia="zh-CN"/>
              </w:rPr>
            </w:pPr>
            <w:r>
              <w:rPr>
                <w:rFonts w:hint="eastAsia"/>
                <w:lang w:eastAsia="zh-CN"/>
              </w:rPr>
              <w:t>9.30 Mbps</w:t>
            </w:r>
          </w:p>
          <w:p w14:paraId="312F5AA7" w14:textId="77777777" w:rsidR="004F2FE4" w:rsidRDefault="004F2FE4" w:rsidP="00F721C8">
            <w:pPr>
              <w:pStyle w:val="TAC"/>
              <w:rPr>
                <w:lang w:eastAsia="zh-CN"/>
              </w:rPr>
            </w:pPr>
            <w:r>
              <w:rPr>
                <w:rFonts w:hint="eastAsia"/>
                <w:lang w:eastAsia="zh-CN"/>
              </w:rPr>
              <w:t>sTTI 1: 25.15 dB</w:t>
            </w:r>
          </w:p>
          <w:p w14:paraId="00B58C11" w14:textId="77777777" w:rsidR="004F2FE4" w:rsidRDefault="004F2FE4" w:rsidP="00F721C8">
            <w:pPr>
              <w:pStyle w:val="TAC"/>
              <w:rPr>
                <w:lang w:eastAsia="zh-CN"/>
              </w:rPr>
            </w:pPr>
            <w:r>
              <w:rPr>
                <w:rFonts w:hint="eastAsia"/>
                <w:lang w:eastAsia="zh-CN"/>
              </w:rPr>
              <w:t>18.75 Mbps</w:t>
            </w:r>
          </w:p>
          <w:p w14:paraId="4FCB2205" w14:textId="77777777" w:rsidR="004F2FE4" w:rsidRDefault="004F2FE4" w:rsidP="00F721C8">
            <w:pPr>
              <w:pStyle w:val="TAC"/>
              <w:rPr>
                <w:lang w:eastAsia="zh-CN"/>
              </w:rPr>
            </w:pPr>
            <w:r>
              <w:rPr>
                <w:rFonts w:hint="eastAsia"/>
                <w:lang w:eastAsia="zh-CN"/>
              </w:rPr>
              <w:t>sTTI 2: --</w:t>
            </w:r>
          </w:p>
          <w:p w14:paraId="3EE4FC59" w14:textId="77777777" w:rsidR="004F2FE4" w:rsidRDefault="004F2FE4" w:rsidP="00F721C8">
            <w:pPr>
              <w:pStyle w:val="TAC"/>
              <w:rPr>
                <w:lang w:eastAsia="zh-CN"/>
              </w:rPr>
            </w:pPr>
            <w:r>
              <w:rPr>
                <w:rFonts w:hint="eastAsia"/>
                <w:lang w:eastAsia="zh-CN"/>
              </w:rPr>
              <w:t>sTTI 3: --</w:t>
            </w:r>
          </w:p>
          <w:p w14:paraId="71B1C22A"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4B72AB4F"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922DED4" w14:textId="77777777" w:rsidR="004F2FE4" w:rsidRDefault="004F2FE4" w:rsidP="00F721C8">
            <w:pPr>
              <w:pStyle w:val="TAC"/>
              <w:rPr>
                <w:lang w:eastAsia="zh-CN"/>
              </w:rPr>
            </w:pPr>
            <w:r>
              <w:rPr>
                <w:rFonts w:hint="eastAsia"/>
                <w:lang w:eastAsia="zh-CN"/>
              </w:rPr>
              <w:t>22.75 dB</w:t>
            </w:r>
          </w:p>
          <w:p w14:paraId="19CB186D" w14:textId="77777777" w:rsidR="004F2FE4" w:rsidRPr="00E8394F" w:rsidRDefault="004F2FE4" w:rsidP="00F721C8">
            <w:pPr>
              <w:pStyle w:val="TAC"/>
            </w:pPr>
            <w:r>
              <w:rPr>
                <w:rFonts w:hint="eastAsia"/>
                <w:lang w:eastAsia="zh-CN"/>
              </w:rPr>
              <w:t>14.10 Mbps</w:t>
            </w:r>
          </w:p>
        </w:tc>
        <w:tc>
          <w:tcPr>
            <w:tcW w:w="0" w:type="auto"/>
            <w:tcBorders>
              <w:top w:val="outset" w:sz="6" w:space="0" w:color="auto"/>
              <w:left w:val="outset" w:sz="6" w:space="0" w:color="auto"/>
              <w:bottom w:val="outset" w:sz="6" w:space="0" w:color="auto"/>
              <w:right w:val="outset" w:sz="6" w:space="0" w:color="auto"/>
            </w:tcBorders>
          </w:tcPr>
          <w:p w14:paraId="1F74C3EC" w14:textId="77777777" w:rsidR="004F2FE4" w:rsidRPr="00E8394F" w:rsidRDefault="004F2FE4"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5D8D02A9" w14:textId="77777777" w:rsidR="004F2FE4" w:rsidRPr="00E8394F" w:rsidRDefault="004F2FE4" w:rsidP="00F721C8">
            <w:pPr>
              <w:pStyle w:val="TAC"/>
            </w:pPr>
          </w:p>
        </w:tc>
      </w:tr>
      <w:tr w:rsidR="004F2FE4" w14:paraId="2EEC8C0B" w14:textId="77777777" w:rsidTr="00F721C8">
        <w:tc>
          <w:tcPr>
            <w:tcW w:w="0" w:type="auto"/>
            <w:gridSpan w:val="7"/>
            <w:tcBorders>
              <w:top w:val="outset" w:sz="6" w:space="0" w:color="auto"/>
              <w:left w:val="outset" w:sz="6" w:space="0" w:color="auto"/>
              <w:bottom w:val="outset" w:sz="6" w:space="0" w:color="auto"/>
              <w:right w:val="outset" w:sz="6" w:space="0" w:color="auto"/>
            </w:tcBorders>
          </w:tcPr>
          <w:p w14:paraId="2E48C0AE" w14:textId="77777777" w:rsidR="004F2FE4" w:rsidRDefault="004F2FE4" w:rsidP="00F721C8">
            <w:pPr>
              <w:pStyle w:val="TAC"/>
            </w:pPr>
            <w:r>
              <w:t>R1-164063</w:t>
            </w:r>
            <w:r>
              <w:rPr>
                <w:rFonts w:hint="eastAsia"/>
                <w:lang w:eastAsia="zh-CN"/>
              </w:rPr>
              <w:t xml:space="preserve">, </w:t>
            </w:r>
            <w:r>
              <w:t xml:space="preserve">R1-162114 / </w:t>
            </w:r>
            <w:r w:rsidR="00E32A2A">
              <w:rPr>
                <w:rFonts w:hint="eastAsia"/>
                <w:lang w:eastAsia="zh-CN"/>
              </w:rPr>
              <w:t>Source 5</w:t>
            </w:r>
          </w:p>
          <w:p w14:paraId="38148C3B" w14:textId="77777777" w:rsidR="00536A87" w:rsidRDefault="004F2FE4" w:rsidP="00F721C8">
            <w:pPr>
              <w:pStyle w:val="TAC"/>
              <w:rPr>
                <w:lang w:eastAsia="zh-CN"/>
              </w:rPr>
            </w:pPr>
            <w:r>
              <w:rPr>
                <w:rFonts w:hint="eastAsia"/>
                <w:lang w:eastAsia="zh-CN"/>
              </w:rPr>
              <w:t>25</w:t>
            </w:r>
            <w:r w:rsidRPr="004F2FE4">
              <w:t xml:space="preserve"> PRB, 10 MHz system bandwidth. </w:t>
            </w:r>
            <w:r w:rsidR="00536A87">
              <w:rPr>
                <w:rFonts w:hint="eastAsia"/>
                <w:lang w:eastAsia="zh-CN"/>
              </w:rPr>
              <w:t xml:space="preserve">Shared DMRS for </w:t>
            </w:r>
            <w:r w:rsidR="003C00BB">
              <w:rPr>
                <w:rFonts w:hint="eastAsia"/>
                <w:lang w:eastAsia="zh-CN"/>
              </w:rPr>
              <w:t>4-symbol</w:t>
            </w:r>
            <w:r w:rsidR="00536A87">
              <w:rPr>
                <w:rFonts w:hint="eastAsia"/>
                <w:lang w:eastAsia="zh-CN"/>
              </w:rPr>
              <w:t>.</w:t>
            </w:r>
          </w:p>
          <w:p w14:paraId="0754960B" w14:textId="77777777" w:rsidR="004F2FE4" w:rsidRDefault="004F2FE4" w:rsidP="00F721C8">
            <w:pPr>
              <w:pStyle w:val="TAC"/>
            </w:pPr>
            <w:r>
              <w:t>DMRS occupie</w:t>
            </w:r>
            <w:r>
              <w:rPr>
                <w:rFonts w:hint="eastAsia"/>
                <w:lang w:eastAsia="zh-CN"/>
              </w:rPr>
              <w:t>s</w:t>
            </w:r>
            <w:r>
              <w:t xml:space="preserve"> the 1st </w:t>
            </w:r>
            <w:r w:rsidR="003C00BB">
              <w:rPr>
                <w:rFonts w:hint="eastAsia"/>
                <w:lang w:eastAsia="zh-CN"/>
              </w:rPr>
              <w:t>symbol</w:t>
            </w:r>
            <w:r>
              <w:t xml:space="preserve"> in sTTI 0, and </w:t>
            </w:r>
            <w:r w:rsidR="008C32A4">
              <w:rPr>
                <w:rFonts w:hint="eastAsia"/>
                <w:lang w:eastAsia="zh-CN"/>
              </w:rPr>
              <w:t xml:space="preserve">is </w:t>
            </w:r>
            <w:r>
              <w:t xml:space="preserve">shared by four </w:t>
            </w:r>
            <w:r w:rsidR="003C00BB">
              <w:rPr>
                <w:rFonts w:hint="eastAsia"/>
                <w:lang w:eastAsia="zh-CN"/>
              </w:rPr>
              <w:t>2-symbol</w:t>
            </w:r>
            <w:r>
              <w:t xml:space="preserve"> sTTIs, </w:t>
            </w:r>
          </w:p>
          <w:p w14:paraId="530CD8F8" w14:textId="77777777" w:rsidR="004F2FE4" w:rsidRDefault="004F2FE4" w:rsidP="00F721C8">
            <w:pPr>
              <w:pStyle w:val="TAC"/>
            </w:pPr>
            <w:r>
              <w:t>(i.e. sTTI 0~3, which are consecutive deployed in time domain)</w:t>
            </w:r>
          </w:p>
        </w:tc>
      </w:tr>
    </w:tbl>
    <w:p w14:paraId="43C555B1" w14:textId="77777777" w:rsidR="001977F3" w:rsidRPr="004F2FE4" w:rsidRDefault="001977F3" w:rsidP="001977F3">
      <w:pPr>
        <w:rPr>
          <w:lang w:eastAsia="zh-CN"/>
        </w:rPr>
      </w:pPr>
    </w:p>
    <w:p w14:paraId="04753D06" w14:textId="77777777" w:rsidR="004F2FE4" w:rsidRDefault="004F2FE4" w:rsidP="001977F3">
      <w:pPr>
        <w:rPr>
          <w:lang w:eastAsia="zh-CN"/>
        </w:rPr>
      </w:pPr>
    </w:p>
    <w:p w14:paraId="20B2BADD" w14:textId="77777777" w:rsidR="001977F3" w:rsidRPr="00ED69AE" w:rsidRDefault="001977F3" w:rsidP="00E57498">
      <w:pPr>
        <w:pStyle w:val="TH"/>
      </w:pPr>
      <w:r>
        <w:t>Table C3-6 ETU</w:t>
      </w:r>
      <w:r w:rsidRPr="00AF7230">
        <w:t xml:space="preserve">, </w:t>
      </w:r>
      <w:r>
        <w:t>60</w:t>
      </w:r>
      <w:r w:rsidRPr="00AF7230">
        <w:t xml:space="preserve"> km/h</w:t>
      </w:r>
      <w: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57"/>
        <w:gridCol w:w="1510"/>
        <w:gridCol w:w="1465"/>
        <w:gridCol w:w="1465"/>
        <w:gridCol w:w="1007"/>
        <w:gridCol w:w="1007"/>
        <w:gridCol w:w="1660"/>
      </w:tblGrid>
      <w:tr w:rsidR="001977F3" w14:paraId="4DEF48C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3B78628"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26627"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5B3CC"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63F537A"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25C43"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A7ABE"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37CFF" w14:textId="77777777" w:rsidR="001977F3" w:rsidRDefault="001977F3" w:rsidP="00E57498">
            <w:pPr>
              <w:pStyle w:val="TAC"/>
            </w:pPr>
            <w:r>
              <w:t xml:space="preserve">TTI length=14 </w:t>
            </w:r>
          </w:p>
        </w:tc>
      </w:tr>
      <w:tr w:rsidR="001977F3" w:rsidRPr="00E8394F" w14:paraId="5BD6571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6FC719B5"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22FC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46015C0" w14:textId="77777777" w:rsidR="001977F3" w:rsidRDefault="001977F3" w:rsidP="00E57498">
            <w:pPr>
              <w:pStyle w:val="TAC"/>
            </w:pPr>
            <w:r>
              <w:t>3.5 dB</w:t>
            </w:r>
          </w:p>
          <w:p w14:paraId="052F3787" w14:textId="77777777" w:rsidR="001977F3" w:rsidRPr="00E8394F" w:rsidRDefault="001977F3" w:rsidP="00E57498">
            <w:pPr>
              <w:pStyle w:val="TAC"/>
            </w:pPr>
            <w:r>
              <w:t>2.52 Mbps</w:t>
            </w:r>
          </w:p>
        </w:tc>
        <w:tc>
          <w:tcPr>
            <w:tcW w:w="0" w:type="auto"/>
            <w:tcBorders>
              <w:top w:val="outset" w:sz="6" w:space="0" w:color="auto"/>
              <w:left w:val="outset" w:sz="6" w:space="0" w:color="auto"/>
              <w:bottom w:val="outset" w:sz="6" w:space="0" w:color="auto"/>
              <w:right w:val="outset" w:sz="6" w:space="0" w:color="auto"/>
            </w:tcBorders>
          </w:tcPr>
          <w:p w14:paraId="7F71E22C"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EFEB1A9"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BF28E04" w14:textId="77777777" w:rsidR="001977F3" w:rsidRDefault="001977F3" w:rsidP="00E57498">
            <w:pPr>
              <w:pStyle w:val="TAC"/>
            </w:pPr>
            <w:r>
              <w:t>3.3 dB</w:t>
            </w:r>
          </w:p>
          <w:p w14:paraId="433EFF54" w14:textId="77777777" w:rsidR="001977F3" w:rsidRPr="00E8394F" w:rsidRDefault="001977F3" w:rsidP="00E57498">
            <w:pPr>
              <w:pStyle w:val="TAC"/>
            </w:pPr>
            <w:r>
              <w:t>4.32 Mbps</w:t>
            </w:r>
          </w:p>
        </w:tc>
        <w:tc>
          <w:tcPr>
            <w:tcW w:w="0" w:type="auto"/>
            <w:tcBorders>
              <w:top w:val="outset" w:sz="6" w:space="0" w:color="auto"/>
              <w:left w:val="outset" w:sz="6" w:space="0" w:color="auto"/>
              <w:bottom w:val="outset" w:sz="6" w:space="0" w:color="auto"/>
              <w:right w:val="outset" w:sz="6" w:space="0" w:color="auto"/>
            </w:tcBorders>
          </w:tcPr>
          <w:p w14:paraId="62D6051E" w14:textId="77777777" w:rsidR="001977F3" w:rsidRDefault="001977F3" w:rsidP="00E57498">
            <w:pPr>
              <w:pStyle w:val="TAC"/>
            </w:pPr>
            <w:r>
              <w:t>3.2 dB</w:t>
            </w:r>
          </w:p>
          <w:p w14:paraId="478F344D" w14:textId="77777777" w:rsidR="001977F3" w:rsidRPr="00E8394F" w:rsidRDefault="001977F3" w:rsidP="00E57498">
            <w:pPr>
              <w:pStyle w:val="TAC"/>
            </w:pPr>
            <w:r>
              <w:t>4.32 Mbps</w:t>
            </w:r>
          </w:p>
        </w:tc>
      </w:tr>
      <w:tr w:rsidR="001977F3" w:rsidRPr="00E8394F" w14:paraId="6A4960C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8D82DDA"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3E0E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AB70C08"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B553EC8"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056817C"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1B22B37"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B30CD87" w14:textId="77777777" w:rsidR="001977F3" w:rsidRPr="00E8394F" w:rsidRDefault="001977F3" w:rsidP="00E57498">
            <w:pPr>
              <w:pStyle w:val="TAC"/>
              <w:rPr>
                <w:b/>
                <w:noProof/>
                <w:sz w:val="22"/>
              </w:rPr>
            </w:pPr>
          </w:p>
        </w:tc>
      </w:tr>
      <w:tr w:rsidR="001977F3" w:rsidRPr="00E8394F" w14:paraId="3D214D4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C1276A1"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DCB2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846F6F3"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57C9E12"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8C8F18D"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FE7A656"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4E4EB3C" w14:textId="77777777" w:rsidR="001977F3" w:rsidRPr="00E8394F" w:rsidRDefault="001977F3" w:rsidP="00E57498">
            <w:pPr>
              <w:pStyle w:val="TAC"/>
              <w:rPr>
                <w:b/>
                <w:noProof/>
                <w:sz w:val="22"/>
              </w:rPr>
            </w:pPr>
          </w:p>
        </w:tc>
      </w:tr>
      <w:tr w:rsidR="001977F3" w14:paraId="0AE24206"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19DF5D5" w14:textId="77777777" w:rsidR="001977F3" w:rsidRDefault="001977F3" w:rsidP="00E57498">
            <w:pPr>
              <w:pStyle w:val="TAC"/>
            </w:pPr>
            <w:r>
              <w:t xml:space="preserve">R1-160779 / Source 11 </w:t>
            </w:r>
          </w:p>
          <w:p w14:paraId="63ECB4D5" w14:textId="77777777" w:rsidR="001977F3" w:rsidRDefault="001977F3" w:rsidP="00E57498">
            <w:pPr>
              <w:pStyle w:val="TAC"/>
            </w:pPr>
            <w:r>
              <w:t>DM-RS included in every TTI</w:t>
            </w:r>
          </w:p>
        </w:tc>
      </w:tr>
      <w:tr w:rsidR="001977F3" w14:paraId="35A30FB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50B9036" w14:textId="77777777" w:rsidR="001977F3" w:rsidRDefault="001977F3" w:rsidP="00E57498">
            <w:pPr>
              <w:pStyle w:val="TAC"/>
            </w:pPr>
            <w:r>
              <w:t>SNR at 10% BLER</w:t>
            </w:r>
            <w:r>
              <w:br/>
              <w:t xml:space="preserve">Throughput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82BA7"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F7CD0"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683F48F"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49BFE1"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301D7"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A6C8C" w14:textId="77777777" w:rsidR="001977F3" w:rsidRDefault="001977F3" w:rsidP="00E57498">
            <w:pPr>
              <w:pStyle w:val="TAC"/>
            </w:pPr>
            <w:r>
              <w:t xml:space="preserve">TTI length=14 </w:t>
            </w:r>
          </w:p>
        </w:tc>
      </w:tr>
      <w:tr w:rsidR="001977F3" w:rsidRPr="005B51C5" w14:paraId="777241C4"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4B9F1661"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A6FD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4115476" w14:textId="77777777" w:rsidR="001977F3" w:rsidRDefault="001977F3" w:rsidP="00E57498">
            <w:pPr>
              <w:pStyle w:val="TAC"/>
            </w:pPr>
            <w:r>
              <w:t>3.5 dB</w:t>
            </w:r>
          </w:p>
          <w:p w14:paraId="67E20609" w14:textId="77777777" w:rsidR="001977F3" w:rsidRPr="005B51C5" w:rsidRDefault="001977F3" w:rsidP="00E57498">
            <w:pPr>
              <w:pStyle w:val="TAC"/>
            </w:pPr>
            <w:r>
              <w:t>4.19 Mbps</w:t>
            </w:r>
          </w:p>
        </w:tc>
        <w:tc>
          <w:tcPr>
            <w:tcW w:w="0" w:type="auto"/>
            <w:tcBorders>
              <w:top w:val="outset" w:sz="6" w:space="0" w:color="auto"/>
              <w:left w:val="outset" w:sz="6" w:space="0" w:color="auto"/>
              <w:bottom w:val="outset" w:sz="6" w:space="0" w:color="auto"/>
              <w:right w:val="outset" w:sz="6" w:space="0" w:color="auto"/>
            </w:tcBorders>
          </w:tcPr>
          <w:p w14:paraId="650E78EF"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74257B7"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72C0117"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E32A1B3" w14:textId="77777777" w:rsidR="001977F3" w:rsidRPr="005B51C5" w:rsidRDefault="001977F3" w:rsidP="00E57498">
            <w:pPr>
              <w:pStyle w:val="TAC"/>
              <w:rPr>
                <w:b/>
                <w:noProof/>
                <w:sz w:val="22"/>
              </w:rPr>
            </w:pPr>
          </w:p>
        </w:tc>
      </w:tr>
      <w:tr w:rsidR="001977F3" w:rsidRPr="005B51C5" w14:paraId="05B51F76"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551F236"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6051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EBF2159"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56F17D1"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1F18783"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9E89D95"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BF233AC" w14:textId="77777777" w:rsidR="001977F3" w:rsidRPr="005B51C5" w:rsidRDefault="001977F3" w:rsidP="00E57498">
            <w:pPr>
              <w:pStyle w:val="TAC"/>
              <w:rPr>
                <w:b/>
                <w:noProof/>
                <w:sz w:val="22"/>
              </w:rPr>
            </w:pPr>
          </w:p>
        </w:tc>
      </w:tr>
      <w:tr w:rsidR="001977F3" w:rsidRPr="005B51C5" w14:paraId="1F7FE743"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0849A68"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445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C8BF2EE"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FF378B7"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A6ADFD1"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01193EE1" w14:textId="77777777" w:rsidR="001977F3" w:rsidRPr="005B51C5"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08DEB12" w14:textId="77777777" w:rsidR="001977F3" w:rsidRPr="005B51C5" w:rsidRDefault="001977F3" w:rsidP="00E57498">
            <w:pPr>
              <w:pStyle w:val="TAC"/>
              <w:rPr>
                <w:b/>
                <w:noProof/>
                <w:sz w:val="22"/>
              </w:rPr>
            </w:pPr>
          </w:p>
        </w:tc>
      </w:tr>
      <w:tr w:rsidR="001977F3" w:rsidRPr="005B51C5" w14:paraId="2333AA9E" w14:textId="77777777" w:rsidTr="0013522F">
        <w:tc>
          <w:tcPr>
            <w:tcW w:w="0" w:type="auto"/>
            <w:gridSpan w:val="7"/>
            <w:tcBorders>
              <w:top w:val="outset" w:sz="6" w:space="0" w:color="auto"/>
              <w:left w:val="outset" w:sz="6" w:space="0" w:color="auto"/>
              <w:bottom w:val="outset" w:sz="6" w:space="0" w:color="auto"/>
              <w:right w:val="outset" w:sz="6" w:space="0" w:color="auto"/>
            </w:tcBorders>
            <w:vAlign w:val="center"/>
          </w:tcPr>
          <w:p w14:paraId="08D7AC7E" w14:textId="77777777" w:rsidR="001977F3" w:rsidRDefault="001977F3" w:rsidP="00E57498">
            <w:pPr>
              <w:pStyle w:val="TAC"/>
            </w:pPr>
            <w:r>
              <w:t>R1-160779 / Source 11</w:t>
            </w:r>
          </w:p>
          <w:p w14:paraId="55010542" w14:textId="77777777" w:rsidR="001977F3" w:rsidRPr="005B51C5" w:rsidRDefault="001977F3" w:rsidP="00E57498">
            <w:pPr>
              <w:pStyle w:val="TAC"/>
            </w:pPr>
            <w:r>
              <w:t>DM-RS included in every third sTTI</w:t>
            </w:r>
          </w:p>
        </w:tc>
      </w:tr>
      <w:tr w:rsidR="00733E32" w14:paraId="03C1C004" w14:textId="77777777" w:rsidTr="00772087">
        <w:tc>
          <w:tcPr>
            <w:tcW w:w="1557" w:type="dxa"/>
            <w:tcBorders>
              <w:top w:val="outset" w:sz="6" w:space="0" w:color="auto"/>
              <w:left w:val="outset" w:sz="6" w:space="0" w:color="auto"/>
              <w:bottom w:val="outset" w:sz="6" w:space="0" w:color="auto"/>
              <w:right w:val="outset" w:sz="6" w:space="0" w:color="auto"/>
            </w:tcBorders>
            <w:vAlign w:val="center"/>
            <w:hideMark/>
          </w:tcPr>
          <w:p w14:paraId="1025299F" w14:textId="77777777" w:rsidR="0064027D" w:rsidRPr="0064027D" w:rsidRDefault="0064027D" w:rsidP="000A2FFF">
            <w:pPr>
              <w:pStyle w:val="TAC"/>
              <w:rPr>
                <w:rFonts w:cs="Arial"/>
                <w:szCs w:val="18"/>
              </w:rPr>
            </w:pPr>
            <w:r w:rsidRPr="0064027D">
              <w:rPr>
                <w:rFonts w:cs="Arial"/>
                <w:szCs w:val="18"/>
              </w:rPr>
              <w:t>SNR at 10% BLER</w:t>
            </w:r>
          </w:p>
          <w:p w14:paraId="7CBA7167" w14:textId="77777777" w:rsidR="0064027D" w:rsidRPr="0064027D" w:rsidRDefault="0064027D" w:rsidP="000A2FFF">
            <w:pPr>
              <w:pStyle w:val="TAC"/>
              <w:rPr>
                <w:rFonts w:cs="Arial"/>
                <w:szCs w:val="18"/>
              </w:rPr>
            </w:pPr>
            <w:r w:rsidRPr="0064027D">
              <w:rPr>
                <w:rFonts w:cs="Arial"/>
                <w:szCs w:val="18"/>
              </w:rPr>
              <w:t xml:space="preserve">Throughput at 10% BLER </w:t>
            </w:r>
          </w:p>
        </w:tc>
        <w:tc>
          <w:tcPr>
            <w:tcW w:w="1510" w:type="dxa"/>
            <w:tcBorders>
              <w:top w:val="outset" w:sz="6" w:space="0" w:color="auto"/>
              <w:left w:val="outset" w:sz="6" w:space="0" w:color="auto"/>
              <w:bottom w:val="outset" w:sz="6" w:space="0" w:color="auto"/>
              <w:right w:val="outset" w:sz="6" w:space="0" w:color="auto"/>
            </w:tcBorders>
            <w:vAlign w:val="center"/>
            <w:hideMark/>
          </w:tcPr>
          <w:p w14:paraId="179D88E9" w14:textId="77777777" w:rsidR="0064027D" w:rsidRPr="0064027D" w:rsidRDefault="0064027D" w:rsidP="000A2FFF">
            <w:pPr>
              <w:pStyle w:val="TAC"/>
              <w:rPr>
                <w:rFonts w:cs="Arial"/>
                <w:szCs w:val="18"/>
              </w:rPr>
            </w:pPr>
            <w:r w:rsidRPr="0064027D">
              <w:rPr>
                <w:rFonts w:cs="Arial"/>
                <w:szCs w:val="18"/>
              </w:rPr>
              <w:t xml:space="preserve">TTI length=1 </w:t>
            </w:r>
          </w:p>
        </w:tc>
        <w:tc>
          <w:tcPr>
            <w:tcW w:w="1465" w:type="dxa"/>
            <w:tcBorders>
              <w:top w:val="outset" w:sz="6" w:space="0" w:color="auto"/>
              <w:left w:val="outset" w:sz="6" w:space="0" w:color="auto"/>
              <w:bottom w:val="outset" w:sz="6" w:space="0" w:color="auto"/>
              <w:right w:val="outset" w:sz="6" w:space="0" w:color="auto"/>
            </w:tcBorders>
            <w:vAlign w:val="center"/>
            <w:hideMark/>
          </w:tcPr>
          <w:p w14:paraId="119A1C4D" w14:textId="77777777" w:rsidR="0064027D" w:rsidRPr="0064027D" w:rsidRDefault="0064027D" w:rsidP="000A2FFF">
            <w:pPr>
              <w:pStyle w:val="TAC"/>
              <w:rPr>
                <w:rFonts w:cs="Arial"/>
                <w:szCs w:val="18"/>
              </w:rPr>
            </w:pPr>
            <w:r w:rsidRPr="0064027D">
              <w:rPr>
                <w:rFonts w:cs="Arial"/>
                <w:szCs w:val="18"/>
              </w:rPr>
              <w:t xml:space="preserve">TTI length=2 </w:t>
            </w:r>
          </w:p>
        </w:tc>
        <w:tc>
          <w:tcPr>
            <w:tcW w:w="1465" w:type="dxa"/>
            <w:tcBorders>
              <w:top w:val="outset" w:sz="6" w:space="0" w:color="auto"/>
              <w:left w:val="outset" w:sz="6" w:space="0" w:color="auto"/>
              <w:bottom w:val="outset" w:sz="6" w:space="0" w:color="auto"/>
              <w:right w:val="outset" w:sz="6" w:space="0" w:color="auto"/>
            </w:tcBorders>
            <w:vAlign w:val="center"/>
          </w:tcPr>
          <w:p w14:paraId="603C7EA7" w14:textId="77777777" w:rsidR="0064027D" w:rsidRPr="0064027D" w:rsidRDefault="0064027D" w:rsidP="000A2FFF">
            <w:pPr>
              <w:pStyle w:val="TAC"/>
              <w:rPr>
                <w:rFonts w:cs="Arial"/>
                <w:szCs w:val="18"/>
              </w:rPr>
            </w:pPr>
            <w:r w:rsidRPr="0064027D">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3ADDA" w14:textId="77777777" w:rsidR="0064027D" w:rsidRPr="0064027D" w:rsidRDefault="0064027D" w:rsidP="000A2FFF">
            <w:pPr>
              <w:pStyle w:val="TAC"/>
              <w:rPr>
                <w:rFonts w:cs="Arial"/>
                <w:szCs w:val="18"/>
              </w:rPr>
            </w:pPr>
            <w:r w:rsidRPr="0064027D">
              <w:rPr>
                <w:rFonts w:cs="Arial"/>
                <w:szCs w:val="18"/>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14E39" w14:textId="77777777" w:rsidR="0064027D" w:rsidRPr="0064027D" w:rsidRDefault="0064027D" w:rsidP="000A2FFF">
            <w:pPr>
              <w:pStyle w:val="TAC"/>
              <w:rPr>
                <w:rFonts w:cs="Arial"/>
                <w:szCs w:val="18"/>
              </w:rPr>
            </w:pPr>
            <w:r w:rsidRPr="0064027D">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2CC3A" w14:textId="77777777" w:rsidR="0064027D" w:rsidRPr="0064027D" w:rsidRDefault="0064027D" w:rsidP="000A2FFF">
            <w:pPr>
              <w:pStyle w:val="TAC"/>
              <w:rPr>
                <w:rFonts w:cs="Arial"/>
                <w:szCs w:val="18"/>
              </w:rPr>
            </w:pPr>
            <w:r w:rsidRPr="0064027D">
              <w:rPr>
                <w:rFonts w:cs="Arial"/>
                <w:szCs w:val="18"/>
              </w:rPr>
              <w:t xml:space="preserve">TTI length=14 </w:t>
            </w:r>
          </w:p>
        </w:tc>
      </w:tr>
      <w:tr w:rsidR="00733E32" w14:paraId="0DAC07AB" w14:textId="77777777" w:rsidTr="00772087">
        <w:tc>
          <w:tcPr>
            <w:tcW w:w="1557" w:type="dxa"/>
            <w:tcBorders>
              <w:top w:val="outset" w:sz="6" w:space="0" w:color="auto"/>
              <w:left w:val="outset" w:sz="6" w:space="0" w:color="auto"/>
              <w:bottom w:val="outset" w:sz="6" w:space="0" w:color="auto"/>
              <w:right w:val="outset" w:sz="6" w:space="0" w:color="auto"/>
            </w:tcBorders>
            <w:vAlign w:val="center"/>
            <w:hideMark/>
          </w:tcPr>
          <w:p w14:paraId="3AEFFEFE" w14:textId="77777777" w:rsidR="0064027D" w:rsidRPr="0064027D" w:rsidRDefault="0064027D" w:rsidP="000A2FFF">
            <w:pPr>
              <w:pStyle w:val="TAC"/>
              <w:rPr>
                <w:rFonts w:cs="Arial"/>
                <w:szCs w:val="18"/>
              </w:rPr>
            </w:pPr>
            <w:r w:rsidRPr="0064027D">
              <w:rPr>
                <w:rFonts w:cs="Arial"/>
                <w:szCs w:val="18"/>
              </w:rPr>
              <w:t xml:space="preserve">QPSK r1/3 </w:t>
            </w:r>
          </w:p>
        </w:tc>
        <w:tc>
          <w:tcPr>
            <w:tcW w:w="1510" w:type="dxa"/>
            <w:tcBorders>
              <w:top w:val="outset" w:sz="6" w:space="0" w:color="auto"/>
              <w:left w:val="outset" w:sz="6" w:space="0" w:color="auto"/>
              <w:bottom w:val="outset" w:sz="6" w:space="0" w:color="auto"/>
              <w:right w:val="outset" w:sz="6" w:space="0" w:color="auto"/>
            </w:tcBorders>
            <w:vAlign w:val="center"/>
            <w:hideMark/>
          </w:tcPr>
          <w:p w14:paraId="24163030" w14:textId="77777777" w:rsidR="0064027D" w:rsidRPr="00772087" w:rsidRDefault="0064027D" w:rsidP="000A2FFF">
            <w:pPr>
              <w:pStyle w:val="TAC"/>
              <w:rPr>
                <w:rFonts w:cs="Arial"/>
                <w:b/>
                <w:noProof/>
                <w:szCs w:val="18"/>
              </w:rPr>
            </w:pPr>
          </w:p>
        </w:tc>
        <w:tc>
          <w:tcPr>
            <w:tcW w:w="1465" w:type="dxa"/>
            <w:tcBorders>
              <w:top w:val="outset" w:sz="6" w:space="0" w:color="auto"/>
              <w:left w:val="outset" w:sz="6" w:space="0" w:color="auto"/>
              <w:bottom w:val="outset" w:sz="6" w:space="0" w:color="auto"/>
              <w:right w:val="outset" w:sz="6" w:space="0" w:color="auto"/>
            </w:tcBorders>
          </w:tcPr>
          <w:p w14:paraId="02437A15"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0.61 dB</w:t>
            </w:r>
            <w:r w:rsidR="0064027D">
              <w:rPr>
                <w:rFonts w:ascii="Arial" w:hAnsi="Arial" w:cs="Arial"/>
                <w:sz w:val="18"/>
                <w:szCs w:val="18"/>
              </w:rPr>
              <w:br/>
            </w:r>
            <w:r w:rsidRPr="00772087">
              <w:rPr>
                <w:rFonts w:ascii="Arial" w:hAnsi="Arial" w:cs="Arial"/>
                <w:sz w:val="18"/>
                <w:szCs w:val="18"/>
              </w:rPr>
              <w:t>2.52 Mbps</w:t>
            </w:r>
          </w:p>
        </w:tc>
        <w:tc>
          <w:tcPr>
            <w:tcW w:w="1465" w:type="dxa"/>
            <w:tcBorders>
              <w:top w:val="outset" w:sz="6" w:space="0" w:color="auto"/>
              <w:left w:val="outset" w:sz="6" w:space="0" w:color="auto"/>
              <w:bottom w:val="outset" w:sz="6" w:space="0" w:color="auto"/>
              <w:right w:val="outset" w:sz="6" w:space="0" w:color="auto"/>
            </w:tcBorders>
          </w:tcPr>
          <w:p w14:paraId="71AF2688"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0.48 dB</w:t>
            </w:r>
            <w:r w:rsidR="0064027D">
              <w:rPr>
                <w:rFonts w:ascii="Arial" w:hAnsi="Arial" w:cs="Arial"/>
                <w:sz w:val="18"/>
                <w:szCs w:val="18"/>
              </w:rPr>
              <w:br/>
            </w:r>
            <w:r w:rsidRPr="00772087">
              <w:rPr>
                <w:rFonts w:ascii="Arial" w:hAnsi="Arial" w:cs="Arial"/>
                <w:sz w:val="18"/>
                <w:szCs w:val="18"/>
              </w:rPr>
              <w:t>3.36 Mbps</w:t>
            </w:r>
          </w:p>
        </w:tc>
        <w:tc>
          <w:tcPr>
            <w:tcW w:w="0" w:type="auto"/>
            <w:tcBorders>
              <w:top w:val="outset" w:sz="6" w:space="0" w:color="auto"/>
              <w:left w:val="outset" w:sz="6" w:space="0" w:color="auto"/>
              <w:bottom w:val="outset" w:sz="6" w:space="0" w:color="auto"/>
              <w:right w:val="outset" w:sz="6" w:space="0" w:color="auto"/>
            </w:tcBorders>
          </w:tcPr>
          <w:p w14:paraId="6766245F"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48E2FB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0.51 dB</w:t>
            </w:r>
            <w:r w:rsidR="0064027D">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6DCA870E"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0.23 dB</w:t>
            </w:r>
            <w:r w:rsidR="0064027D">
              <w:rPr>
                <w:rFonts w:ascii="Arial" w:hAnsi="Arial" w:cs="Arial"/>
                <w:sz w:val="18"/>
                <w:szCs w:val="18"/>
              </w:rPr>
              <w:br/>
            </w:r>
            <w:r w:rsidRPr="00772087">
              <w:rPr>
                <w:rFonts w:ascii="Arial" w:hAnsi="Arial" w:cs="Arial"/>
                <w:sz w:val="18"/>
                <w:szCs w:val="18"/>
              </w:rPr>
              <w:t>4.32 Mbps</w:t>
            </w:r>
          </w:p>
        </w:tc>
      </w:tr>
      <w:tr w:rsidR="00733E32" w14:paraId="50AF6D85" w14:textId="77777777" w:rsidTr="00772087">
        <w:tc>
          <w:tcPr>
            <w:tcW w:w="1557" w:type="dxa"/>
            <w:tcBorders>
              <w:top w:val="outset" w:sz="6" w:space="0" w:color="auto"/>
              <w:left w:val="outset" w:sz="6" w:space="0" w:color="auto"/>
              <w:bottom w:val="outset" w:sz="6" w:space="0" w:color="auto"/>
              <w:right w:val="outset" w:sz="6" w:space="0" w:color="auto"/>
            </w:tcBorders>
            <w:vAlign w:val="center"/>
            <w:hideMark/>
          </w:tcPr>
          <w:p w14:paraId="1BAEEE09" w14:textId="77777777" w:rsidR="0064027D" w:rsidRPr="0064027D" w:rsidRDefault="0064027D" w:rsidP="000A2FFF">
            <w:pPr>
              <w:pStyle w:val="TAC"/>
              <w:rPr>
                <w:rFonts w:cs="Arial"/>
                <w:szCs w:val="18"/>
              </w:rPr>
            </w:pPr>
            <w:r w:rsidRPr="0064027D">
              <w:rPr>
                <w:rFonts w:cs="Arial"/>
                <w:szCs w:val="18"/>
              </w:rPr>
              <w:t xml:space="preserve">16QAM r3/4 </w:t>
            </w:r>
          </w:p>
        </w:tc>
        <w:tc>
          <w:tcPr>
            <w:tcW w:w="1510" w:type="dxa"/>
            <w:tcBorders>
              <w:top w:val="outset" w:sz="6" w:space="0" w:color="auto"/>
              <w:left w:val="outset" w:sz="6" w:space="0" w:color="auto"/>
              <w:bottom w:val="outset" w:sz="6" w:space="0" w:color="auto"/>
              <w:right w:val="outset" w:sz="6" w:space="0" w:color="auto"/>
            </w:tcBorders>
            <w:vAlign w:val="center"/>
            <w:hideMark/>
          </w:tcPr>
          <w:p w14:paraId="20EE8A9D" w14:textId="77777777" w:rsidR="0064027D" w:rsidRPr="00772087" w:rsidRDefault="0064027D" w:rsidP="000A2FFF">
            <w:pPr>
              <w:pStyle w:val="TAC"/>
              <w:rPr>
                <w:rFonts w:cs="Arial"/>
                <w:b/>
                <w:noProof/>
                <w:szCs w:val="18"/>
              </w:rPr>
            </w:pPr>
          </w:p>
        </w:tc>
        <w:tc>
          <w:tcPr>
            <w:tcW w:w="1465" w:type="dxa"/>
            <w:tcBorders>
              <w:top w:val="outset" w:sz="6" w:space="0" w:color="auto"/>
              <w:left w:val="outset" w:sz="6" w:space="0" w:color="auto"/>
              <w:bottom w:val="outset" w:sz="6" w:space="0" w:color="auto"/>
              <w:right w:val="outset" w:sz="6" w:space="0" w:color="auto"/>
            </w:tcBorders>
          </w:tcPr>
          <w:p w14:paraId="7A487D7A"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12.59 dB</w:t>
            </w:r>
            <w:r w:rsidR="0064027D">
              <w:rPr>
                <w:rFonts w:ascii="Arial" w:hAnsi="Arial" w:cs="Arial"/>
                <w:sz w:val="18"/>
                <w:szCs w:val="18"/>
              </w:rPr>
              <w:br/>
            </w:r>
            <w:r w:rsidRPr="00772087">
              <w:rPr>
                <w:rFonts w:ascii="Arial" w:hAnsi="Arial" w:cs="Arial"/>
                <w:sz w:val="18"/>
                <w:szCs w:val="18"/>
              </w:rPr>
              <w:t>11.3 Mbps</w:t>
            </w:r>
          </w:p>
        </w:tc>
        <w:tc>
          <w:tcPr>
            <w:tcW w:w="1465" w:type="dxa"/>
            <w:tcBorders>
              <w:top w:val="outset" w:sz="6" w:space="0" w:color="auto"/>
              <w:left w:val="outset" w:sz="6" w:space="0" w:color="auto"/>
              <w:bottom w:val="outset" w:sz="6" w:space="0" w:color="auto"/>
              <w:right w:val="outset" w:sz="6" w:space="0" w:color="auto"/>
            </w:tcBorders>
          </w:tcPr>
          <w:p w14:paraId="4A02A65C"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12.52 dB</w:t>
            </w:r>
            <w:r w:rsidR="0064027D">
              <w:rPr>
                <w:rFonts w:ascii="Arial" w:hAnsi="Arial" w:cs="Arial"/>
                <w:sz w:val="18"/>
                <w:szCs w:val="18"/>
              </w:rPr>
              <w:br/>
            </w:r>
            <w:r w:rsidRPr="00772087">
              <w:rPr>
                <w:rFonts w:ascii="Arial" w:hAnsi="Arial" w:cs="Arial"/>
                <w:sz w:val="18"/>
                <w:szCs w:val="18"/>
              </w:rPr>
              <w:t>15.1 Mbps</w:t>
            </w:r>
          </w:p>
        </w:tc>
        <w:tc>
          <w:tcPr>
            <w:tcW w:w="0" w:type="auto"/>
            <w:tcBorders>
              <w:top w:val="outset" w:sz="6" w:space="0" w:color="auto"/>
              <w:left w:val="outset" w:sz="6" w:space="0" w:color="auto"/>
              <w:bottom w:val="outset" w:sz="6" w:space="0" w:color="auto"/>
              <w:right w:val="outset" w:sz="6" w:space="0" w:color="auto"/>
            </w:tcBorders>
          </w:tcPr>
          <w:p w14:paraId="62B4E6C5"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105FB1E"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13.05 dB</w:t>
            </w:r>
            <w:r w:rsidR="0064027D">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6D7F88C9"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13.29 dB</w:t>
            </w:r>
            <w:r w:rsidR="0064027D">
              <w:rPr>
                <w:rFonts w:ascii="Arial" w:hAnsi="Arial" w:cs="Arial"/>
                <w:sz w:val="18"/>
                <w:szCs w:val="18"/>
              </w:rPr>
              <w:br/>
            </w:r>
            <w:r w:rsidRPr="00772087">
              <w:rPr>
                <w:rFonts w:ascii="Arial" w:hAnsi="Arial" w:cs="Arial"/>
                <w:sz w:val="18"/>
                <w:szCs w:val="18"/>
              </w:rPr>
              <w:t>19.4 Mbps</w:t>
            </w:r>
          </w:p>
        </w:tc>
      </w:tr>
      <w:tr w:rsidR="00733E32" w14:paraId="1CAC8882" w14:textId="77777777" w:rsidTr="00772087">
        <w:tc>
          <w:tcPr>
            <w:tcW w:w="1557" w:type="dxa"/>
            <w:tcBorders>
              <w:top w:val="outset" w:sz="6" w:space="0" w:color="auto"/>
              <w:left w:val="outset" w:sz="6" w:space="0" w:color="auto"/>
              <w:bottom w:val="outset" w:sz="6" w:space="0" w:color="auto"/>
              <w:right w:val="outset" w:sz="6" w:space="0" w:color="auto"/>
            </w:tcBorders>
            <w:vAlign w:val="center"/>
            <w:hideMark/>
          </w:tcPr>
          <w:p w14:paraId="750973BC" w14:textId="77777777" w:rsidR="0064027D" w:rsidRPr="0064027D" w:rsidRDefault="0064027D" w:rsidP="000A2FFF">
            <w:pPr>
              <w:pStyle w:val="TAC"/>
              <w:rPr>
                <w:rFonts w:cs="Arial"/>
                <w:szCs w:val="18"/>
              </w:rPr>
            </w:pPr>
            <w:r w:rsidRPr="0064027D">
              <w:rPr>
                <w:rFonts w:cs="Arial"/>
                <w:szCs w:val="18"/>
              </w:rPr>
              <w:t xml:space="preserve">64QAM r5/6 </w:t>
            </w:r>
          </w:p>
        </w:tc>
        <w:tc>
          <w:tcPr>
            <w:tcW w:w="1510" w:type="dxa"/>
            <w:tcBorders>
              <w:top w:val="outset" w:sz="6" w:space="0" w:color="auto"/>
              <w:left w:val="outset" w:sz="6" w:space="0" w:color="auto"/>
              <w:bottom w:val="outset" w:sz="6" w:space="0" w:color="auto"/>
              <w:right w:val="outset" w:sz="6" w:space="0" w:color="auto"/>
            </w:tcBorders>
            <w:vAlign w:val="center"/>
            <w:hideMark/>
          </w:tcPr>
          <w:p w14:paraId="06A9ED22" w14:textId="77777777" w:rsidR="0064027D" w:rsidRPr="00772087" w:rsidRDefault="0064027D" w:rsidP="000A2FFF">
            <w:pPr>
              <w:pStyle w:val="TAC"/>
              <w:rPr>
                <w:rFonts w:cs="Arial"/>
                <w:b/>
                <w:noProof/>
                <w:szCs w:val="18"/>
              </w:rPr>
            </w:pPr>
          </w:p>
        </w:tc>
        <w:tc>
          <w:tcPr>
            <w:tcW w:w="1465" w:type="dxa"/>
            <w:tcBorders>
              <w:top w:val="outset" w:sz="6" w:space="0" w:color="auto"/>
              <w:left w:val="outset" w:sz="6" w:space="0" w:color="auto"/>
              <w:bottom w:val="outset" w:sz="6" w:space="0" w:color="auto"/>
              <w:right w:val="outset" w:sz="6" w:space="0" w:color="auto"/>
            </w:tcBorders>
          </w:tcPr>
          <w:p w14:paraId="3FFAF251"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19.99 dB</w:t>
            </w:r>
            <w:r w:rsidR="0064027D">
              <w:rPr>
                <w:rFonts w:ascii="Arial" w:hAnsi="Arial" w:cs="Arial"/>
                <w:sz w:val="18"/>
                <w:szCs w:val="18"/>
              </w:rPr>
              <w:br/>
            </w:r>
            <w:r w:rsidRPr="00772087">
              <w:rPr>
                <w:rFonts w:ascii="Arial" w:hAnsi="Arial" w:cs="Arial"/>
                <w:sz w:val="18"/>
                <w:szCs w:val="18"/>
              </w:rPr>
              <w:t>18.9 Mbps</w:t>
            </w:r>
          </w:p>
        </w:tc>
        <w:tc>
          <w:tcPr>
            <w:tcW w:w="1465" w:type="dxa"/>
            <w:tcBorders>
              <w:top w:val="outset" w:sz="6" w:space="0" w:color="auto"/>
              <w:left w:val="outset" w:sz="6" w:space="0" w:color="auto"/>
              <w:bottom w:val="outset" w:sz="6" w:space="0" w:color="auto"/>
              <w:right w:val="outset" w:sz="6" w:space="0" w:color="auto"/>
            </w:tcBorders>
          </w:tcPr>
          <w:p w14:paraId="192ED369"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20.02 dB</w:t>
            </w:r>
            <w:r w:rsidR="0064027D">
              <w:rPr>
                <w:rFonts w:ascii="Arial" w:hAnsi="Arial" w:cs="Arial"/>
                <w:sz w:val="18"/>
                <w:szCs w:val="18"/>
              </w:rPr>
              <w:br/>
            </w:r>
            <w:r w:rsidRPr="00772087">
              <w:rPr>
                <w:rFonts w:ascii="Arial" w:hAnsi="Arial" w:cs="Arial"/>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34712FA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21.27 dB</w:t>
            </w:r>
            <w:r w:rsidR="0064027D">
              <w:rPr>
                <w:rFonts w:ascii="Arial" w:hAnsi="Arial" w:cs="Arial"/>
                <w:sz w:val="18"/>
                <w:szCs w:val="18"/>
              </w:rPr>
              <w:br/>
            </w:r>
            <w:r w:rsidRPr="00772087">
              <w:rPr>
                <w:rFonts w:ascii="Arial" w:hAnsi="Arial" w:cs="Arial"/>
                <w:sz w:val="18"/>
                <w:szCs w:val="18"/>
              </w:rPr>
              <w:t>28.4 Mbps</w:t>
            </w:r>
          </w:p>
        </w:tc>
        <w:tc>
          <w:tcPr>
            <w:tcW w:w="0" w:type="auto"/>
            <w:tcBorders>
              <w:top w:val="outset" w:sz="6" w:space="0" w:color="auto"/>
              <w:left w:val="outset" w:sz="6" w:space="0" w:color="auto"/>
              <w:bottom w:val="outset" w:sz="6" w:space="0" w:color="auto"/>
              <w:right w:val="outset" w:sz="6" w:space="0" w:color="auto"/>
            </w:tcBorders>
          </w:tcPr>
          <w:p w14:paraId="753DB83C"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26.25 dB</w:t>
            </w:r>
            <w:r w:rsidR="0064027D">
              <w:rPr>
                <w:rFonts w:ascii="Arial" w:hAnsi="Arial" w:cs="Arial"/>
                <w:sz w:val="18"/>
                <w:szCs w:val="18"/>
              </w:rPr>
              <w:br/>
            </w:r>
            <w:r w:rsidRPr="00772087">
              <w:rPr>
                <w:rFonts w:ascii="Arial" w:hAnsi="Arial" w:cs="Arial"/>
                <w:sz w:val="18"/>
                <w:szCs w:val="18"/>
              </w:rPr>
              <w:t>32.4 Mbps</w:t>
            </w:r>
          </w:p>
        </w:tc>
        <w:tc>
          <w:tcPr>
            <w:tcW w:w="0" w:type="auto"/>
            <w:tcBorders>
              <w:top w:val="outset" w:sz="6" w:space="0" w:color="auto"/>
              <w:left w:val="outset" w:sz="6" w:space="0" w:color="auto"/>
              <w:bottom w:val="outset" w:sz="6" w:space="0" w:color="auto"/>
              <w:right w:val="outset" w:sz="6" w:space="0" w:color="auto"/>
            </w:tcBorders>
            <w:vAlign w:val="center"/>
          </w:tcPr>
          <w:p w14:paraId="5BD1DA3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28.21 dB</w:t>
            </w:r>
            <w:r w:rsidR="0064027D">
              <w:rPr>
                <w:rFonts w:ascii="Arial" w:hAnsi="Arial" w:cs="Arial"/>
                <w:sz w:val="18"/>
                <w:szCs w:val="18"/>
              </w:rPr>
              <w:br/>
            </w:r>
            <w:r w:rsidRPr="00772087">
              <w:rPr>
                <w:rFonts w:ascii="Arial" w:hAnsi="Arial" w:cs="Arial"/>
                <w:sz w:val="18"/>
                <w:szCs w:val="18"/>
              </w:rPr>
              <w:t>32.4 Mbps</w:t>
            </w:r>
          </w:p>
        </w:tc>
      </w:tr>
      <w:tr w:rsidR="0064027D" w14:paraId="3A397191" w14:textId="77777777" w:rsidTr="000A2FFF">
        <w:tc>
          <w:tcPr>
            <w:tcW w:w="0" w:type="auto"/>
            <w:gridSpan w:val="7"/>
            <w:tcBorders>
              <w:top w:val="outset" w:sz="6" w:space="0" w:color="auto"/>
              <w:left w:val="outset" w:sz="6" w:space="0" w:color="auto"/>
              <w:bottom w:val="outset" w:sz="6" w:space="0" w:color="auto"/>
              <w:right w:val="outset" w:sz="6" w:space="0" w:color="auto"/>
            </w:tcBorders>
          </w:tcPr>
          <w:p w14:paraId="21FD9CA0" w14:textId="77777777" w:rsidR="0064027D" w:rsidRPr="0064027D" w:rsidRDefault="0064027D" w:rsidP="000A2FFF">
            <w:pPr>
              <w:pStyle w:val="TAC"/>
              <w:rPr>
                <w:rFonts w:cs="Arial"/>
                <w:szCs w:val="18"/>
              </w:rPr>
            </w:pPr>
            <w:r w:rsidRPr="0064027D">
              <w:rPr>
                <w:rFonts w:cs="Arial"/>
                <w:szCs w:val="18"/>
              </w:rPr>
              <w:t xml:space="preserve">R1-164115 / </w:t>
            </w:r>
            <w:r w:rsidR="00E32A2A">
              <w:rPr>
                <w:rFonts w:cs="Arial"/>
                <w:szCs w:val="18"/>
              </w:rPr>
              <w:t>Source 14</w:t>
            </w:r>
            <w:r w:rsidRPr="0064027D">
              <w:rPr>
                <w:rFonts w:cs="Arial"/>
                <w:szCs w:val="18"/>
              </w:rPr>
              <w:br/>
              <w:t>DM-RS included in every TTI</w:t>
            </w:r>
          </w:p>
          <w:p w14:paraId="196E5ED9" w14:textId="77777777" w:rsidR="0064027D" w:rsidRPr="0064027D" w:rsidRDefault="0064027D" w:rsidP="000A2FFF">
            <w:pPr>
              <w:pStyle w:val="TAC"/>
              <w:rPr>
                <w:rFonts w:cs="Arial"/>
                <w:szCs w:val="18"/>
              </w:rPr>
            </w:pPr>
            <w:r w:rsidRPr="0064027D">
              <w:rPr>
                <w:rFonts w:cs="Arial"/>
                <w:szCs w:val="18"/>
              </w:rPr>
              <w:t>Full symbols</w:t>
            </w:r>
          </w:p>
        </w:tc>
      </w:tr>
      <w:tr w:rsidR="00733E32" w14:paraId="0B706F61"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48C68D22" w14:textId="77777777" w:rsidR="00733E32" w:rsidRPr="00733E32" w:rsidRDefault="00733E32" w:rsidP="00733E32">
            <w:pPr>
              <w:pStyle w:val="TAC"/>
              <w:rPr>
                <w:rFonts w:cs="Arial"/>
                <w:szCs w:val="18"/>
              </w:rPr>
            </w:pPr>
            <w:r w:rsidRPr="00733E32">
              <w:rPr>
                <w:rFonts w:cs="Arial"/>
                <w:szCs w:val="18"/>
              </w:rPr>
              <w:t>SNR at 10% BLER</w:t>
            </w:r>
          </w:p>
          <w:p w14:paraId="042139CE" w14:textId="77777777" w:rsidR="00733E32" w:rsidRPr="00733E32" w:rsidRDefault="00733E32" w:rsidP="00733E32">
            <w:pPr>
              <w:pStyle w:val="TAC"/>
              <w:rPr>
                <w:rFonts w:cs="Arial"/>
                <w:szCs w:val="18"/>
              </w:rPr>
            </w:pPr>
            <w:r w:rsidRPr="00733E32">
              <w:rPr>
                <w:rFonts w:cs="Arial"/>
                <w:szCs w:val="18"/>
              </w:rPr>
              <w:t>Throughput at 10% BLER</w:t>
            </w:r>
          </w:p>
        </w:tc>
        <w:tc>
          <w:tcPr>
            <w:tcW w:w="1510" w:type="dxa"/>
            <w:tcBorders>
              <w:top w:val="outset" w:sz="6" w:space="0" w:color="auto"/>
              <w:left w:val="outset" w:sz="6" w:space="0" w:color="auto"/>
              <w:bottom w:val="outset" w:sz="6" w:space="0" w:color="auto"/>
              <w:right w:val="outset" w:sz="6" w:space="0" w:color="auto"/>
            </w:tcBorders>
            <w:vAlign w:val="center"/>
            <w:hideMark/>
          </w:tcPr>
          <w:p w14:paraId="09B34F42" w14:textId="77777777" w:rsidR="00733E32" w:rsidRPr="00733E32" w:rsidRDefault="00733E32" w:rsidP="00733E32">
            <w:pPr>
              <w:pStyle w:val="TAC"/>
              <w:rPr>
                <w:rFonts w:cs="Arial"/>
                <w:szCs w:val="18"/>
              </w:rPr>
            </w:pPr>
            <w:r w:rsidRPr="00733E32">
              <w:rPr>
                <w:rFonts w:cs="Arial"/>
                <w:szCs w:val="18"/>
              </w:rPr>
              <w:t>TTI length=1</w:t>
            </w:r>
          </w:p>
        </w:tc>
        <w:tc>
          <w:tcPr>
            <w:tcW w:w="1465" w:type="dxa"/>
            <w:tcBorders>
              <w:top w:val="outset" w:sz="6" w:space="0" w:color="auto"/>
              <w:left w:val="outset" w:sz="6" w:space="0" w:color="auto"/>
              <w:bottom w:val="outset" w:sz="6" w:space="0" w:color="auto"/>
              <w:right w:val="outset" w:sz="6" w:space="0" w:color="auto"/>
            </w:tcBorders>
            <w:vAlign w:val="center"/>
            <w:hideMark/>
          </w:tcPr>
          <w:p w14:paraId="3EF44C07" w14:textId="77777777" w:rsidR="00733E32" w:rsidRPr="00733E32" w:rsidRDefault="00733E32" w:rsidP="00733E32">
            <w:pPr>
              <w:pStyle w:val="TAC"/>
              <w:rPr>
                <w:rFonts w:cs="Arial"/>
                <w:szCs w:val="18"/>
              </w:rPr>
            </w:pPr>
            <w:r w:rsidRPr="00733E32">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3D157319" w14:textId="77777777" w:rsidR="00733E32" w:rsidRPr="00733E32" w:rsidRDefault="00733E32" w:rsidP="00733E32">
            <w:pPr>
              <w:pStyle w:val="TAC"/>
              <w:rPr>
                <w:rFonts w:cs="Arial"/>
                <w:szCs w:val="18"/>
              </w:rPr>
            </w:pPr>
            <w:r w:rsidRPr="00733E32">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D55A7" w14:textId="77777777" w:rsidR="00733E32" w:rsidRPr="00733E32" w:rsidRDefault="00733E32" w:rsidP="00733E32">
            <w:pPr>
              <w:pStyle w:val="TAC"/>
              <w:rPr>
                <w:rFonts w:cs="Arial"/>
                <w:szCs w:val="18"/>
              </w:rPr>
            </w:pPr>
            <w:r w:rsidRPr="00733E32">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BE41F" w14:textId="77777777" w:rsidR="00733E32" w:rsidRPr="00733E32" w:rsidRDefault="00733E32" w:rsidP="00733E32">
            <w:pPr>
              <w:pStyle w:val="TAC"/>
              <w:rPr>
                <w:rFonts w:cs="Arial"/>
                <w:szCs w:val="18"/>
              </w:rPr>
            </w:pPr>
            <w:r w:rsidRPr="00733E32">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B6E3A" w14:textId="77777777" w:rsidR="00733E32" w:rsidRPr="00733E32" w:rsidRDefault="00733E32" w:rsidP="00733E32">
            <w:pPr>
              <w:pStyle w:val="TAC"/>
              <w:rPr>
                <w:rFonts w:cs="Arial"/>
                <w:szCs w:val="18"/>
              </w:rPr>
            </w:pPr>
            <w:r w:rsidRPr="00733E32">
              <w:rPr>
                <w:rFonts w:cs="Arial"/>
                <w:szCs w:val="18"/>
              </w:rPr>
              <w:t>TTI length=14</w:t>
            </w:r>
          </w:p>
        </w:tc>
      </w:tr>
      <w:tr w:rsidR="00733E32" w14:paraId="180DA52D"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736D9A93" w14:textId="77777777" w:rsidR="00733E32" w:rsidRPr="00733E32" w:rsidRDefault="00733E32" w:rsidP="00733E32">
            <w:pPr>
              <w:pStyle w:val="TAC"/>
              <w:rPr>
                <w:rFonts w:cs="Arial"/>
                <w:szCs w:val="18"/>
              </w:rPr>
            </w:pPr>
            <w:r w:rsidRPr="00733E32">
              <w:rPr>
                <w:rFonts w:cs="Arial"/>
                <w:szCs w:val="18"/>
              </w:rPr>
              <w:t>QPSK r1/3</w:t>
            </w:r>
          </w:p>
        </w:tc>
        <w:tc>
          <w:tcPr>
            <w:tcW w:w="1510" w:type="dxa"/>
            <w:tcBorders>
              <w:top w:val="outset" w:sz="6" w:space="0" w:color="auto"/>
              <w:left w:val="outset" w:sz="6" w:space="0" w:color="auto"/>
              <w:bottom w:val="outset" w:sz="6" w:space="0" w:color="auto"/>
              <w:right w:val="outset" w:sz="6" w:space="0" w:color="auto"/>
            </w:tcBorders>
            <w:vAlign w:val="center"/>
            <w:hideMark/>
          </w:tcPr>
          <w:p w14:paraId="4ECFFE66" w14:textId="77777777" w:rsidR="00733E32" w:rsidRPr="00772087" w:rsidRDefault="00733E32" w:rsidP="00733E32">
            <w:pPr>
              <w:pStyle w:val="TAC"/>
              <w:rPr>
                <w:rFonts w:cs="Arial"/>
                <w:b/>
                <w:noProof/>
                <w:szCs w:val="18"/>
              </w:rPr>
            </w:pPr>
          </w:p>
        </w:tc>
        <w:tc>
          <w:tcPr>
            <w:tcW w:w="1465" w:type="dxa"/>
            <w:tcBorders>
              <w:top w:val="outset" w:sz="6" w:space="0" w:color="auto"/>
              <w:left w:val="outset" w:sz="6" w:space="0" w:color="auto"/>
              <w:bottom w:val="outset" w:sz="6" w:space="0" w:color="auto"/>
              <w:right w:val="outset" w:sz="6" w:space="0" w:color="auto"/>
            </w:tcBorders>
          </w:tcPr>
          <w:p w14:paraId="1C5F78C8"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2.08 dB</w:t>
            </w:r>
            <w:r w:rsidR="00733E32">
              <w:rPr>
                <w:rFonts w:ascii="Arial" w:hAnsi="Arial" w:cs="Arial"/>
                <w:sz w:val="18"/>
                <w:szCs w:val="18"/>
              </w:rPr>
              <w:br/>
            </w:r>
            <w:r w:rsidRPr="00772087">
              <w:rPr>
                <w:rFonts w:ascii="Arial" w:hAnsi="Arial" w:cs="Arial"/>
                <w:sz w:val="18"/>
                <w:szCs w:val="18"/>
              </w:rPr>
              <w:t>3.78 Mbps</w:t>
            </w:r>
          </w:p>
        </w:tc>
        <w:tc>
          <w:tcPr>
            <w:tcW w:w="0" w:type="auto"/>
            <w:tcBorders>
              <w:top w:val="outset" w:sz="6" w:space="0" w:color="auto"/>
              <w:left w:val="outset" w:sz="6" w:space="0" w:color="auto"/>
              <w:bottom w:val="outset" w:sz="6" w:space="0" w:color="auto"/>
              <w:right w:val="outset" w:sz="6" w:space="0" w:color="auto"/>
            </w:tcBorders>
          </w:tcPr>
          <w:p w14:paraId="15A94F73"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2.04 dB</w:t>
            </w:r>
            <w:r w:rsidR="00733E32">
              <w:rPr>
                <w:rFonts w:ascii="Arial" w:hAnsi="Arial" w:cs="Arial"/>
                <w:sz w:val="18"/>
                <w:szCs w:val="18"/>
              </w:rPr>
              <w:br/>
            </w:r>
            <w:r w:rsidRPr="00772087">
              <w:rPr>
                <w:rFonts w:ascii="Arial" w:hAnsi="Arial" w:cs="Arial"/>
                <w:sz w:val="18"/>
                <w:szCs w:val="18"/>
              </w:rPr>
              <w:t>4.20 Mbps</w:t>
            </w:r>
          </w:p>
        </w:tc>
        <w:tc>
          <w:tcPr>
            <w:tcW w:w="0" w:type="auto"/>
            <w:tcBorders>
              <w:top w:val="outset" w:sz="6" w:space="0" w:color="auto"/>
              <w:left w:val="outset" w:sz="6" w:space="0" w:color="auto"/>
              <w:bottom w:val="outset" w:sz="6" w:space="0" w:color="auto"/>
              <w:right w:val="outset" w:sz="6" w:space="0" w:color="auto"/>
            </w:tcBorders>
          </w:tcPr>
          <w:p w14:paraId="1B59AA7F"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9EE9B0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1.33 dB</w:t>
            </w:r>
            <w:r w:rsidR="00733E32">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31BF6EE2" w14:textId="77777777" w:rsidR="00FC0044" w:rsidRPr="00772087" w:rsidRDefault="00FC0044" w:rsidP="00772087">
            <w:pPr>
              <w:jc w:val="center"/>
              <w:rPr>
                <w:rFonts w:ascii="Arial" w:hAnsi="Arial" w:cs="Arial"/>
                <w:sz w:val="18"/>
                <w:szCs w:val="18"/>
              </w:rPr>
            </w:pPr>
          </w:p>
        </w:tc>
      </w:tr>
      <w:tr w:rsidR="00733E32" w14:paraId="1EBC91A6"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5E86775A" w14:textId="77777777" w:rsidR="00733E32" w:rsidRPr="00733E32" w:rsidRDefault="00733E32" w:rsidP="00733E32">
            <w:pPr>
              <w:pStyle w:val="TAC"/>
              <w:rPr>
                <w:rFonts w:cs="Arial"/>
                <w:szCs w:val="18"/>
              </w:rPr>
            </w:pPr>
            <w:r w:rsidRPr="00733E32">
              <w:rPr>
                <w:rFonts w:cs="Arial"/>
                <w:szCs w:val="18"/>
              </w:rPr>
              <w:t>16QAM r3/4</w:t>
            </w:r>
          </w:p>
        </w:tc>
        <w:tc>
          <w:tcPr>
            <w:tcW w:w="1510" w:type="dxa"/>
            <w:tcBorders>
              <w:top w:val="outset" w:sz="6" w:space="0" w:color="auto"/>
              <w:left w:val="outset" w:sz="6" w:space="0" w:color="auto"/>
              <w:bottom w:val="outset" w:sz="6" w:space="0" w:color="auto"/>
              <w:right w:val="outset" w:sz="6" w:space="0" w:color="auto"/>
            </w:tcBorders>
            <w:vAlign w:val="center"/>
            <w:hideMark/>
          </w:tcPr>
          <w:p w14:paraId="679DA6E3" w14:textId="77777777" w:rsidR="00733E32" w:rsidRPr="00772087" w:rsidRDefault="00733E32" w:rsidP="00733E32">
            <w:pPr>
              <w:pStyle w:val="TAC"/>
              <w:rPr>
                <w:rFonts w:cs="Arial"/>
                <w:b/>
                <w:noProof/>
                <w:szCs w:val="18"/>
              </w:rPr>
            </w:pPr>
          </w:p>
        </w:tc>
        <w:tc>
          <w:tcPr>
            <w:tcW w:w="1465" w:type="dxa"/>
            <w:tcBorders>
              <w:top w:val="outset" w:sz="6" w:space="0" w:color="auto"/>
              <w:left w:val="outset" w:sz="6" w:space="0" w:color="auto"/>
              <w:bottom w:val="outset" w:sz="6" w:space="0" w:color="auto"/>
              <w:right w:val="outset" w:sz="6" w:space="0" w:color="auto"/>
            </w:tcBorders>
          </w:tcPr>
          <w:p w14:paraId="2618419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13.66 dB</w:t>
            </w:r>
            <w:r w:rsidR="00733E32">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0B98D948"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13.58 dB</w:t>
            </w:r>
            <w:r w:rsidR="00733E32">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01D4651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13.92 dB</w:t>
            </w:r>
            <w:r w:rsidR="00733E32">
              <w:rPr>
                <w:rFonts w:ascii="Arial" w:hAnsi="Arial" w:cs="Arial"/>
                <w:sz w:val="18"/>
                <w:szCs w:val="18"/>
              </w:rPr>
              <w:br/>
            </w:r>
            <w:r w:rsidRPr="00772087">
              <w:rPr>
                <w:rFonts w:ascii="Arial" w:hAnsi="Arial" w:cs="Arial"/>
                <w:sz w:val="18"/>
                <w:szCs w:val="18"/>
              </w:rPr>
              <w:t>19.8 Mbps</w:t>
            </w:r>
          </w:p>
        </w:tc>
        <w:tc>
          <w:tcPr>
            <w:tcW w:w="0" w:type="auto"/>
            <w:tcBorders>
              <w:top w:val="outset" w:sz="6" w:space="0" w:color="auto"/>
              <w:left w:val="outset" w:sz="6" w:space="0" w:color="auto"/>
              <w:bottom w:val="outset" w:sz="6" w:space="0" w:color="auto"/>
              <w:right w:val="outset" w:sz="6" w:space="0" w:color="auto"/>
            </w:tcBorders>
          </w:tcPr>
          <w:p w14:paraId="4C3602B5"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14.16 dB</w:t>
            </w:r>
            <w:r w:rsidR="00733E32">
              <w:rPr>
                <w:rFonts w:ascii="Arial" w:hAnsi="Arial" w:cs="Arial"/>
                <w:sz w:val="18"/>
                <w:szCs w:val="18"/>
              </w:rPr>
              <w:br/>
            </w:r>
            <w:r w:rsidRPr="00772087">
              <w:rPr>
                <w:rFonts w:ascii="Arial" w:hAnsi="Arial" w:cs="Arial"/>
                <w:sz w:val="18"/>
                <w:szCs w:val="18"/>
              </w:rPr>
              <w:t>21.1 Mbps</w:t>
            </w:r>
          </w:p>
        </w:tc>
        <w:tc>
          <w:tcPr>
            <w:tcW w:w="0" w:type="auto"/>
            <w:tcBorders>
              <w:top w:val="outset" w:sz="6" w:space="0" w:color="auto"/>
              <w:left w:val="outset" w:sz="6" w:space="0" w:color="auto"/>
              <w:bottom w:val="outset" w:sz="6" w:space="0" w:color="auto"/>
              <w:right w:val="outset" w:sz="6" w:space="0" w:color="auto"/>
            </w:tcBorders>
            <w:vAlign w:val="center"/>
          </w:tcPr>
          <w:p w14:paraId="4F12C92D" w14:textId="77777777" w:rsidR="00FC0044" w:rsidRPr="00772087" w:rsidRDefault="00FC0044" w:rsidP="00772087">
            <w:pPr>
              <w:jc w:val="center"/>
              <w:rPr>
                <w:rFonts w:ascii="Arial" w:hAnsi="Arial" w:cs="Arial"/>
                <w:sz w:val="18"/>
                <w:szCs w:val="18"/>
              </w:rPr>
            </w:pPr>
          </w:p>
        </w:tc>
      </w:tr>
      <w:tr w:rsidR="00733E32" w14:paraId="3517E2BF"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432C6007" w14:textId="77777777" w:rsidR="00733E32" w:rsidRPr="00733E32" w:rsidRDefault="00733E32" w:rsidP="00733E32">
            <w:pPr>
              <w:pStyle w:val="TAC"/>
              <w:rPr>
                <w:rFonts w:cs="Arial"/>
                <w:szCs w:val="18"/>
              </w:rPr>
            </w:pPr>
            <w:r w:rsidRPr="00733E32">
              <w:rPr>
                <w:rFonts w:cs="Arial"/>
                <w:szCs w:val="18"/>
              </w:rPr>
              <w:t>64QAM r5/6</w:t>
            </w:r>
          </w:p>
        </w:tc>
        <w:tc>
          <w:tcPr>
            <w:tcW w:w="1510" w:type="dxa"/>
            <w:tcBorders>
              <w:top w:val="outset" w:sz="6" w:space="0" w:color="auto"/>
              <w:left w:val="outset" w:sz="6" w:space="0" w:color="auto"/>
              <w:bottom w:val="outset" w:sz="6" w:space="0" w:color="auto"/>
              <w:right w:val="outset" w:sz="6" w:space="0" w:color="auto"/>
            </w:tcBorders>
            <w:vAlign w:val="center"/>
            <w:hideMark/>
          </w:tcPr>
          <w:p w14:paraId="186CB467" w14:textId="77777777" w:rsidR="00733E32" w:rsidRPr="00772087" w:rsidRDefault="00733E32" w:rsidP="00733E32">
            <w:pPr>
              <w:pStyle w:val="TAC"/>
              <w:rPr>
                <w:rFonts w:cs="Arial"/>
                <w:b/>
                <w:noProof/>
                <w:szCs w:val="18"/>
              </w:rPr>
            </w:pPr>
          </w:p>
        </w:tc>
        <w:tc>
          <w:tcPr>
            <w:tcW w:w="1465" w:type="dxa"/>
            <w:tcBorders>
              <w:top w:val="outset" w:sz="6" w:space="0" w:color="auto"/>
              <w:left w:val="outset" w:sz="6" w:space="0" w:color="auto"/>
              <w:bottom w:val="outset" w:sz="6" w:space="0" w:color="auto"/>
              <w:right w:val="outset" w:sz="6" w:space="0" w:color="auto"/>
            </w:tcBorders>
          </w:tcPr>
          <w:p w14:paraId="1D518E50"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20.97 dB</w:t>
            </w:r>
            <w:r w:rsidR="00733E32">
              <w:rPr>
                <w:rFonts w:ascii="Arial" w:hAnsi="Arial" w:cs="Arial"/>
                <w:sz w:val="18"/>
                <w:szCs w:val="18"/>
              </w:rPr>
              <w:br/>
            </w:r>
            <w:r w:rsidRPr="00772087">
              <w:rPr>
                <w:rFonts w:ascii="Arial" w:hAnsi="Arial" w:cs="Arial"/>
                <w:sz w:val="18"/>
                <w:szCs w:val="18"/>
              </w:rPr>
              <w:t>28.3 Mbps</w:t>
            </w:r>
          </w:p>
        </w:tc>
        <w:tc>
          <w:tcPr>
            <w:tcW w:w="0" w:type="auto"/>
            <w:tcBorders>
              <w:top w:val="outset" w:sz="6" w:space="0" w:color="auto"/>
              <w:left w:val="outset" w:sz="6" w:space="0" w:color="auto"/>
              <w:bottom w:val="outset" w:sz="6" w:space="0" w:color="auto"/>
              <w:right w:val="outset" w:sz="6" w:space="0" w:color="auto"/>
            </w:tcBorders>
          </w:tcPr>
          <w:p w14:paraId="5CCD640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21.22 dB</w:t>
            </w:r>
            <w:r w:rsidR="00733E32">
              <w:rPr>
                <w:rFonts w:ascii="Arial" w:hAnsi="Arial" w:cs="Arial"/>
                <w:sz w:val="18"/>
                <w:szCs w:val="18"/>
              </w:rPr>
              <w:br/>
            </w:r>
            <w:r w:rsidRPr="00772087">
              <w:rPr>
                <w:rFonts w:ascii="Arial" w:hAnsi="Arial" w:cs="Arial"/>
                <w:sz w:val="18"/>
                <w:szCs w:val="18"/>
              </w:rPr>
              <w:t>31.5 Mbps</w:t>
            </w:r>
          </w:p>
        </w:tc>
        <w:tc>
          <w:tcPr>
            <w:tcW w:w="0" w:type="auto"/>
            <w:tcBorders>
              <w:top w:val="outset" w:sz="6" w:space="0" w:color="auto"/>
              <w:left w:val="outset" w:sz="6" w:space="0" w:color="auto"/>
              <w:bottom w:val="outset" w:sz="6" w:space="0" w:color="auto"/>
              <w:right w:val="outset" w:sz="6" w:space="0" w:color="auto"/>
            </w:tcBorders>
          </w:tcPr>
          <w:p w14:paraId="4E847ADA"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22.19 dB</w:t>
            </w:r>
            <w:r w:rsidR="00733E32">
              <w:rPr>
                <w:rFonts w:ascii="Arial" w:hAnsi="Arial" w:cs="Arial"/>
                <w:sz w:val="18"/>
                <w:szCs w:val="18"/>
              </w:rPr>
              <w:br/>
            </w:r>
            <w:r w:rsidRPr="00772087">
              <w:rPr>
                <w:rFonts w:ascii="Arial" w:hAnsi="Arial" w:cs="Arial"/>
                <w:sz w:val="18"/>
                <w:szCs w:val="18"/>
              </w:rPr>
              <w:t>33.1 Mbps</w:t>
            </w:r>
          </w:p>
        </w:tc>
        <w:tc>
          <w:tcPr>
            <w:tcW w:w="0" w:type="auto"/>
            <w:tcBorders>
              <w:top w:val="outset" w:sz="6" w:space="0" w:color="auto"/>
              <w:left w:val="outset" w:sz="6" w:space="0" w:color="auto"/>
              <w:bottom w:val="outset" w:sz="6" w:space="0" w:color="auto"/>
              <w:right w:val="outset" w:sz="6" w:space="0" w:color="auto"/>
            </w:tcBorders>
          </w:tcPr>
          <w:p w14:paraId="4B69CA25"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347CDC30" w14:textId="77777777" w:rsidR="00FC0044" w:rsidRPr="00772087" w:rsidRDefault="00FC0044" w:rsidP="00772087">
            <w:pPr>
              <w:jc w:val="center"/>
              <w:rPr>
                <w:rFonts w:ascii="Arial" w:hAnsi="Arial" w:cs="Arial"/>
                <w:sz w:val="18"/>
                <w:szCs w:val="18"/>
              </w:rPr>
            </w:pPr>
          </w:p>
        </w:tc>
      </w:tr>
      <w:tr w:rsidR="00733E32" w14:paraId="399F1D6E" w14:textId="77777777" w:rsidTr="000A2FFF">
        <w:tc>
          <w:tcPr>
            <w:tcW w:w="0" w:type="auto"/>
            <w:gridSpan w:val="7"/>
            <w:tcBorders>
              <w:top w:val="outset" w:sz="6" w:space="0" w:color="auto"/>
              <w:left w:val="outset" w:sz="6" w:space="0" w:color="auto"/>
              <w:bottom w:val="outset" w:sz="6" w:space="0" w:color="auto"/>
              <w:right w:val="outset" w:sz="6" w:space="0" w:color="auto"/>
            </w:tcBorders>
          </w:tcPr>
          <w:p w14:paraId="706293E6" w14:textId="77777777" w:rsidR="00733E32" w:rsidRPr="00733E32" w:rsidRDefault="00733E32" w:rsidP="00733E32">
            <w:pPr>
              <w:pStyle w:val="TAC"/>
              <w:rPr>
                <w:rFonts w:cs="Arial"/>
                <w:szCs w:val="18"/>
              </w:rPr>
            </w:pPr>
            <w:r w:rsidRPr="00733E32">
              <w:rPr>
                <w:rFonts w:cs="Arial"/>
                <w:szCs w:val="18"/>
              </w:rPr>
              <w:t xml:space="preserve">R1-164115 / </w:t>
            </w:r>
            <w:r w:rsidR="00E32A2A">
              <w:rPr>
                <w:rFonts w:cs="Arial"/>
                <w:szCs w:val="18"/>
              </w:rPr>
              <w:t>Source 14</w:t>
            </w:r>
            <w:r w:rsidRPr="00733E32">
              <w:rPr>
                <w:rFonts w:cs="Arial"/>
                <w:szCs w:val="18"/>
              </w:rPr>
              <w:br/>
              <w:t>DM-RS included in every TTI</w:t>
            </w:r>
          </w:p>
          <w:p w14:paraId="10D0C895" w14:textId="77777777" w:rsidR="00733E32" w:rsidRPr="00733E32" w:rsidRDefault="00733E32" w:rsidP="00733E32">
            <w:pPr>
              <w:pStyle w:val="TAC"/>
              <w:rPr>
                <w:rFonts w:cs="Arial"/>
                <w:szCs w:val="18"/>
              </w:rPr>
            </w:pPr>
            <w:r w:rsidRPr="00733E32">
              <w:rPr>
                <w:rFonts w:cs="Arial"/>
                <w:szCs w:val="18"/>
              </w:rPr>
              <w:t>Hybrid symbols</w:t>
            </w:r>
          </w:p>
          <w:p w14:paraId="34ABB081" w14:textId="77777777" w:rsidR="00733E32" w:rsidRPr="00733E32" w:rsidRDefault="00733E32" w:rsidP="00733E32">
            <w:pPr>
              <w:pStyle w:val="TAC"/>
              <w:rPr>
                <w:rFonts w:cs="Arial"/>
                <w:szCs w:val="18"/>
              </w:rPr>
            </w:pPr>
            <w:r w:rsidRPr="00733E32">
              <w:rPr>
                <w:rFonts w:cs="Arial"/>
                <w:szCs w:val="18"/>
              </w:rPr>
              <w:t>TTI length=2,3,4,7: one hybrid symbol</w:t>
            </w:r>
          </w:p>
        </w:tc>
      </w:tr>
      <w:tr w:rsidR="00733E32" w14:paraId="562E9E7C"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2838D343" w14:textId="77777777" w:rsidR="00733E32" w:rsidRPr="00733E32" w:rsidRDefault="00733E32" w:rsidP="00733E32">
            <w:pPr>
              <w:pStyle w:val="TAC"/>
              <w:rPr>
                <w:rFonts w:cs="Arial"/>
                <w:szCs w:val="18"/>
              </w:rPr>
            </w:pPr>
            <w:r w:rsidRPr="00733E32">
              <w:rPr>
                <w:rFonts w:cs="Arial"/>
                <w:szCs w:val="18"/>
              </w:rPr>
              <w:t>SNR at 10% BLER</w:t>
            </w:r>
          </w:p>
          <w:p w14:paraId="270D8410" w14:textId="77777777" w:rsidR="00733E32" w:rsidRPr="00733E32" w:rsidRDefault="00733E32" w:rsidP="00733E32">
            <w:pPr>
              <w:pStyle w:val="TAC"/>
              <w:rPr>
                <w:rFonts w:cs="Arial"/>
                <w:szCs w:val="18"/>
              </w:rPr>
            </w:pPr>
            <w:r w:rsidRPr="00733E32">
              <w:rPr>
                <w:rFonts w:cs="Arial"/>
                <w:szCs w:val="18"/>
              </w:rPr>
              <w:t>Throughput at 10% BLER</w:t>
            </w:r>
          </w:p>
        </w:tc>
        <w:tc>
          <w:tcPr>
            <w:tcW w:w="1510" w:type="dxa"/>
            <w:tcBorders>
              <w:top w:val="outset" w:sz="6" w:space="0" w:color="auto"/>
              <w:left w:val="outset" w:sz="6" w:space="0" w:color="auto"/>
              <w:bottom w:val="outset" w:sz="6" w:space="0" w:color="auto"/>
              <w:right w:val="outset" w:sz="6" w:space="0" w:color="auto"/>
            </w:tcBorders>
            <w:vAlign w:val="center"/>
            <w:hideMark/>
          </w:tcPr>
          <w:p w14:paraId="4C9021AB" w14:textId="77777777" w:rsidR="00733E32" w:rsidRPr="00733E32" w:rsidRDefault="00733E32" w:rsidP="00733E32">
            <w:pPr>
              <w:pStyle w:val="TAC"/>
              <w:rPr>
                <w:rFonts w:cs="Arial"/>
                <w:szCs w:val="18"/>
              </w:rPr>
            </w:pPr>
            <w:r w:rsidRPr="00733E32">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687E61" w14:textId="77777777" w:rsidR="00733E32" w:rsidRPr="00733E32" w:rsidRDefault="00733E32" w:rsidP="00733E32">
            <w:pPr>
              <w:pStyle w:val="TAC"/>
              <w:rPr>
                <w:rFonts w:cs="Arial"/>
                <w:szCs w:val="18"/>
              </w:rPr>
            </w:pPr>
            <w:r w:rsidRPr="00733E32">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53C5203C" w14:textId="77777777" w:rsidR="00733E32" w:rsidRPr="00733E32" w:rsidRDefault="00733E32" w:rsidP="00733E32">
            <w:pPr>
              <w:pStyle w:val="TAC"/>
              <w:rPr>
                <w:rFonts w:cs="Arial"/>
                <w:szCs w:val="18"/>
              </w:rPr>
            </w:pPr>
            <w:r w:rsidRPr="00733E32">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28533" w14:textId="77777777" w:rsidR="00733E32" w:rsidRPr="00733E32" w:rsidRDefault="00733E32" w:rsidP="00733E32">
            <w:pPr>
              <w:pStyle w:val="TAC"/>
              <w:rPr>
                <w:rFonts w:cs="Arial"/>
                <w:szCs w:val="18"/>
              </w:rPr>
            </w:pPr>
            <w:r w:rsidRPr="00733E32">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CC27A" w14:textId="77777777" w:rsidR="00733E32" w:rsidRPr="00733E32" w:rsidRDefault="00733E32" w:rsidP="00733E32">
            <w:pPr>
              <w:pStyle w:val="TAC"/>
              <w:rPr>
                <w:rFonts w:cs="Arial"/>
                <w:szCs w:val="18"/>
              </w:rPr>
            </w:pPr>
            <w:r w:rsidRPr="00733E32">
              <w:rPr>
                <w:rFonts w:cs="Arial"/>
                <w:szCs w:val="18"/>
              </w:rPr>
              <w:t>TTI length=7</w:t>
            </w:r>
          </w:p>
        </w:tc>
        <w:tc>
          <w:tcPr>
            <w:tcW w:w="1660" w:type="dxa"/>
            <w:tcBorders>
              <w:top w:val="outset" w:sz="6" w:space="0" w:color="auto"/>
              <w:left w:val="outset" w:sz="6" w:space="0" w:color="auto"/>
              <w:bottom w:val="outset" w:sz="6" w:space="0" w:color="auto"/>
              <w:right w:val="outset" w:sz="6" w:space="0" w:color="auto"/>
            </w:tcBorders>
            <w:vAlign w:val="center"/>
            <w:hideMark/>
          </w:tcPr>
          <w:p w14:paraId="476DB110" w14:textId="77777777" w:rsidR="00733E32" w:rsidRPr="00733E32" w:rsidRDefault="00733E32" w:rsidP="00733E32">
            <w:pPr>
              <w:pStyle w:val="TAC"/>
              <w:rPr>
                <w:rFonts w:cs="Arial"/>
                <w:szCs w:val="18"/>
              </w:rPr>
            </w:pPr>
            <w:r w:rsidRPr="00733E32">
              <w:rPr>
                <w:rFonts w:cs="Arial"/>
                <w:szCs w:val="18"/>
              </w:rPr>
              <w:t>TTI length=14</w:t>
            </w:r>
          </w:p>
        </w:tc>
      </w:tr>
      <w:tr w:rsidR="00733E32" w14:paraId="2D6AC57C"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5582D58F" w14:textId="77777777" w:rsidR="00733E32" w:rsidRPr="00733E32" w:rsidRDefault="00733E32" w:rsidP="00733E32">
            <w:pPr>
              <w:pStyle w:val="TAC"/>
              <w:rPr>
                <w:rFonts w:cs="Arial"/>
                <w:szCs w:val="18"/>
              </w:rPr>
            </w:pPr>
            <w:r w:rsidRPr="00733E32">
              <w:rPr>
                <w:rFonts w:cs="Arial"/>
                <w:szCs w:val="18"/>
              </w:rPr>
              <w:t>QPSK r1/3</w:t>
            </w:r>
          </w:p>
        </w:tc>
        <w:tc>
          <w:tcPr>
            <w:tcW w:w="1510" w:type="dxa"/>
            <w:tcBorders>
              <w:top w:val="outset" w:sz="6" w:space="0" w:color="auto"/>
              <w:left w:val="outset" w:sz="6" w:space="0" w:color="auto"/>
              <w:bottom w:val="outset" w:sz="6" w:space="0" w:color="auto"/>
              <w:right w:val="outset" w:sz="6" w:space="0" w:color="auto"/>
            </w:tcBorders>
            <w:vAlign w:val="center"/>
            <w:hideMark/>
          </w:tcPr>
          <w:p w14:paraId="1747B8FA" w14:textId="77777777" w:rsidR="00733E32" w:rsidRPr="00772087" w:rsidRDefault="00733E32" w:rsidP="00733E32">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3590031F"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70D48DDB"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25530358"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7CB41950" w14:textId="77777777" w:rsidR="00FC0044" w:rsidRPr="00772087" w:rsidRDefault="00FC0044" w:rsidP="00772087">
            <w:pPr>
              <w:jc w:val="center"/>
              <w:rPr>
                <w:rFonts w:ascii="Arial" w:hAnsi="Arial" w:cs="Arial"/>
                <w:sz w:val="18"/>
                <w:szCs w:val="18"/>
              </w:rPr>
            </w:pPr>
          </w:p>
        </w:tc>
        <w:tc>
          <w:tcPr>
            <w:tcW w:w="1660" w:type="dxa"/>
            <w:tcBorders>
              <w:top w:val="outset" w:sz="6" w:space="0" w:color="auto"/>
              <w:left w:val="outset" w:sz="6" w:space="0" w:color="auto"/>
              <w:bottom w:val="outset" w:sz="6" w:space="0" w:color="auto"/>
              <w:right w:val="outset" w:sz="6" w:space="0" w:color="auto"/>
            </w:tcBorders>
            <w:vAlign w:val="center"/>
          </w:tcPr>
          <w:p w14:paraId="243C03CE" w14:textId="77777777" w:rsidR="00FC0044" w:rsidRPr="00772087" w:rsidRDefault="00FC0044" w:rsidP="00772087">
            <w:pPr>
              <w:jc w:val="center"/>
              <w:rPr>
                <w:rFonts w:ascii="Arial" w:hAnsi="Arial" w:cs="Arial"/>
                <w:sz w:val="18"/>
                <w:szCs w:val="18"/>
              </w:rPr>
            </w:pPr>
          </w:p>
        </w:tc>
      </w:tr>
      <w:tr w:rsidR="00733E32" w14:paraId="1AA286A1"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7427031B" w14:textId="77777777" w:rsidR="00733E32" w:rsidRPr="00733E32" w:rsidRDefault="00733E32" w:rsidP="00733E32">
            <w:pPr>
              <w:pStyle w:val="TAC"/>
              <w:rPr>
                <w:rFonts w:cs="Arial"/>
                <w:szCs w:val="18"/>
              </w:rPr>
            </w:pPr>
            <w:r w:rsidRPr="00733E32">
              <w:rPr>
                <w:rFonts w:cs="Arial"/>
                <w:szCs w:val="18"/>
              </w:rPr>
              <w:t>16QAM r3/4</w:t>
            </w:r>
          </w:p>
        </w:tc>
        <w:tc>
          <w:tcPr>
            <w:tcW w:w="1510" w:type="dxa"/>
            <w:tcBorders>
              <w:top w:val="outset" w:sz="6" w:space="0" w:color="auto"/>
              <w:left w:val="outset" w:sz="6" w:space="0" w:color="auto"/>
              <w:bottom w:val="outset" w:sz="6" w:space="0" w:color="auto"/>
              <w:right w:val="outset" w:sz="6" w:space="0" w:color="auto"/>
            </w:tcBorders>
            <w:vAlign w:val="center"/>
            <w:hideMark/>
          </w:tcPr>
          <w:p w14:paraId="17AF1394" w14:textId="77777777" w:rsidR="00733E32" w:rsidRPr="00772087" w:rsidRDefault="00733E32" w:rsidP="00733E32">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328ED67B"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2CC6EBA0" w14:textId="77777777" w:rsidR="00FC0044" w:rsidRPr="00772087" w:rsidRDefault="00FC0044" w:rsidP="00772087">
            <w:pPr>
              <w:jc w:val="center"/>
              <w:rPr>
                <w:rFonts w:ascii="Arial" w:hAnsi="Arial" w:cs="Arial"/>
                <w:b/>
                <w:noProof/>
                <w:sz w:val="18"/>
                <w:szCs w:val="18"/>
              </w:rPr>
            </w:pPr>
          </w:p>
        </w:tc>
        <w:tc>
          <w:tcPr>
            <w:tcW w:w="0" w:type="auto"/>
            <w:tcBorders>
              <w:top w:val="outset" w:sz="6" w:space="0" w:color="auto"/>
              <w:left w:val="outset" w:sz="6" w:space="0" w:color="auto"/>
              <w:bottom w:val="outset" w:sz="6" w:space="0" w:color="auto"/>
              <w:right w:val="outset" w:sz="6" w:space="0" w:color="auto"/>
            </w:tcBorders>
          </w:tcPr>
          <w:p w14:paraId="664A22C7"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45251B5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13.15 dB</w:t>
            </w:r>
            <w:r w:rsidR="00733E32">
              <w:rPr>
                <w:rFonts w:ascii="Arial" w:hAnsi="Arial" w:cs="Arial"/>
                <w:sz w:val="18"/>
                <w:szCs w:val="18"/>
              </w:rPr>
              <w:br/>
            </w:r>
            <w:r w:rsidRPr="00772087">
              <w:rPr>
                <w:rFonts w:ascii="Arial" w:hAnsi="Arial" w:cs="Arial"/>
                <w:sz w:val="18"/>
                <w:szCs w:val="18"/>
              </w:rPr>
              <w:t>19.4 Mbps</w:t>
            </w:r>
          </w:p>
        </w:tc>
        <w:tc>
          <w:tcPr>
            <w:tcW w:w="1660" w:type="dxa"/>
            <w:tcBorders>
              <w:top w:val="outset" w:sz="6" w:space="0" w:color="auto"/>
              <w:left w:val="outset" w:sz="6" w:space="0" w:color="auto"/>
              <w:bottom w:val="outset" w:sz="6" w:space="0" w:color="auto"/>
              <w:right w:val="outset" w:sz="6" w:space="0" w:color="auto"/>
            </w:tcBorders>
            <w:vAlign w:val="center"/>
          </w:tcPr>
          <w:p w14:paraId="3B96936D" w14:textId="77777777" w:rsidR="00FC0044" w:rsidRPr="00772087" w:rsidRDefault="00FC0044" w:rsidP="00772087">
            <w:pPr>
              <w:jc w:val="center"/>
              <w:rPr>
                <w:rFonts w:ascii="Arial" w:hAnsi="Arial" w:cs="Arial"/>
                <w:sz w:val="18"/>
                <w:szCs w:val="18"/>
              </w:rPr>
            </w:pPr>
          </w:p>
        </w:tc>
      </w:tr>
      <w:tr w:rsidR="00733E32" w14:paraId="259E3943" w14:textId="77777777" w:rsidTr="00733E32">
        <w:tc>
          <w:tcPr>
            <w:tcW w:w="1557" w:type="dxa"/>
            <w:tcBorders>
              <w:top w:val="outset" w:sz="6" w:space="0" w:color="auto"/>
              <w:left w:val="outset" w:sz="6" w:space="0" w:color="auto"/>
              <w:bottom w:val="outset" w:sz="6" w:space="0" w:color="auto"/>
              <w:right w:val="outset" w:sz="6" w:space="0" w:color="auto"/>
            </w:tcBorders>
            <w:vAlign w:val="center"/>
            <w:hideMark/>
          </w:tcPr>
          <w:p w14:paraId="681393A5" w14:textId="77777777" w:rsidR="00733E32" w:rsidRPr="00733E32" w:rsidRDefault="00733E32" w:rsidP="00733E32">
            <w:pPr>
              <w:pStyle w:val="TAC"/>
              <w:rPr>
                <w:rFonts w:cs="Arial"/>
                <w:szCs w:val="18"/>
              </w:rPr>
            </w:pPr>
            <w:r w:rsidRPr="00733E32">
              <w:rPr>
                <w:rFonts w:cs="Arial"/>
                <w:szCs w:val="18"/>
              </w:rPr>
              <w:t>64QAM r5/6</w:t>
            </w:r>
          </w:p>
        </w:tc>
        <w:tc>
          <w:tcPr>
            <w:tcW w:w="1510" w:type="dxa"/>
            <w:tcBorders>
              <w:top w:val="outset" w:sz="6" w:space="0" w:color="auto"/>
              <w:left w:val="outset" w:sz="6" w:space="0" w:color="auto"/>
              <w:bottom w:val="outset" w:sz="6" w:space="0" w:color="auto"/>
              <w:right w:val="outset" w:sz="6" w:space="0" w:color="auto"/>
            </w:tcBorders>
            <w:vAlign w:val="center"/>
            <w:hideMark/>
          </w:tcPr>
          <w:p w14:paraId="521413E1" w14:textId="77777777" w:rsidR="00733E32" w:rsidRPr="00772087" w:rsidRDefault="00733E32" w:rsidP="00733E32">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674B9100"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906AD47"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7032556E"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6045897"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20.52 dB</w:t>
            </w:r>
            <w:r w:rsidR="00733E32">
              <w:rPr>
                <w:rFonts w:ascii="Arial" w:hAnsi="Arial" w:cs="Arial"/>
                <w:sz w:val="18"/>
                <w:szCs w:val="18"/>
              </w:rPr>
              <w:br/>
            </w:r>
            <w:r w:rsidRPr="00772087">
              <w:rPr>
                <w:rFonts w:ascii="Arial" w:hAnsi="Arial" w:cs="Arial"/>
                <w:sz w:val="18"/>
                <w:szCs w:val="18"/>
              </w:rPr>
              <w:t>32.4 Mbps</w:t>
            </w:r>
          </w:p>
        </w:tc>
        <w:tc>
          <w:tcPr>
            <w:tcW w:w="1660" w:type="dxa"/>
            <w:tcBorders>
              <w:top w:val="outset" w:sz="6" w:space="0" w:color="auto"/>
              <w:left w:val="outset" w:sz="6" w:space="0" w:color="auto"/>
              <w:bottom w:val="outset" w:sz="6" w:space="0" w:color="auto"/>
              <w:right w:val="outset" w:sz="6" w:space="0" w:color="auto"/>
            </w:tcBorders>
            <w:vAlign w:val="center"/>
          </w:tcPr>
          <w:p w14:paraId="7FC78DF7" w14:textId="77777777" w:rsidR="00FC0044" w:rsidRPr="00772087" w:rsidRDefault="00FC0044" w:rsidP="00772087">
            <w:pPr>
              <w:jc w:val="center"/>
              <w:rPr>
                <w:rFonts w:ascii="Arial" w:hAnsi="Arial" w:cs="Arial"/>
                <w:sz w:val="18"/>
                <w:szCs w:val="18"/>
              </w:rPr>
            </w:pPr>
          </w:p>
        </w:tc>
      </w:tr>
      <w:tr w:rsidR="00733E32" w14:paraId="40379E25" w14:textId="77777777" w:rsidTr="00772087">
        <w:tc>
          <w:tcPr>
            <w:tcW w:w="9671" w:type="dxa"/>
            <w:gridSpan w:val="7"/>
            <w:tcBorders>
              <w:top w:val="outset" w:sz="6" w:space="0" w:color="auto"/>
              <w:left w:val="outset" w:sz="6" w:space="0" w:color="auto"/>
              <w:bottom w:val="outset" w:sz="6" w:space="0" w:color="auto"/>
              <w:right w:val="outset" w:sz="6" w:space="0" w:color="auto"/>
            </w:tcBorders>
          </w:tcPr>
          <w:p w14:paraId="420794FC" w14:textId="77777777" w:rsidR="00733E32" w:rsidRPr="00733E32" w:rsidRDefault="00733E32" w:rsidP="00733E32">
            <w:pPr>
              <w:pStyle w:val="TAC"/>
              <w:rPr>
                <w:rFonts w:cs="Arial"/>
                <w:szCs w:val="18"/>
              </w:rPr>
            </w:pPr>
            <w:r w:rsidRPr="00733E32">
              <w:rPr>
                <w:rFonts w:cs="Arial"/>
                <w:szCs w:val="18"/>
              </w:rPr>
              <w:t xml:space="preserve">R1-164115 / </w:t>
            </w:r>
            <w:r w:rsidR="00E32A2A">
              <w:rPr>
                <w:rFonts w:cs="Arial"/>
                <w:szCs w:val="18"/>
              </w:rPr>
              <w:t>Source 14</w:t>
            </w:r>
            <w:r w:rsidRPr="00733E32">
              <w:rPr>
                <w:rFonts w:cs="Arial"/>
                <w:szCs w:val="18"/>
              </w:rPr>
              <w:br/>
              <w:t>DM-RS included in every TTI</w:t>
            </w:r>
          </w:p>
          <w:p w14:paraId="37EB52A0" w14:textId="77777777" w:rsidR="00733E32" w:rsidRPr="00733E32" w:rsidRDefault="00733E32" w:rsidP="00733E32">
            <w:pPr>
              <w:pStyle w:val="TAC"/>
              <w:rPr>
                <w:rFonts w:cs="Arial"/>
                <w:szCs w:val="18"/>
              </w:rPr>
            </w:pPr>
            <w:r w:rsidRPr="00733E32">
              <w:rPr>
                <w:rFonts w:cs="Arial"/>
                <w:szCs w:val="18"/>
              </w:rPr>
              <w:t>Hybrid symbols</w:t>
            </w:r>
          </w:p>
          <w:p w14:paraId="59CD9E1D" w14:textId="77777777" w:rsidR="00733E32" w:rsidRPr="00733E32" w:rsidRDefault="00733E32" w:rsidP="00733E32">
            <w:pPr>
              <w:pStyle w:val="TAC"/>
              <w:rPr>
                <w:rFonts w:cs="Arial"/>
                <w:szCs w:val="18"/>
              </w:rPr>
            </w:pPr>
            <w:r w:rsidRPr="00733E32">
              <w:rPr>
                <w:rFonts w:cs="Arial"/>
                <w:szCs w:val="18"/>
              </w:rPr>
              <w:t>TTI length=4,7: two hybrid symbols</w:t>
            </w:r>
          </w:p>
        </w:tc>
      </w:tr>
    </w:tbl>
    <w:p w14:paraId="30BAC297" w14:textId="77777777" w:rsidR="001977F3" w:rsidRDefault="001977F3" w:rsidP="001977F3"/>
    <w:p w14:paraId="07C7E9D5" w14:textId="77777777" w:rsidR="001977F3" w:rsidRDefault="001977F3" w:rsidP="00E57498">
      <w:pPr>
        <w:pStyle w:val="TH"/>
      </w:pPr>
      <w:r>
        <w:t xml:space="preserve">Table C3-7 </w:t>
      </w:r>
      <w:r w:rsidRPr="00AF7230">
        <w:t>ETU, 120 km/h</w:t>
      </w:r>
      <w:r>
        <w:t>, 25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1977F3" w14:paraId="0FB1AEA9"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B625517" w14:textId="77777777" w:rsidR="001977F3" w:rsidRDefault="001977F3" w:rsidP="00E57498">
            <w:pPr>
              <w:pStyle w:val="TAC"/>
            </w:pPr>
            <w:r>
              <w:t>SNR at 10% BLER</w:t>
            </w:r>
          </w:p>
          <w:p w14:paraId="26671C7D"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CA5AD"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CB583"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6A3C505C"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3B73C"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93C29"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85AFAF" w14:textId="77777777" w:rsidR="001977F3" w:rsidRDefault="001977F3" w:rsidP="00E57498">
            <w:pPr>
              <w:pStyle w:val="TAC"/>
            </w:pPr>
            <w:r>
              <w:t xml:space="preserve">TTI length=14 </w:t>
            </w:r>
          </w:p>
        </w:tc>
      </w:tr>
      <w:tr w:rsidR="001977F3" w:rsidRPr="00E8394F" w14:paraId="0B4F1E1C"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E8633F5"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3F81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AD0C1F9" w14:textId="77777777" w:rsidR="001977F3" w:rsidRDefault="001977F3" w:rsidP="00E57498">
            <w:pPr>
              <w:pStyle w:val="TAC"/>
            </w:pPr>
            <w:r w:rsidRPr="00E8394F">
              <w:t>1.84</w:t>
            </w:r>
            <w:r>
              <w:t xml:space="preserve"> dB</w:t>
            </w:r>
          </w:p>
          <w:p w14:paraId="35AE5BFA" w14:textId="77777777" w:rsidR="001977F3" w:rsidRPr="00E8394F" w:rsidRDefault="001977F3" w:rsidP="00E57498">
            <w:pPr>
              <w:pStyle w:val="TAC"/>
            </w:pPr>
            <w:r>
              <w:t>1.26 Mbps</w:t>
            </w:r>
          </w:p>
        </w:tc>
        <w:tc>
          <w:tcPr>
            <w:tcW w:w="0" w:type="auto"/>
            <w:tcBorders>
              <w:top w:val="outset" w:sz="6" w:space="0" w:color="auto"/>
              <w:left w:val="outset" w:sz="6" w:space="0" w:color="auto"/>
              <w:bottom w:val="outset" w:sz="6" w:space="0" w:color="auto"/>
              <w:right w:val="outset" w:sz="6" w:space="0" w:color="auto"/>
            </w:tcBorders>
          </w:tcPr>
          <w:p w14:paraId="7D0B5CA9" w14:textId="77777777" w:rsidR="001977F3" w:rsidRDefault="001977F3" w:rsidP="00E57498">
            <w:pPr>
              <w:pStyle w:val="TAC"/>
            </w:pPr>
            <w:r w:rsidRPr="00E8394F">
              <w:t>1.67</w:t>
            </w:r>
            <w:r>
              <w:t xml:space="preserve"> dB</w:t>
            </w:r>
          </w:p>
          <w:p w14:paraId="37EEAD3E" w14:textId="77777777" w:rsidR="001977F3" w:rsidRPr="00E8394F" w:rsidRDefault="001977F3" w:rsidP="00E57498">
            <w:pPr>
              <w:pStyle w:val="TAC"/>
            </w:pPr>
            <w:r>
              <w:t>1.68 Mbps</w:t>
            </w:r>
          </w:p>
        </w:tc>
        <w:tc>
          <w:tcPr>
            <w:tcW w:w="0" w:type="auto"/>
            <w:tcBorders>
              <w:top w:val="outset" w:sz="6" w:space="0" w:color="auto"/>
              <w:left w:val="outset" w:sz="6" w:space="0" w:color="auto"/>
              <w:bottom w:val="outset" w:sz="6" w:space="0" w:color="auto"/>
              <w:right w:val="outset" w:sz="6" w:space="0" w:color="auto"/>
            </w:tcBorders>
          </w:tcPr>
          <w:p w14:paraId="5A78E216" w14:textId="77777777" w:rsidR="001977F3" w:rsidRDefault="001977F3" w:rsidP="00E57498">
            <w:pPr>
              <w:pStyle w:val="TAC"/>
            </w:pPr>
            <w:r w:rsidRPr="00E8394F">
              <w:t>1.65</w:t>
            </w:r>
            <w:r>
              <w:t xml:space="preserve"> dB</w:t>
            </w:r>
          </w:p>
          <w:p w14:paraId="6A865988" w14:textId="77777777" w:rsidR="001977F3" w:rsidRPr="00E8394F" w:rsidRDefault="001977F3" w:rsidP="00E57498">
            <w:pPr>
              <w:pStyle w:val="TAC"/>
            </w:pPr>
            <w:r>
              <w:t>1.89 Mbps</w:t>
            </w:r>
          </w:p>
        </w:tc>
        <w:tc>
          <w:tcPr>
            <w:tcW w:w="0" w:type="auto"/>
            <w:tcBorders>
              <w:top w:val="outset" w:sz="6" w:space="0" w:color="auto"/>
              <w:left w:val="outset" w:sz="6" w:space="0" w:color="auto"/>
              <w:bottom w:val="outset" w:sz="6" w:space="0" w:color="auto"/>
              <w:right w:val="outset" w:sz="6" w:space="0" w:color="auto"/>
            </w:tcBorders>
          </w:tcPr>
          <w:p w14:paraId="3F2593B1" w14:textId="77777777" w:rsidR="001977F3" w:rsidRDefault="001977F3" w:rsidP="00E57498">
            <w:pPr>
              <w:pStyle w:val="TAC"/>
            </w:pPr>
            <w:r w:rsidRPr="00E8394F">
              <w:t>1.53</w:t>
            </w:r>
            <w:r>
              <w:t xml:space="preserve"> dB</w:t>
            </w:r>
          </w:p>
          <w:p w14:paraId="1F9FCC9D" w14:textId="77777777" w:rsidR="001977F3" w:rsidRPr="00E8394F" w:rsidRDefault="001977F3" w:rsidP="00E57498">
            <w:pPr>
              <w:pStyle w:val="TAC"/>
            </w:pPr>
            <w:r>
              <w:t>2.16 Mbps</w:t>
            </w:r>
          </w:p>
        </w:tc>
        <w:tc>
          <w:tcPr>
            <w:tcW w:w="0" w:type="auto"/>
            <w:tcBorders>
              <w:top w:val="outset" w:sz="6" w:space="0" w:color="auto"/>
              <w:left w:val="outset" w:sz="6" w:space="0" w:color="auto"/>
              <w:bottom w:val="outset" w:sz="6" w:space="0" w:color="auto"/>
              <w:right w:val="outset" w:sz="6" w:space="0" w:color="auto"/>
            </w:tcBorders>
          </w:tcPr>
          <w:p w14:paraId="5079584F" w14:textId="77777777" w:rsidR="001977F3" w:rsidRDefault="001977F3" w:rsidP="00E57498">
            <w:pPr>
              <w:pStyle w:val="TAC"/>
            </w:pPr>
            <w:r w:rsidRPr="00E8394F">
              <w:t>1.15</w:t>
            </w:r>
            <w:r>
              <w:t xml:space="preserve"> dB</w:t>
            </w:r>
          </w:p>
          <w:p w14:paraId="5A3DAE28" w14:textId="77777777" w:rsidR="001977F3" w:rsidRPr="00E8394F" w:rsidRDefault="001977F3" w:rsidP="00E57498">
            <w:pPr>
              <w:pStyle w:val="TAC"/>
            </w:pPr>
            <w:r>
              <w:t>2.16 Mbps</w:t>
            </w:r>
          </w:p>
        </w:tc>
      </w:tr>
      <w:tr w:rsidR="001977F3" w:rsidRPr="00E8394F" w14:paraId="71CB248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7542C906"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6D58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2D9861C"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DFACE9D"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9D55333"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7E5903D"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CDB3D4B" w14:textId="77777777" w:rsidR="001977F3" w:rsidRPr="00E8394F" w:rsidRDefault="001977F3" w:rsidP="00E57498">
            <w:pPr>
              <w:pStyle w:val="TAC"/>
              <w:rPr>
                <w:b/>
                <w:noProof/>
                <w:sz w:val="22"/>
              </w:rPr>
            </w:pPr>
          </w:p>
        </w:tc>
      </w:tr>
      <w:tr w:rsidR="001977F3" w:rsidRPr="00E8394F" w14:paraId="6FC3CBE8"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19448D42"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BE48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5AB2126"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4123B6CD"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228A407"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C2953F2"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1886359F" w14:textId="77777777" w:rsidR="001977F3" w:rsidRPr="00E8394F" w:rsidRDefault="001977F3" w:rsidP="00E57498">
            <w:pPr>
              <w:pStyle w:val="TAC"/>
              <w:rPr>
                <w:b/>
                <w:noProof/>
                <w:sz w:val="22"/>
              </w:rPr>
            </w:pPr>
          </w:p>
        </w:tc>
      </w:tr>
      <w:tr w:rsidR="001977F3" w14:paraId="535F127C"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4572777F" w14:textId="77777777" w:rsidR="001977F3" w:rsidRDefault="001977F3" w:rsidP="00E57498">
            <w:pPr>
              <w:pStyle w:val="TAC"/>
            </w:pPr>
            <w:r>
              <w:t xml:space="preserve">R1-163316 / Source 8 </w:t>
            </w:r>
            <w:r>
              <w:br/>
            </w:r>
          </w:p>
        </w:tc>
      </w:tr>
      <w:tr w:rsidR="001977F3" w14:paraId="067BC89B"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55069A" w14:textId="77777777" w:rsidR="001977F3" w:rsidRDefault="001977F3" w:rsidP="00E57498">
            <w:pPr>
              <w:pStyle w:val="TAC"/>
            </w:pPr>
            <w:r>
              <w:t xml:space="preserve">SNR at 10% BLER </w:t>
            </w:r>
          </w:p>
          <w:p w14:paraId="35EAF679" w14:textId="77777777" w:rsidR="001977F3" w:rsidRDefault="001977F3" w:rsidP="00E57498">
            <w:pPr>
              <w:pStyle w:val="TAC"/>
              <w:rPr>
                <w:rFonts w:ascii="Calibri" w:hAnsi="Calibri"/>
                <w:b/>
                <w:noProof/>
                <w:sz w:val="22"/>
              </w:rPr>
            </w:pP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FE401A" w14:textId="77777777" w:rsidR="001977F3" w:rsidRDefault="001977F3" w:rsidP="00E57498">
            <w:pPr>
              <w:pStyle w:val="TAC"/>
              <w:rPr>
                <w:rFonts w:ascii="Calibri" w:hAnsi="Calibri"/>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EDD09A"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6895C2" w14:textId="77777777" w:rsidR="001977F3" w:rsidRDefault="001977F3" w:rsidP="00E57498">
            <w:pPr>
              <w:pStyle w:val="TAC"/>
              <w:rPr>
                <w:rFonts w:ascii="Calibri" w:hAnsi="Calibri"/>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46304E"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B811D9"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91B93B" w14:textId="77777777" w:rsidR="001977F3" w:rsidRDefault="001977F3" w:rsidP="00E57498">
            <w:pPr>
              <w:pStyle w:val="TAC"/>
              <w:rPr>
                <w:rFonts w:ascii="Calibri" w:hAnsi="Calibri"/>
                <w:b/>
                <w:noProof/>
                <w:sz w:val="22"/>
              </w:rPr>
            </w:pPr>
            <w:r>
              <w:t xml:space="preserve">TTI length=14 </w:t>
            </w:r>
          </w:p>
        </w:tc>
      </w:tr>
      <w:tr w:rsidR="001977F3" w14:paraId="06EE1070"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B9050"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6C3B2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C255AA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1451B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900CDC" w14:textId="77777777" w:rsidR="001977F3" w:rsidRPr="00955AAE" w:rsidRDefault="001977F3" w:rsidP="00E57498">
            <w:pPr>
              <w:pStyle w:val="TAC"/>
            </w:pPr>
            <w:r w:rsidRPr="00955AAE">
              <w:t>-0.57 dB</w:t>
            </w:r>
          </w:p>
          <w:p w14:paraId="7F4A27EA" w14:textId="77777777" w:rsidR="001977F3" w:rsidRPr="000D4531" w:rsidRDefault="001977F3" w:rsidP="00E57498">
            <w:pPr>
              <w:pStyle w:val="TAC"/>
            </w:pPr>
            <w:r w:rsidRPr="00955AAE">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AEA3B3C" w14:textId="77777777" w:rsidR="001977F3" w:rsidRDefault="001977F3" w:rsidP="00E57498">
            <w:pPr>
              <w:pStyle w:val="TAC"/>
              <w:rPr>
                <w:rFonts w:ascii="Calibri" w:hAnsi="Calibr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EF571E" w14:textId="77777777" w:rsidR="001977F3" w:rsidRDefault="001977F3" w:rsidP="00E57498">
            <w:pPr>
              <w:pStyle w:val="TAC"/>
              <w:rPr>
                <w:b/>
                <w:noProof/>
                <w:sz w:val="22"/>
              </w:rPr>
            </w:pPr>
          </w:p>
        </w:tc>
      </w:tr>
      <w:tr w:rsidR="001977F3" w14:paraId="0539DDF5"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F959CC"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F6E16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31A3F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E6B8D6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F1C6003"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E9C4AE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F2447A" w14:textId="77777777" w:rsidR="001977F3" w:rsidRDefault="001977F3" w:rsidP="00E57498">
            <w:pPr>
              <w:pStyle w:val="TAC"/>
              <w:rPr>
                <w:b/>
                <w:noProof/>
                <w:sz w:val="22"/>
              </w:rPr>
            </w:pPr>
          </w:p>
        </w:tc>
      </w:tr>
      <w:tr w:rsidR="001977F3" w14:paraId="551B672F"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04A71F"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8BFCB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6A077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CAE238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96833C" w14:textId="77777777" w:rsidR="001977F3" w:rsidRPr="000D4531"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C35525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4A3A5C6" w14:textId="77777777" w:rsidR="001977F3" w:rsidRDefault="001977F3" w:rsidP="00E57498">
            <w:pPr>
              <w:pStyle w:val="TAC"/>
              <w:rPr>
                <w:b/>
                <w:noProof/>
                <w:sz w:val="22"/>
              </w:rPr>
            </w:pPr>
          </w:p>
        </w:tc>
      </w:tr>
      <w:tr w:rsidR="001977F3" w14:paraId="4BD9354B"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7525024" w14:textId="77777777" w:rsidR="001977F3" w:rsidRPr="000D4531" w:rsidRDefault="001977F3" w:rsidP="00E57498">
            <w:pPr>
              <w:pStyle w:val="TAC"/>
            </w:pPr>
            <w:r>
              <w:t>R1-163820 / SOURCE 4</w:t>
            </w:r>
            <w:r>
              <w:br/>
              <w:t>DM-RS included in every TTI</w:t>
            </w:r>
          </w:p>
        </w:tc>
      </w:tr>
      <w:tr w:rsidR="001977F3" w14:paraId="3EB231E1"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DE4B45" w14:textId="77777777" w:rsidR="001977F3" w:rsidRDefault="001977F3" w:rsidP="00E57498">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FA8BC7"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D138D8"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7E9181"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A0F64D" w14:textId="77777777" w:rsidR="001977F3" w:rsidRPr="000D4531"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15CC4D"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4B8820" w14:textId="77777777" w:rsidR="001977F3" w:rsidRDefault="001977F3" w:rsidP="00E57498">
            <w:pPr>
              <w:pStyle w:val="TAC"/>
              <w:rPr>
                <w:rFonts w:ascii="Calibri" w:hAnsi="Calibri"/>
                <w:b/>
                <w:noProof/>
                <w:sz w:val="22"/>
              </w:rPr>
            </w:pPr>
            <w:r>
              <w:t xml:space="preserve">TTI length=14 </w:t>
            </w:r>
          </w:p>
        </w:tc>
      </w:tr>
      <w:tr w:rsidR="001977F3" w14:paraId="5CC570D7"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306120"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0AE10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68235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E215B6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BBAC13" w14:textId="77777777" w:rsidR="001977F3" w:rsidRDefault="001977F3" w:rsidP="00E57498">
            <w:pPr>
              <w:pStyle w:val="TAC"/>
            </w:pPr>
            <w:r>
              <w:t>-0.56 dB</w:t>
            </w:r>
          </w:p>
          <w:p w14:paraId="3AC516D7" w14:textId="77777777" w:rsidR="001977F3" w:rsidRPr="000D4531" w:rsidRDefault="001977F3" w:rsidP="00E57498">
            <w:pPr>
              <w:pStyle w:val="TAC"/>
            </w:pPr>
            <w:r>
              <w:t>1.57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60A09F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A2C9E66" w14:textId="77777777" w:rsidR="001977F3" w:rsidRDefault="001977F3" w:rsidP="00E57498">
            <w:pPr>
              <w:pStyle w:val="TAC"/>
              <w:rPr>
                <w:b/>
                <w:noProof/>
                <w:sz w:val="22"/>
              </w:rPr>
            </w:pPr>
          </w:p>
        </w:tc>
      </w:tr>
      <w:tr w:rsidR="001977F3" w14:paraId="37E7EF58"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86D461"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8E52C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70A3EF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1F273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92FF80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4B850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C3B3EDF" w14:textId="77777777" w:rsidR="001977F3" w:rsidRDefault="001977F3" w:rsidP="00E57498">
            <w:pPr>
              <w:pStyle w:val="TAC"/>
              <w:rPr>
                <w:b/>
                <w:noProof/>
                <w:sz w:val="22"/>
              </w:rPr>
            </w:pPr>
          </w:p>
        </w:tc>
      </w:tr>
      <w:tr w:rsidR="001977F3" w14:paraId="3A3E204F" w14:textId="77777777" w:rsidTr="0013522F">
        <w:tblPrEx>
          <w:tblCellMar>
            <w:top w:w="0" w:type="dxa"/>
            <w:left w:w="0" w:type="dxa"/>
            <w:bottom w:w="0" w:type="dxa"/>
            <w:right w:w="0" w:type="dxa"/>
          </w:tblCellMar>
        </w:tblPrEx>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D5CE45"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571BF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8D87F9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4A47C4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541A71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2B4B0C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8EF2A7E" w14:textId="77777777" w:rsidR="001977F3" w:rsidRDefault="001977F3" w:rsidP="00E57498">
            <w:pPr>
              <w:pStyle w:val="TAC"/>
              <w:rPr>
                <w:b/>
                <w:noProof/>
                <w:sz w:val="22"/>
              </w:rPr>
            </w:pPr>
          </w:p>
        </w:tc>
      </w:tr>
      <w:tr w:rsidR="001977F3" w14:paraId="12AC91D2" w14:textId="77777777" w:rsidTr="0013522F">
        <w:tblPrEx>
          <w:tblCellMar>
            <w:top w:w="0" w:type="dxa"/>
            <w:left w:w="0" w:type="dxa"/>
            <w:bottom w:w="0" w:type="dxa"/>
            <w:right w:w="0" w:type="dxa"/>
          </w:tblCellMar>
        </w:tblPrEx>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C6A3CD4" w14:textId="77777777" w:rsidR="001977F3" w:rsidRDefault="001977F3" w:rsidP="00E57498">
            <w:pPr>
              <w:pStyle w:val="TAC"/>
              <w:rPr>
                <w:rFonts w:ascii="Calibri" w:hAnsi="Calibri"/>
              </w:rPr>
            </w:pPr>
            <w:r>
              <w:t>R1-163820 / SOURCE 4</w:t>
            </w:r>
            <w:r>
              <w:br/>
              <w:t>Two UEs share the same DM-RS</w:t>
            </w:r>
          </w:p>
        </w:tc>
      </w:tr>
      <w:tr w:rsidR="001977F3" w14:paraId="5E5BC34F"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162E20F" w14:textId="77777777" w:rsidR="001977F3" w:rsidRDefault="001977F3" w:rsidP="00E57498">
            <w:pPr>
              <w:pStyle w:val="TAC"/>
            </w:pPr>
            <w:r>
              <w:t>SNR at 10% BLER</w:t>
            </w:r>
          </w:p>
          <w:p w14:paraId="498718D7" w14:textId="77777777" w:rsidR="001977F3" w:rsidRDefault="001977F3" w:rsidP="00E5749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0BD35" w14:textId="77777777" w:rsidR="001977F3" w:rsidRDefault="001977F3" w:rsidP="00E5749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77C0A" w14:textId="77777777" w:rsidR="001977F3" w:rsidRDefault="001977F3" w:rsidP="00E5749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195E40AF" w14:textId="77777777" w:rsidR="001977F3" w:rsidRDefault="001977F3" w:rsidP="00E5749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44421" w14:textId="77777777" w:rsidR="001977F3" w:rsidRDefault="001977F3" w:rsidP="00E5749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67591" w14:textId="77777777" w:rsidR="001977F3" w:rsidRDefault="001977F3" w:rsidP="00E5749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8EB69" w14:textId="77777777" w:rsidR="001977F3" w:rsidRDefault="001977F3" w:rsidP="00E57498">
            <w:pPr>
              <w:pStyle w:val="TAC"/>
            </w:pPr>
            <w:r>
              <w:t xml:space="preserve">TTI length=14 </w:t>
            </w:r>
          </w:p>
        </w:tc>
      </w:tr>
      <w:tr w:rsidR="001977F3" w:rsidRPr="00E8394F" w14:paraId="3F97380A"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16085F8" w14:textId="77777777" w:rsidR="001977F3" w:rsidRDefault="001977F3" w:rsidP="00E5749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02D8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4DF2A85" w14:textId="77777777" w:rsidR="001977F3" w:rsidRDefault="001977F3" w:rsidP="00E57498">
            <w:pPr>
              <w:pStyle w:val="TAC"/>
            </w:pPr>
            <w:r>
              <w:t>0.4 dB</w:t>
            </w:r>
          </w:p>
          <w:p w14:paraId="306F2894" w14:textId="77777777" w:rsidR="001977F3" w:rsidRPr="00E8394F" w:rsidRDefault="001977F3" w:rsidP="00E57498">
            <w:pPr>
              <w:pStyle w:val="TAC"/>
            </w:pPr>
            <w:r>
              <w:t>1.03 Mbps</w:t>
            </w:r>
          </w:p>
        </w:tc>
        <w:tc>
          <w:tcPr>
            <w:tcW w:w="0" w:type="auto"/>
            <w:tcBorders>
              <w:top w:val="outset" w:sz="6" w:space="0" w:color="auto"/>
              <w:left w:val="outset" w:sz="6" w:space="0" w:color="auto"/>
              <w:bottom w:val="outset" w:sz="6" w:space="0" w:color="auto"/>
              <w:right w:val="outset" w:sz="6" w:space="0" w:color="auto"/>
            </w:tcBorders>
          </w:tcPr>
          <w:p w14:paraId="33747DC6" w14:textId="77777777" w:rsidR="001977F3" w:rsidRDefault="001977F3" w:rsidP="00E57498">
            <w:pPr>
              <w:pStyle w:val="TAC"/>
            </w:pPr>
            <w:r>
              <w:t>0.35 dB</w:t>
            </w:r>
          </w:p>
          <w:p w14:paraId="1709DDC3" w14:textId="77777777" w:rsidR="001977F3" w:rsidRPr="00E8394F" w:rsidRDefault="001977F3" w:rsidP="00E57498">
            <w:pPr>
              <w:pStyle w:val="TAC"/>
            </w:pPr>
            <w:r>
              <w:t>1.48 Mbps</w:t>
            </w:r>
          </w:p>
        </w:tc>
        <w:tc>
          <w:tcPr>
            <w:tcW w:w="0" w:type="auto"/>
            <w:tcBorders>
              <w:top w:val="outset" w:sz="6" w:space="0" w:color="auto"/>
              <w:left w:val="outset" w:sz="6" w:space="0" w:color="auto"/>
              <w:bottom w:val="outset" w:sz="6" w:space="0" w:color="auto"/>
              <w:right w:val="outset" w:sz="6" w:space="0" w:color="auto"/>
            </w:tcBorders>
          </w:tcPr>
          <w:p w14:paraId="708D4A98" w14:textId="77777777" w:rsidR="001977F3" w:rsidRDefault="001977F3" w:rsidP="00E57498">
            <w:pPr>
              <w:pStyle w:val="TAC"/>
            </w:pPr>
            <w:r>
              <w:t>0.4 dB</w:t>
            </w:r>
          </w:p>
          <w:p w14:paraId="7773915E" w14:textId="77777777" w:rsidR="001977F3" w:rsidRPr="00E8394F" w:rsidRDefault="001977F3" w:rsidP="00E57498">
            <w:pPr>
              <w:pStyle w:val="TAC"/>
            </w:pPr>
            <w:r>
              <w:t>1.7 Mbps</w:t>
            </w:r>
          </w:p>
        </w:tc>
        <w:tc>
          <w:tcPr>
            <w:tcW w:w="0" w:type="auto"/>
            <w:tcBorders>
              <w:top w:val="outset" w:sz="6" w:space="0" w:color="auto"/>
              <w:left w:val="outset" w:sz="6" w:space="0" w:color="auto"/>
              <w:bottom w:val="outset" w:sz="6" w:space="0" w:color="auto"/>
              <w:right w:val="outset" w:sz="6" w:space="0" w:color="auto"/>
            </w:tcBorders>
          </w:tcPr>
          <w:p w14:paraId="279CAF92" w14:textId="77777777" w:rsidR="001977F3" w:rsidRDefault="001977F3" w:rsidP="00E57498">
            <w:pPr>
              <w:pStyle w:val="TAC"/>
            </w:pPr>
            <w:r>
              <w:t>0.5 dB</w:t>
            </w:r>
          </w:p>
          <w:p w14:paraId="41084796" w14:textId="77777777" w:rsidR="001977F3" w:rsidRPr="00E8394F" w:rsidRDefault="001977F3" w:rsidP="00E57498">
            <w:pPr>
              <w:pStyle w:val="TAC"/>
            </w:pPr>
            <w:r>
              <w:t>1.97 Mbps</w:t>
            </w:r>
          </w:p>
        </w:tc>
        <w:tc>
          <w:tcPr>
            <w:tcW w:w="0" w:type="auto"/>
            <w:tcBorders>
              <w:top w:val="outset" w:sz="6" w:space="0" w:color="auto"/>
              <w:left w:val="outset" w:sz="6" w:space="0" w:color="auto"/>
              <w:bottom w:val="outset" w:sz="6" w:space="0" w:color="auto"/>
              <w:right w:val="outset" w:sz="6" w:space="0" w:color="auto"/>
            </w:tcBorders>
          </w:tcPr>
          <w:p w14:paraId="75AF0D45" w14:textId="77777777" w:rsidR="001977F3" w:rsidRDefault="001977F3" w:rsidP="00E57498">
            <w:pPr>
              <w:pStyle w:val="TAC"/>
            </w:pPr>
            <w:r>
              <w:t>0.4 dB</w:t>
            </w:r>
          </w:p>
          <w:p w14:paraId="579D10B8" w14:textId="77777777" w:rsidR="001977F3" w:rsidRPr="00E8394F" w:rsidRDefault="001977F3" w:rsidP="00E57498">
            <w:pPr>
              <w:pStyle w:val="TAC"/>
            </w:pPr>
            <w:r>
              <w:t>2.01 Mbps</w:t>
            </w:r>
          </w:p>
        </w:tc>
      </w:tr>
      <w:tr w:rsidR="001977F3" w:rsidRPr="00E8394F" w14:paraId="79C7D6C2"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274D9F44" w14:textId="77777777" w:rsidR="001977F3" w:rsidRDefault="001977F3" w:rsidP="00E5749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3C00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274BB673" w14:textId="77777777" w:rsidR="001977F3" w:rsidRDefault="001977F3" w:rsidP="00E57498">
            <w:pPr>
              <w:pStyle w:val="TAC"/>
            </w:pPr>
            <w:r>
              <w:t>13.5 dB</w:t>
            </w:r>
          </w:p>
          <w:p w14:paraId="1EA319B2" w14:textId="77777777" w:rsidR="001977F3" w:rsidRPr="00E8394F" w:rsidRDefault="001977F3" w:rsidP="00E57498">
            <w:pPr>
              <w:pStyle w:val="TAC"/>
            </w:pPr>
            <w:r>
              <w:t>5.45 Mbps</w:t>
            </w:r>
          </w:p>
        </w:tc>
        <w:tc>
          <w:tcPr>
            <w:tcW w:w="0" w:type="auto"/>
            <w:tcBorders>
              <w:top w:val="outset" w:sz="6" w:space="0" w:color="auto"/>
              <w:left w:val="outset" w:sz="6" w:space="0" w:color="auto"/>
              <w:bottom w:val="outset" w:sz="6" w:space="0" w:color="auto"/>
              <w:right w:val="outset" w:sz="6" w:space="0" w:color="auto"/>
            </w:tcBorders>
          </w:tcPr>
          <w:p w14:paraId="721D72D0" w14:textId="77777777" w:rsidR="001977F3" w:rsidRDefault="001977F3" w:rsidP="00E57498">
            <w:pPr>
              <w:pStyle w:val="TAC"/>
            </w:pPr>
            <w:r>
              <w:t>13.5 dB</w:t>
            </w:r>
          </w:p>
          <w:p w14:paraId="6ECA9BC2" w14:textId="77777777" w:rsidR="001977F3" w:rsidRPr="00E8394F" w:rsidRDefault="001977F3" w:rsidP="00E57498">
            <w:pPr>
              <w:pStyle w:val="TAC"/>
            </w:pPr>
            <w:r>
              <w:t>7.4 Mbps</w:t>
            </w:r>
          </w:p>
        </w:tc>
        <w:tc>
          <w:tcPr>
            <w:tcW w:w="0" w:type="auto"/>
            <w:tcBorders>
              <w:top w:val="outset" w:sz="6" w:space="0" w:color="auto"/>
              <w:left w:val="outset" w:sz="6" w:space="0" w:color="auto"/>
              <w:bottom w:val="outset" w:sz="6" w:space="0" w:color="auto"/>
              <w:right w:val="outset" w:sz="6" w:space="0" w:color="auto"/>
            </w:tcBorders>
          </w:tcPr>
          <w:p w14:paraId="6DC6479A" w14:textId="77777777" w:rsidR="001977F3" w:rsidRDefault="001977F3" w:rsidP="00E57498">
            <w:pPr>
              <w:pStyle w:val="TAC"/>
            </w:pPr>
            <w:r>
              <w:t>13.5 dB</w:t>
            </w:r>
          </w:p>
          <w:p w14:paraId="6AB5CEF6" w14:textId="77777777" w:rsidR="001977F3" w:rsidRPr="00E8394F" w:rsidRDefault="001977F3" w:rsidP="00E57498">
            <w:pPr>
              <w:pStyle w:val="TAC"/>
            </w:pPr>
            <w:r>
              <w:t>8.28 Mbps</w:t>
            </w:r>
          </w:p>
        </w:tc>
        <w:tc>
          <w:tcPr>
            <w:tcW w:w="0" w:type="auto"/>
            <w:tcBorders>
              <w:top w:val="outset" w:sz="6" w:space="0" w:color="auto"/>
              <w:left w:val="outset" w:sz="6" w:space="0" w:color="auto"/>
              <w:bottom w:val="outset" w:sz="6" w:space="0" w:color="auto"/>
              <w:right w:val="outset" w:sz="6" w:space="0" w:color="auto"/>
            </w:tcBorders>
          </w:tcPr>
          <w:p w14:paraId="5BD1A27C" w14:textId="77777777" w:rsidR="001977F3" w:rsidRDefault="001977F3" w:rsidP="00E57498">
            <w:pPr>
              <w:pStyle w:val="TAC"/>
            </w:pPr>
            <w:r>
              <w:t>15.1 dB</w:t>
            </w:r>
          </w:p>
          <w:p w14:paraId="14535733" w14:textId="77777777" w:rsidR="001977F3" w:rsidRPr="00E8394F" w:rsidRDefault="001977F3" w:rsidP="00E57498">
            <w:pPr>
              <w:pStyle w:val="TAC"/>
            </w:pPr>
            <w:r>
              <w:t>9.59 Mbps</w:t>
            </w:r>
          </w:p>
        </w:tc>
        <w:tc>
          <w:tcPr>
            <w:tcW w:w="0" w:type="auto"/>
            <w:tcBorders>
              <w:top w:val="outset" w:sz="6" w:space="0" w:color="auto"/>
              <w:left w:val="outset" w:sz="6" w:space="0" w:color="auto"/>
              <w:bottom w:val="outset" w:sz="6" w:space="0" w:color="auto"/>
              <w:right w:val="outset" w:sz="6" w:space="0" w:color="auto"/>
            </w:tcBorders>
          </w:tcPr>
          <w:p w14:paraId="5C45056F" w14:textId="77777777" w:rsidR="001977F3" w:rsidRDefault="001977F3" w:rsidP="00E57498">
            <w:pPr>
              <w:pStyle w:val="TAC"/>
            </w:pPr>
            <w:r>
              <w:t>14 dB</w:t>
            </w:r>
          </w:p>
          <w:p w14:paraId="5EEE5F38" w14:textId="77777777" w:rsidR="001977F3" w:rsidRPr="00E8394F" w:rsidRDefault="001977F3" w:rsidP="00E57498">
            <w:pPr>
              <w:pStyle w:val="TAC"/>
            </w:pPr>
            <w:r>
              <w:t>9.62 Mbps</w:t>
            </w:r>
          </w:p>
        </w:tc>
      </w:tr>
      <w:tr w:rsidR="001977F3" w:rsidRPr="00E8394F" w14:paraId="5525C20E" w14:textId="77777777" w:rsidTr="0013522F">
        <w:tc>
          <w:tcPr>
            <w:tcW w:w="0" w:type="auto"/>
            <w:tcBorders>
              <w:top w:val="outset" w:sz="6" w:space="0" w:color="auto"/>
              <w:left w:val="outset" w:sz="6" w:space="0" w:color="auto"/>
              <w:bottom w:val="outset" w:sz="6" w:space="0" w:color="auto"/>
              <w:right w:val="outset" w:sz="6" w:space="0" w:color="auto"/>
            </w:tcBorders>
            <w:vAlign w:val="center"/>
            <w:hideMark/>
          </w:tcPr>
          <w:p w14:paraId="0286D481" w14:textId="77777777" w:rsidR="001977F3" w:rsidRDefault="001977F3" w:rsidP="00E5749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30E7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699DB3A8" w14:textId="77777777" w:rsidR="001977F3" w:rsidRDefault="001977F3" w:rsidP="00E57498">
            <w:pPr>
              <w:pStyle w:val="TAC"/>
            </w:pPr>
            <w:r>
              <w:t>23.5 dB</w:t>
            </w:r>
          </w:p>
          <w:p w14:paraId="6202241D" w14:textId="77777777" w:rsidR="001977F3" w:rsidRPr="00E8394F" w:rsidRDefault="001977F3" w:rsidP="00E57498">
            <w:pPr>
              <w:pStyle w:val="TAC"/>
            </w:pPr>
            <w:r>
              <w:t>9.47 Mbps</w:t>
            </w:r>
          </w:p>
        </w:tc>
        <w:tc>
          <w:tcPr>
            <w:tcW w:w="0" w:type="auto"/>
            <w:tcBorders>
              <w:top w:val="outset" w:sz="6" w:space="0" w:color="auto"/>
              <w:left w:val="outset" w:sz="6" w:space="0" w:color="auto"/>
              <w:bottom w:val="outset" w:sz="6" w:space="0" w:color="auto"/>
              <w:right w:val="outset" w:sz="6" w:space="0" w:color="auto"/>
            </w:tcBorders>
          </w:tcPr>
          <w:p w14:paraId="07305344" w14:textId="77777777" w:rsidR="001977F3" w:rsidRDefault="001977F3" w:rsidP="00E57498">
            <w:pPr>
              <w:pStyle w:val="TAC"/>
            </w:pPr>
            <w:r>
              <w:t>23.5 dB</w:t>
            </w:r>
          </w:p>
          <w:p w14:paraId="63F70C4D" w14:textId="77777777" w:rsidR="001977F3" w:rsidRPr="00E8394F" w:rsidRDefault="001977F3" w:rsidP="00E57498">
            <w:pPr>
              <w:pStyle w:val="TAC"/>
            </w:pPr>
            <w:r>
              <w:t>12.53 Mbps</w:t>
            </w:r>
          </w:p>
        </w:tc>
        <w:tc>
          <w:tcPr>
            <w:tcW w:w="0" w:type="auto"/>
            <w:tcBorders>
              <w:top w:val="outset" w:sz="6" w:space="0" w:color="auto"/>
              <w:left w:val="outset" w:sz="6" w:space="0" w:color="auto"/>
              <w:bottom w:val="outset" w:sz="6" w:space="0" w:color="auto"/>
              <w:right w:val="outset" w:sz="6" w:space="0" w:color="auto"/>
            </w:tcBorders>
          </w:tcPr>
          <w:p w14:paraId="179FD372" w14:textId="77777777" w:rsidR="001977F3" w:rsidRDefault="001977F3" w:rsidP="00E57498">
            <w:pPr>
              <w:pStyle w:val="TAC"/>
            </w:pPr>
            <w:r>
              <w:t>30 dB</w:t>
            </w:r>
          </w:p>
          <w:p w14:paraId="697F7E59" w14:textId="77777777" w:rsidR="001977F3" w:rsidRPr="00E8394F" w:rsidRDefault="001977F3" w:rsidP="00E57498">
            <w:pPr>
              <w:pStyle w:val="TAC"/>
            </w:pPr>
            <w:r>
              <w:t>14.26 Mbps</w:t>
            </w:r>
          </w:p>
        </w:tc>
        <w:tc>
          <w:tcPr>
            <w:tcW w:w="0" w:type="auto"/>
            <w:tcBorders>
              <w:top w:val="outset" w:sz="6" w:space="0" w:color="auto"/>
              <w:left w:val="outset" w:sz="6" w:space="0" w:color="auto"/>
              <w:bottom w:val="outset" w:sz="6" w:space="0" w:color="auto"/>
              <w:right w:val="outset" w:sz="6" w:space="0" w:color="auto"/>
            </w:tcBorders>
          </w:tcPr>
          <w:p w14:paraId="5B1F168A" w14:textId="77777777" w:rsidR="001977F3" w:rsidRPr="00E8394F"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52B08FC9" w14:textId="77777777" w:rsidR="001977F3" w:rsidRDefault="001977F3" w:rsidP="00E57498">
            <w:pPr>
              <w:pStyle w:val="TAC"/>
            </w:pPr>
            <w:r>
              <w:t>23.4 dB</w:t>
            </w:r>
          </w:p>
          <w:p w14:paraId="5A890230" w14:textId="77777777" w:rsidR="001977F3" w:rsidRPr="00E8394F" w:rsidRDefault="001977F3" w:rsidP="00E57498">
            <w:pPr>
              <w:pStyle w:val="TAC"/>
            </w:pPr>
            <w:r>
              <w:t>16.49 Mbps</w:t>
            </w:r>
          </w:p>
        </w:tc>
      </w:tr>
      <w:tr w:rsidR="001977F3" w14:paraId="20471353" w14:textId="77777777" w:rsidTr="0013522F">
        <w:tc>
          <w:tcPr>
            <w:tcW w:w="0" w:type="auto"/>
            <w:gridSpan w:val="7"/>
            <w:tcBorders>
              <w:top w:val="outset" w:sz="6" w:space="0" w:color="auto"/>
              <w:left w:val="outset" w:sz="6" w:space="0" w:color="auto"/>
              <w:bottom w:val="outset" w:sz="6" w:space="0" w:color="auto"/>
              <w:right w:val="outset" w:sz="6" w:space="0" w:color="auto"/>
            </w:tcBorders>
          </w:tcPr>
          <w:p w14:paraId="24926C07" w14:textId="77777777" w:rsidR="001977F3" w:rsidRDefault="001977F3" w:rsidP="00E57498">
            <w:pPr>
              <w:pStyle w:val="TAC"/>
            </w:pPr>
            <w:r>
              <w:t>R1-163465 / Source 12</w:t>
            </w:r>
            <w:r>
              <w:br/>
              <w:t>DM-RS included in every TTI</w:t>
            </w:r>
          </w:p>
        </w:tc>
      </w:tr>
    </w:tbl>
    <w:p w14:paraId="61BD1544" w14:textId="77777777" w:rsidR="001977F3" w:rsidRDefault="001977F3" w:rsidP="001977F3"/>
    <w:p w14:paraId="2DE5C1CC" w14:textId="77777777" w:rsidR="001977F3" w:rsidRDefault="001977F3" w:rsidP="00E57498">
      <w:pPr>
        <w:pStyle w:val="TH"/>
        <w:rPr>
          <w:lang w:eastAsia="ko-KR"/>
        </w:rPr>
      </w:pPr>
      <w:r>
        <w:rPr>
          <w:lang w:eastAsia="ko-KR"/>
        </w:rPr>
        <w:t>Table C3-8 EPA, 3 km/h, 4 PRB</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14:paraId="3E98F2D7"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2487EC2" w14:textId="77777777"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33B58A"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C83989"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5424C4"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1377E6"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EBA6C4"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69A2D8" w14:textId="77777777" w:rsidR="001977F3" w:rsidRDefault="001977F3" w:rsidP="00E57498">
            <w:pPr>
              <w:pStyle w:val="TAC"/>
              <w:rPr>
                <w:rFonts w:ascii="Calibri" w:hAnsi="Calibri"/>
                <w:b/>
                <w:noProof/>
                <w:sz w:val="22"/>
              </w:rPr>
            </w:pPr>
            <w:r>
              <w:t xml:space="preserve">TTI length=14 </w:t>
            </w:r>
          </w:p>
        </w:tc>
      </w:tr>
      <w:tr w:rsidR="001977F3" w14:paraId="570B1F78"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A8E8B1"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F385D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761B9F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B28B33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370276F" w14:textId="77777777" w:rsidR="001977F3" w:rsidRDefault="001977F3" w:rsidP="00E57498">
            <w:pPr>
              <w:pStyle w:val="TAC"/>
              <w:rPr>
                <w:rFonts w:ascii="Calibri" w:hAnsi="Calibri"/>
                <w:b/>
                <w:noProof/>
                <w:sz w:val="22"/>
              </w:rPr>
            </w:pPr>
            <w:r>
              <w:t>2.54 dB</w:t>
            </w:r>
          </w:p>
          <w:p w14:paraId="30A5C117" w14:textId="77777777"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1ED5B4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9D2CCE3" w14:textId="77777777" w:rsidR="001977F3" w:rsidRDefault="001977F3" w:rsidP="00E57498">
            <w:pPr>
              <w:pStyle w:val="TAC"/>
              <w:rPr>
                <w:rFonts w:asciiTheme="minorHAnsi" w:hAnsiTheme="minorHAnsi" w:cstheme="minorBidi"/>
                <w:b/>
                <w:noProof/>
                <w:sz w:val="22"/>
                <w:szCs w:val="22"/>
              </w:rPr>
            </w:pPr>
          </w:p>
        </w:tc>
      </w:tr>
      <w:tr w:rsidR="001977F3" w14:paraId="1D8B8B68"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C313DC"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DDD3E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71673B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361516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77C98E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202065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2BA3B8D" w14:textId="77777777" w:rsidR="001977F3" w:rsidRDefault="001977F3" w:rsidP="00E57498">
            <w:pPr>
              <w:pStyle w:val="TAC"/>
              <w:rPr>
                <w:b/>
                <w:noProof/>
                <w:sz w:val="22"/>
              </w:rPr>
            </w:pPr>
          </w:p>
        </w:tc>
      </w:tr>
      <w:tr w:rsidR="001977F3" w14:paraId="4D416C85"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6FDFF0"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EEB4C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9A382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68B4F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9F3333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FF688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E5A677F" w14:textId="77777777" w:rsidR="001977F3" w:rsidRDefault="001977F3" w:rsidP="00E57498">
            <w:pPr>
              <w:pStyle w:val="TAC"/>
              <w:rPr>
                <w:b/>
                <w:noProof/>
                <w:sz w:val="22"/>
              </w:rPr>
            </w:pPr>
          </w:p>
        </w:tc>
      </w:tr>
      <w:tr w:rsidR="001977F3" w14:paraId="5E40B321"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1ED0E0B" w14:textId="77777777" w:rsidR="001977F3" w:rsidRDefault="001977F3" w:rsidP="00E57498">
            <w:pPr>
              <w:pStyle w:val="TAC"/>
              <w:rPr>
                <w:rFonts w:ascii="Calibri" w:hAnsi="Calibri"/>
                <w:b/>
                <w:noProof/>
                <w:sz w:val="22"/>
              </w:rPr>
            </w:pPr>
            <w:r>
              <w:t>R1-163820 / SOURCE 4</w:t>
            </w:r>
            <w:r>
              <w:br/>
              <w:t>DM-RS included in every TTI</w:t>
            </w:r>
          </w:p>
        </w:tc>
      </w:tr>
      <w:tr w:rsidR="001977F3" w14:paraId="70FF6254"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24F1D8" w14:textId="77777777"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5EEB25"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6FD810"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C0ADC2"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D6E469"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05706E"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B6EF18" w14:textId="77777777" w:rsidR="001977F3" w:rsidRDefault="001977F3" w:rsidP="00E57498">
            <w:pPr>
              <w:pStyle w:val="TAC"/>
              <w:rPr>
                <w:rFonts w:ascii="Calibri" w:hAnsi="Calibri"/>
                <w:b/>
                <w:noProof/>
                <w:sz w:val="22"/>
              </w:rPr>
            </w:pPr>
            <w:r>
              <w:t xml:space="preserve">TTI length=14 </w:t>
            </w:r>
          </w:p>
        </w:tc>
      </w:tr>
      <w:tr w:rsidR="001977F3" w14:paraId="51E81B46"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6C1EF7"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EC935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4DC5CF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4E882E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F35AF2" w14:textId="77777777" w:rsidR="001977F3" w:rsidRDefault="001977F3" w:rsidP="00E57498">
            <w:pPr>
              <w:pStyle w:val="TAC"/>
              <w:rPr>
                <w:rFonts w:ascii="Calibri" w:hAnsi="Calibri"/>
                <w:b/>
                <w:noProof/>
                <w:sz w:val="22"/>
              </w:rPr>
            </w:pPr>
            <w:r>
              <w:t>2.58 dB</w:t>
            </w:r>
          </w:p>
          <w:p w14:paraId="60F4CD21" w14:textId="77777777"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A6E555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CBAE3C" w14:textId="77777777" w:rsidR="001977F3" w:rsidRDefault="001977F3" w:rsidP="00E57498">
            <w:pPr>
              <w:pStyle w:val="TAC"/>
              <w:rPr>
                <w:b/>
                <w:noProof/>
                <w:sz w:val="22"/>
              </w:rPr>
            </w:pPr>
          </w:p>
        </w:tc>
      </w:tr>
      <w:tr w:rsidR="001977F3" w14:paraId="0C7F8F59"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6B2059"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C4E0F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3F6DCA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07D22E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B1D9F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03492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19F2AC" w14:textId="77777777" w:rsidR="001977F3" w:rsidRDefault="001977F3" w:rsidP="00E57498">
            <w:pPr>
              <w:pStyle w:val="TAC"/>
              <w:rPr>
                <w:b/>
                <w:noProof/>
                <w:sz w:val="22"/>
              </w:rPr>
            </w:pPr>
          </w:p>
        </w:tc>
      </w:tr>
      <w:tr w:rsidR="001977F3" w14:paraId="750F16A6"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AAFB2A"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7225B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C1DC4C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D13FF4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345A8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A818E7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7431F28" w14:textId="77777777" w:rsidR="001977F3" w:rsidRDefault="001977F3" w:rsidP="00E57498">
            <w:pPr>
              <w:pStyle w:val="TAC"/>
              <w:rPr>
                <w:b/>
                <w:noProof/>
                <w:sz w:val="22"/>
              </w:rPr>
            </w:pPr>
          </w:p>
        </w:tc>
      </w:tr>
      <w:tr w:rsidR="001977F3" w14:paraId="09731E6E"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EE4C554" w14:textId="77777777" w:rsidR="001977F3" w:rsidRDefault="001977F3" w:rsidP="00E57498">
            <w:pPr>
              <w:pStyle w:val="TAC"/>
              <w:rPr>
                <w:rFonts w:ascii="Calibri" w:hAnsi="Calibri"/>
                <w:b/>
                <w:noProof/>
                <w:sz w:val="22"/>
              </w:rPr>
            </w:pPr>
            <w:r>
              <w:t>R1-163820 / SOURCE 4</w:t>
            </w:r>
            <w:r>
              <w:br/>
              <w:t>Two UEs share the same DM-RS</w:t>
            </w:r>
          </w:p>
        </w:tc>
      </w:tr>
    </w:tbl>
    <w:p w14:paraId="20631F8E" w14:textId="77777777" w:rsidR="001977F3" w:rsidRDefault="001977F3" w:rsidP="001977F3">
      <w:pPr>
        <w:rPr>
          <w:rFonts w:ascii="Calibri" w:hAnsi="Calibri"/>
          <w:lang w:eastAsia="ko-KR"/>
        </w:rPr>
      </w:pPr>
      <w:r>
        <w:rPr>
          <w:lang w:eastAsia="ko-KR"/>
        </w:rPr>
        <w:t> </w:t>
      </w:r>
    </w:p>
    <w:p w14:paraId="15BE49E7" w14:textId="77777777" w:rsidR="001977F3" w:rsidRDefault="001977F3" w:rsidP="00E57498">
      <w:pPr>
        <w:pStyle w:val="TH"/>
        <w:rPr>
          <w:lang w:eastAsia="ko-KR"/>
        </w:rPr>
      </w:pPr>
      <w:r>
        <w:rPr>
          <w:lang w:eastAsia="ko-KR"/>
        </w:rPr>
        <w:t xml:space="preserve">Table C3-9 ETU, 3 km/h, 4 PRB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14:paraId="2BF3208C"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25E90D" w14:textId="77777777"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6A722A"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AA71F3"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25610"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0C7509"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F2B036"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5EEE92" w14:textId="77777777" w:rsidR="001977F3" w:rsidRDefault="001977F3" w:rsidP="00E57498">
            <w:pPr>
              <w:pStyle w:val="TAC"/>
              <w:rPr>
                <w:rFonts w:ascii="Calibri" w:hAnsi="Calibri"/>
                <w:b/>
                <w:noProof/>
                <w:sz w:val="22"/>
              </w:rPr>
            </w:pPr>
            <w:r>
              <w:t xml:space="preserve">TTI length=14 </w:t>
            </w:r>
          </w:p>
        </w:tc>
      </w:tr>
      <w:tr w:rsidR="001977F3" w14:paraId="5B276AA4"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34559B"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C4DE5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693ABC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A3256F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83E77B3" w14:textId="77777777" w:rsidR="001977F3" w:rsidRDefault="001977F3" w:rsidP="00E57498">
            <w:pPr>
              <w:pStyle w:val="TAC"/>
              <w:rPr>
                <w:rFonts w:ascii="Calibri" w:hAnsi="Calibri"/>
                <w:b/>
                <w:noProof/>
                <w:sz w:val="22"/>
              </w:rPr>
            </w:pPr>
            <w:r>
              <w:t>1.50 dB</w:t>
            </w:r>
          </w:p>
          <w:p w14:paraId="6F82FC8B" w14:textId="77777777"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F1F5DA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157AA27" w14:textId="77777777" w:rsidR="001977F3" w:rsidRDefault="001977F3" w:rsidP="00E57498">
            <w:pPr>
              <w:pStyle w:val="TAC"/>
              <w:rPr>
                <w:b/>
                <w:noProof/>
                <w:sz w:val="22"/>
              </w:rPr>
            </w:pPr>
          </w:p>
        </w:tc>
      </w:tr>
      <w:tr w:rsidR="001977F3" w14:paraId="391234F4"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32F291"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90681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9F6E64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FEDA934"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81278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4D7292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D51E02F" w14:textId="77777777" w:rsidR="001977F3" w:rsidRDefault="001977F3" w:rsidP="00E57498">
            <w:pPr>
              <w:pStyle w:val="TAC"/>
              <w:rPr>
                <w:b/>
                <w:noProof/>
                <w:sz w:val="22"/>
              </w:rPr>
            </w:pPr>
          </w:p>
        </w:tc>
      </w:tr>
      <w:tr w:rsidR="001977F3" w14:paraId="42BC58BA"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86523B"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0D4FE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FBEA8F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065862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1D7EE91" w14:textId="77777777" w:rsidR="001977F3" w:rsidRDefault="001977F3" w:rsidP="00E57498">
            <w:pPr>
              <w:pStyle w:val="TAC"/>
              <w:rPr>
                <w:rFonts w:asciiTheme="minorHAnsi" w:hAnsiTheme="minorHAnsi" w:cstheme="minorBidi"/>
                <w:b/>
                <w:noProof/>
                <w:sz w:val="22"/>
                <w:szCs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3E80232"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6A929FB" w14:textId="77777777" w:rsidR="001977F3" w:rsidRDefault="001977F3" w:rsidP="00E57498">
            <w:pPr>
              <w:pStyle w:val="TAC"/>
              <w:rPr>
                <w:b/>
                <w:noProof/>
                <w:sz w:val="22"/>
              </w:rPr>
            </w:pPr>
          </w:p>
        </w:tc>
      </w:tr>
      <w:tr w:rsidR="001977F3" w14:paraId="1E090866"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EA4A98B" w14:textId="77777777" w:rsidR="001977F3" w:rsidRDefault="001977F3" w:rsidP="00E57498">
            <w:pPr>
              <w:pStyle w:val="TAC"/>
              <w:rPr>
                <w:rFonts w:ascii="Calibri" w:hAnsi="Calibri"/>
                <w:b/>
                <w:noProof/>
                <w:sz w:val="22"/>
              </w:rPr>
            </w:pPr>
            <w:r>
              <w:t>R1-163820 / SOURCE 4</w:t>
            </w:r>
            <w:r>
              <w:br/>
              <w:t>DM-RS included in every TTI</w:t>
            </w:r>
          </w:p>
        </w:tc>
      </w:tr>
      <w:tr w:rsidR="001977F3" w14:paraId="37FB6F07"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B93EECB" w14:textId="77777777"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3CD55C"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D20EAE"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89DE09"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17DB49"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443518"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B5AEB0" w14:textId="77777777" w:rsidR="001977F3" w:rsidRDefault="001977F3" w:rsidP="00E57498">
            <w:pPr>
              <w:pStyle w:val="TAC"/>
              <w:rPr>
                <w:rFonts w:ascii="Calibri" w:hAnsi="Calibri"/>
                <w:b/>
                <w:noProof/>
                <w:sz w:val="22"/>
              </w:rPr>
            </w:pPr>
            <w:r>
              <w:t xml:space="preserve">TTI length=14 </w:t>
            </w:r>
          </w:p>
        </w:tc>
      </w:tr>
      <w:tr w:rsidR="001977F3" w14:paraId="59791417"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DF3842"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57E183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73C07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0AB377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37BF72D" w14:textId="77777777" w:rsidR="001977F3" w:rsidRDefault="001977F3" w:rsidP="00E57498">
            <w:pPr>
              <w:pStyle w:val="TAC"/>
              <w:rPr>
                <w:rFonts w:ascii="Calibri" w:hAnsi="Calibri"/>
                <w:b/>
                <w:noProof/>
                <w:sz w:val="22"/>
              </w:rPr>
            </w:pPr>
            <w:r>
              <w:t>1.63 dB</w:t>
            </w:r>
          </w:p>
          <w:p w14:paraId="45C62122" w14:textId="77777777"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CF2007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B09FE99" w14:textId="77777777" w:rsidR="001977F3" w:rsidRDefault="001977F3" w:rsidP="00E57498">
            <w:pPr>
              <w:pStyle w:val="TAC"/>
              <w:rPr>
                <w:rFonts w:asciiTheme="minorHAnsi" w:hAnsiTheme="minorHAnsi" w:cstheme="minorBidi"/>
                <w:b/>
                <w:noProof/>
                <w:sz w:val="22"/>
                <w:szCs w:val="22"/>
              </w:rPr>
            </w:pPr>
          </w:p>
        </w:tc>
      </w:tr>
      <w:tr w:rsidR="001977F3" w14:paraId="174460ED"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048E66"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D7A2F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D92C0C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1F997C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F40D49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5292F4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8087385" w14:textId="77777777" w:rsidR="001977F3" w:rsidRDefault="001977F3" w:rsidP="00E57498">
            <w:pPr>
              <w:pStyle w:val="TAC"/>
              <w:rPr>
                <w:b/>
                <w:noProof/>
                <w:sz w:val="22"/>
              </w:rPr>
            </w:pPr>
          </w:p>
        </w:tc>
      </w:tr>
      <w:tr w:rsidR="001977F3" w14:paraId="3C3B1D36"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473300"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7C44B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565FA46"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43F33A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7AE9BC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09A63ED"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DF85E00" w14:textId="77777777" w:rsidR="001977F3" w:rsidRDefault="001977F3" w:rsidP="00E57498">
            <w:pPr>
              <w:pStyle w:val="TAC"/>
              <w:rPr>
                <w:b/>
                <w:noProof/>
                <w:sz w:val="22"/>
              </w:rPr>
            </w:pPr>
          </w:p>
        </w:tc>
      </w:tr>
      <w:tr w:rsidR="001977F3" w14:paraId="1F472CB2"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2DC7A28" w14:textId="77777777" w:rsidR="001977F3" w:rsidRDefault="001977F3" w:rsidP="00E57498">
            <w:pPr>
              <w:pStyle w:val="TAC"/>
              <w:rPr>
                <w:rFonts w:ascii="Calibri" w:hAnsi="Calibri"/>
                <w:b/>
                <w:noProof/>
                <w:sz w:val="22"/>
              </w:rPr>
            </w:pPr>
            <w:r>
              <w:t>R1-163820 / SOURCE 4</w:t>
            </w:r>
            <w:r>
              <w:br/>
              <w:t>Two UEs share the same DM-RS</w:t>
            </w:r>
          </w:p>
        </w:tc>
      </w:tr>
    </w:tbl>
    <w:p w14:paraId="088A6C2E" w14:textId="77777777" w:rsidR="001977F3" w:rsidRDefault="001977F3" w:rsidP="001977F3">
      <w:pPr>
        <w:rPr>
          <w:lang w:eastAsia="ko-KR"/>
        </w:rPr>
      </w:pPr>
    </w:p>
    <w:p w14:paraId="4164C713" w14:textId="77777777" w:rsidR="001977F3" w:rsidRDefault="001977F3" w:rsidP="00E57498">
      <w:pPr>
        <w:pStyle w:val="TH"/>
        <w:rPr>
          <w:lang w:eastAsia="ko-KR"/>
        </w:rPr>
      </w:pPr>
      <w:r>
        <w:rPr>
          <w:lang w:eastAsia="ko-KR"/>
        </w:rPr>
        <w:t xml:space="preserve">Table C3-10 ETU, 120 km/h, 4 PRB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1977F3" w14:paraId="154C775D"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235FDBE" w14:textId="77777777" w:rsidR="001977F3" w:rsidRDefault="001977F3" w:rsidP="00E57498">
            <w:pPr>
              <w:pStyle w:val="TAC"/>
              <w:rPr>
                <w:rFonts w:ascii="Calibri" w:hAnsi="Calibri"/>
                <w:b/>
                <w:noProof/>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5433B1"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500D0E" w14:textId="77777777" w:rsidR="001977F3" w:rsidRDefault="001977F3" w:rsidP="00E57498">
            <w:pPr>
              <w:pStyle w:val="TAC"/>
              <w:rPr>
                <w:rFonts w:ascii="Calibri" w:hAnsi="Calibri"/>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11A063"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42C8AF"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19CFCB"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458001" w14:textId="77777777" w:rsidR="001977F3" w:rsidRDefault="001977F3" w:rsidP="00E57498">
            <w:pPr>
              <w:pStyle w:val="TAC"/>
              <w:rPr>
                <w:rFonts w:ascii="Calibri" w:hAnsi="Calibri"/>
                <w:b/>
                <w:noProof/>
                <w:sz w:val="22"/>
              </w:rPr>
            </w:pPr>
            <w:r>
              <w:t xml:space="preserve">TTI length=14 </w:t>
            </w:r>
          </w:p>
        </w:tc>
      </w:tr>
      <w:tr w:rsidR="001977F3" w14:paraId="36838DF8"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8BEBD3"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E2CA9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A8364B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BA9F9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B89FE30" w14:textId="77777777" w:rsidR="001977F3" w:rsidRDefault="001977F3" w:rsidP="00E57498">
            <w:pPr>
              <w:pStyle w:val="TAC"/>
              <w:rPr>
                <w:rFonts w:ascii="Calibri" w:hAnsi="Calibri"/>
                <w:b/>
                <w:noProof/>
                <w:sz w:val="22"/>
              </w:rPr>
            </w:pPr>
            <w:r>
              <w:t>1.84 dB</w:t>
            </w:r>
          </w:p>
          <w:p w14:paraId="37E93B19" w14:textId="77777777"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98D08C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29558FD" w14:textId="77777777" w:rsidR="001977F3" w:rsidRDefault="001977F3" w:rsidP="00E57498">
            <w:pPr>
              <w:pStyle w:val="TAC"/>
              <w:rPr>
                <w:b/>
                <w:noProof/>
                <w:sz w:val="22"/>
              </w:rPr>
            </w:pPr>
          </w:p>
        </w:tc>
      </w:tr>
      <w:tr w:rsidR="001977F3" w14:paraId="1F9E1407"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FEA3571" w14:textId="77777777" w:rsidR="001977F3" w:rsidRDefault="001977F3" w:rsidP="00E57498">
            <w:pPr>
              <w:pStyle w:val="TAC"/>
              <w:rPr>
                <w:rFonts w:ascii="Calibri" w:hAnsi="Calibri"/>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11126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4FCF2D5"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6FCAC4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66AAE1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5A4561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882FC9" w14:textId="77777777" w:rsidR="001977F3" w:rsidRDefault="001977F3" w:rsidP="00E57498">
            <w:pPr>
              <w:pStyle w:val="TAC"/>
              <w:rPr>
                <w:b/>
                <w:noProof/>
                <w:sz w:val="22"/>
              </w:rPr>
            </w:pPr>
          </w:p>
        </w:tc>
      </w:tr>
      <w:tr w:rsidR="001977F3" w14:paraId="5768D964"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731A80"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CC5EB0"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B597CFF"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31D349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277DC6C"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B500B5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8CF652A" w14:textId="77777777" w:rsidR="001977F3" w:rsidRDefault="001977F3" w:rsidP="00E57498">
            <w:pPr>
              <w:pStyle w:val="TAC"/>
              <w:rPr>
                <w:b/>
                <w:noProof/>
                <w:sz w:val="22"/>
              </w:rPr>
            </w:pPr>
          </w:p>
        </w:tc>
      </w:tr>
      <w:tr w:rsidR="001977F3" w14:paraId="0AF64EB2"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C68C910" w14:textId="77777777" w:rsidR="001977F3" w:rsidRDefault="001977F3" w:rsidP="00E57498">
            <w:pPr>
              <w:pStyle w:val="TAC"/>
              <w:rPr>
                <w:rFonts w:ascii="Calibri" w:hAnsi="Calibri"/>
                <w:b/>
                <w:noProof/>
                <w:sz w:val="22"/>
              </w:rPr>
            </w:pPr>
            <w:r>
              <w:t>R1-163820 / SOURCE 4</w:t>
            </w:r>
            <w:r>
              <w:br/>
              <w:t>DM-RS included in every TTI</w:t>
            </w:r>
          </w:p>
        </w:tc>
      </w:tr>
      <w:tr w:rsidR="001977F3" w14:paraId="4638A6A7"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35BB16" w14:textId="77777777" w:rsidR="001977F3" w:rsidRDefault="001977F3" w:rsidP="00E57498">
            <w:pPr>
              <w:pStyle w:val="TAC"/>
              <w:rPr>
                <w:rFonts w:ascii="Calibri" w:hAnsi="Calibri"/>
                <w:b/>
                <w:noProof/>
                <w:sz w:val="22"/>
              </w:rPr>
            </w:pPr>
            <w:r>
              <w:t>SNR at 10% BLER</w:t>
            </w:r>
            <w:r>
              <w:rPr>
                <w:color w:val="1F497D"/>
              </w:rPr>
              <w:br/>
            </w:r>
            <w: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570C36" w14:textId="77777777" w:rsidR="001977F3" w:rsidRDefault="001977F3" w:rsidP="00E57498">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47C6FED" w14:textId="77777777" w:rsidR="001977F3" w:rsidRDefault="001977F3" w:rsidP="00E57498">
            <w:pPr>
              <w:pStyle w:val="TAC"/>
              <w:rPr>
                <w:rFonts w:ascii="Calibri" w:hAnsi="Calibri"/>
                <w:b/>
                <w:noProof/>
                <w:sz w:val="22"/>
              </w:rPr>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DE97C3" w14:textId="77777777" w:rsidR="001977F3" w:rsidRDefault="001977F3" w:rsidP="00E57498">
            <w:pPr>
              <w:pStyle w:val="TAC"/>
              <w:rPr>
                <w:rFonts w:ascii="Calibri" w:hAnsi="Calibri"/>
                <w:b/>
                <w:noProof/>
                <w:sz w:val="22"/>
              </w:rPr>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70E450" w14:textId="77777777" w:rsidR="001977F3" w:rsidRDefault="001977F3" w:rsidP="00E57498">
            <w:pPr>
              <w:pStyle w:val="TAC"/>
              <w:rPr>
                <w:rFonts w:ascii="Calibri" w:hAnsi="Calibri"/>
                <w:b/>
                <w:noProof/>
                <w:sz w:val="22"/>
              </w:rPr>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F3AE0D" w14:textId="77777777" w:rsidR="001977F3" w:rsidRDefault="001977F3" w:rsidP="00E57498">
            <w:pPr>
              <w:pStyle w:val="TAC"/>
              <w:rPr>
                <w:rFonts w:ascii="Calibri" w:hAnsi="Calibri"/>
                <w:b/>
                <w:noProof/>
                <w:sz w:val="22"/>
              </w:rPr>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68EC29" w14:textId="77777777" w:rsidR="001977F3" w:rsidRDefault="001977F3" w:rsidP="00E57498">
            <w:pPr>
              <w:pStyle w:val="TAC"/>
              <w:rPr>
                <w:rFonts w:ascii="Calibri" w:hAnsi="Calibri"/>
                <w:b/>
                <w:noProof/>
                <w:sz w:val="22"/>
              </w:rPr>
            </w:pPr>
            <w:r>
              <w:t xml:space="preserve">TTI length=14 </w:t>
            </w:r>
          </w:p>
        </w:tc>
      </w:tr>
      <w:tr w:rsidR="001977F3" w14:paraId="0BAB1311"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5E32A2" w14:textId="77777777" w:rsidR="001977F3" w:rsidRDefault="001977F3" w:rsidP="00E57498">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6C91BC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C3BCAE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CE4EF4B"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5BCDA20" w14:textId="77777777" w:rsidR="001977F3" w:rsidRDefault="001977F3" w:rsidP="00E57498">
            <w:pPr>
              <w:pStyle w:val="TAC"/>
              <w:rPr>
                <w:rFonts w:ascii="Calibri" w:hAnsi="Calibri"/>
                <w:b/>
                <w:noProof/>
                <w:sz w:val="22"/>
              </w:rPr>
            </w:pPr>
            <w:r>
              <w:t>1.95 dB</w:t>
            </w:r>
          </w:p>
          <w:p w14:paraId="1908DB37" w14:textId="77777777" w:rsidR="001977F3" w:rsidRDefault="001977F3" w:rsidP="00E57498">
            <w:pPr>
              <w:pStyle w:val="TAC"/>
              <w:rPr>
                <w:rFonts w:ascii="Calibri" w:hAnsi="Calibri"/>
                <w:b/>
                <w:noProof/>
                <w:sz w:val="22"/>
              </w:rPr>
            </w:pPr>
            <w:r>
              <w:t>0.23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3CE7B71"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6242D8" w14:textId="77777777" w:rsidR="001977F3" w:rsidRDefault="001977F3" w:rsidP="00E57498">
            <w:pPr>
              <w:pStyle w:val="TAC"/>
              <w:rPr>
                <w:b/>
                <w:noProof/>
                <w:sz w:val="22"/>
              </w:rPr>
            </w:pPr>
          </w:p>
        </w:tc>
      </w:tr>
      <w:tr w:rsidR="001977F3" w14:paraId="164CBE6B"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07284D" w14:textId="77777777" w:rsidR="001977F3" w:rsidRDefault="001977F3" w:rsidP="00E57498">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A1E37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BA14A9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5B75953"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5EA902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2A9218E"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D7901F4" w14:textId="77777777" w:rsidR="001977F3" w:rsidRDefault="001977F3" w:rsidP="00E57498">
            <w:pPr>
              <w:pStyle w:val="TAC"/>
              <w:rPr>
                <w:b/>
                <w:noProof/>
                <w:sz w:val="22"/>
              </w:rPr>
            </w:pPr>
          </w:p>
        </w:tc>
      </w:tr>
      <w:tr w:rsidR="001977F3" w14:paraId="7B4DA281" w14:textId="77777777" w:rsidTr="0013522F">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31D202" w14:textId="77777777" w:rsidR="001977F3" w:rsidRDefault="001977F3" w:rsidP="00E57498">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5266F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454CE7"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0A409B8"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0159C7A"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820DCD9" w14:textId="77777777" w:rsidR="001977F3" w:rsidRDefault="001977F3" w:rsidP="00E5749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FC5334A" w14:textId="77777777" w:rsidR="001977F3" w:rsidRDefault="001977F3" w:rsidP="00E57498">
            <w:pPr>
              <w:pStyle w:val="TAC"/>
              <w:rPr>
                <w:b/>
                <w:noProof/>
                <w:sz w:val="22"/>
              </w:rPr>
            </w:pPr>
          </w:p>
        </w:tc>
      </w:tr>
      <w:tr w:rsidR="001977F3" w14:paraId="3E261183" w14:textId="77777777" w:rsidTr="0013522F">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6C601C2E" w14:textId="77777777" w:rsidR="001977F3" w:rsidRDefault="001977F3" w:rsidP="00E57498">
            <w:pPr>
              <w:pStyle w:val="TAC"/>
              <w:rPr>
                <w:rFonts w:ascii="Calibri" w:hAnsi="Calibri"/>
                <w:b/>
                <w:noProof/>
                <w:sz w:val="22"/>
              </w:rPr>
            </w:pPr>
            <w:r>
              <w:t>R1-163820 / SOURCE 4</w:t>
            </w:r>
            <w:r>
              <w:br/>
              <w:t>Two UEs share the same DM-RS</w:t>
            </w:r>
          </w:p>
        </w:tc>
      </w:tr>
    </w:tbl>
    <w:p w14:paraId="557AB1B8" w14:textId="77777777" w:rsidR="001977F3" w:rsidRDefault="001977F3" w:rsidP="001977F3"/>
    <w:p w14:paraId="5F00C598" w14:textId="77777777" w:rsidR="001977F3" w:rsidRDefault="001977F3" w:rsidP="00E57498">
      <w:pPr>
        <w:pStyle w:val="TH"/>
        <w:rPr>
          <w:lang w:eastAsia="ko-KR"/>
        </w:rPr>
      </w:pPr>
      <w:r>
        <w:rPr>
          <w:lang w:eastAsia="ko-KR"/>
        </w:rPr>
        <w:t>Table C3-11 ETU, 120 km/h</w:t>
      </w:r>
      <w:r w:rsidR="00065707">
        <w:rPr>
          <w:lang w:eastAsia="ko-KR"/>
        </w:rP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065707" w14:paraId="7A01E6B6"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3BA94BAF" w14:textId="77777777" w:rsidR="00065707" w:rsidRPr="00065707" w:rsidRDefault="00065707" w:rsidP="00065707">
            <w:pPr>
              <w:pStyle w:val="TAC"/>
              <w:rPr>
                <w:rFonts w:cs="Arial"/>
                <w:szCs w:val="18"/>
              </w:rPr>
            </w:pPr>
            <w:r w:rsidRPr="00065707">
              <w:rPr>
                <w:rFonts w:cs="Arial"/>
                <w:szCs w:val="18"/>
              </w:rPr>
              <w:t>SNR at 10% BLER</w:t>
            </w:r>
          </w:p>
          <w:p w14:paraId="68C94EE4" w14:textId="77777777" w:rsidR="00065707" w:rsidRPr="00065707" w:rsidRDefault="00065707" w:rsidP="00065707">
            <w:pPr>
              <w:pStyle w:val="TAC"/>
              <w:rPr>
                <w:rFonts w:cs="Arial"/>
                <w:szCs w:val="18"/>
              </w:rPr>
            </w:pPr>
            <w:r w:rsidRPr="00065707">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46443" w14:textId="77777777" w:rsidR="00065707" w:rsidRPr="00065707" w:rsidRDefault="00065707" w:rsidP="00065707">
            <w:pPr>
              <w:pStyle w:val="TAC"/>
              <w:rPr>
                <w:rFonts w:cs="Arial"/>
                <w:szCs w:val="18"/>
              </w:rPr>
            </w:pPr>
            <w:r w:rsidRPr="00065707">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E7133E" w14:textId="77777777" w:rsidR="00065707" w:rsidRPr="00065707" w:rsidRDefault="00065707" w:rsidP="00065707">
            <w:pPr>
              <w:pStyle w:val="TAC"/>
              <w:rPr>
                <w:rFonts w:cs="Arial"/>
                <w:szCs w:val="18"/>
              </w:rPr>
            </w:pPr>
            <w:r w:rsidRPr="00065707">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74D9EE23" w14:textId="77777777" w:rsidR="00065707" w:rsidRPr="00065707" w:rsidRDefault="00065707" w:rsidP="00065707">
            <w:pPr>
              <w:pStyle w:val="TAC"/>
              <w:rPr>
                <w:rFonts w:cs="Arial"/>
                <w:szCs w:val="18"/>
              </w:rPr>
            </w:pPr>
            <w:r w:rsidRPr="00065707">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1B2E4" w14:textId="77777777" w:rsidR="00065707" w:rsidRPr="00065707" w:rsidRDefault="00065707" w:rsidP="00065707">
            <w:pPr>
              <w:pStyle w:val="TAC"/>
              <w:rPr>
                <w:rFonts w:cs="Arial"/>
                <w:szCs w:val="18"/>
              </w:rPr>
            </w:pPr>
            <w:r w:rsidRPr="00065707">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8D089" w14:textId="77777777" w:rsidR="00065707" w:rsidRPr="00065707" w:rsidRDefault="00065707" w:rsidP="00065707">
            <w:pPr>
              <w:pStyle w:val="TAC"/>
              <w:rPr>
                <w:rFonts w:cs="Arial"/>
                <w:szCs w:val="18"/>
              </w:rPr>
            </w:pPr>
            <w:r w:rsidRPr="00065707">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4ED57" w14:textId="77777777" w:rsidR="00065707" w:rsidRPr="00065707" w:rsidRDefault="00065707" w:rsidP="00065707">
            <w:pPr>
              <w:pStyle w:val="TAC"/>
              <w:rPr>
                <w:rFonts w:cs="Arial"/>
                <w:szCs w:val="18"/>
              </w:rPr>
            </w:pPr>
            <w:r w:rsidRPr="00065707">
              <w:rPr>
                <w:rFonts w:cs="Arial"/>
                <w:szCs w:val="18"/>
              </w:rPr>
              <w:t>TTI length=14</w:t>
            </w:r>
          </w:p>
        </w:tc>
      </w:tr>
      <w:tr w:rsidR="00065707" w14:paraId="404320D8"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35FCD897" w14:textId="77777777" w:rsidR="00065707" w:rsidRPr="00065707" w:rsidRDefault="00065707" w:rsidP="00065707">
            <w:pPr>
              <w:pStyle w:val="TAC"/>
              <w:rPr>
                <w:rFonts w:cs="Arial"/>
                <w:szCs w:val="18"/>
              </w:rPr>
            </w:pPr>
            <w:r w:rsidRPr="00065707">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DF817"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72F35F0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0.64 dB</w:t>
            </w:r>
            <w:r w:rsidR="00065707">
              <w:rPr>
                <w:rFonts w:ascii="Arial" w:hAnsi="Arial" w:cs="Arial"/>
                <w:sz w:val="18"/>
                <w:szCs w:val="18"/>
              </w:rPr>
              <w:br/>
            </w:r>
            <w:r w:rsidRPr="00772087">
              <w:rPr>
                <w:rFonts w:ascii="Arial" w:hAnsi="Arial" w:cs="Arial"/>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7D914CC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0.52 dB</w:t>
            </w:r>
            <w:r w:rsidR="00065707">
              <w:rPr>
                <w:rFonts w:ascii="Arial" w:hAnsi="Arial" w:cs="Arial"/>
                <w:sz w:val="18"/>
                <w:szCs w:val="18"/>
              </w:rPr>
              <w:br/>
            </w:r>
            <w:r w:rsidRPr="00772087">
              <w:rPr>
                <w:rFonts w:ascii="Arial" w:hAnsi="Arial" w:cs="Arial"/>
                <w:sz w:val="18"/>
                <w:szCs w:val="18"/>
              </w:rPr>
              <w:t>3.36 Mbps</w:t>
            </w:r>
          </w:p>
        </w:tc>
        <w:tc>
          <w:tcPr>
            <w:tcW w:w="0" w:type="auto"/>
            <w:tcBorders>
              <w:top w:val="outset" w:sz="6" w:space="0" w:color="auto"/>
              <w:left w:val="outset" w:sz="6" w:space="0" w:color="auto"/>
              <w:bottom w:val="outset" w:sz="6" w:space="0" w:color="auto"/>
              <w:right w:val="outset" w:sz="6" w:space="0" w:color="auto"/>
            </w:tcBorders>
          </w:tcPr>
          <w:p w14:paraId="4A3A97C0"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44DC8288"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0.66 dB</w:t>
            </w:r>
            <w:r w:rsidR="00065707">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5A8876D1"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0.20 dB</w:t>
            </w:r>
            <w:r w:rsidR="00065707">
              <w:rPr>
                <w:rFonts w:ascii="Arial" w:hAnsi="Arial" w:cs="Arial"/>
                <w:sz w:val="18"/>
                <w:szCs w:val="18"/>
              </w:rPr>
              <w:br/>
            </w:r>
            <w:r w:rsidRPr="00772087">
              <w:rPr>
                <w:rFonts w:ascii="Arial" w:hAnsi="Arial" w:cs="Arial"/>
                <w:sz w:val="18"/>
                <w:szCs w:val="18"/>
              </w:rPr>
              <w:t>4.32 Mbps</w:t>
            </w:r>
          </w:p>
        </w:tc>
      </w:tr>
      <w:tr w:rsidR="00065707" w14:paraId="5959C26C"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6A4FCE0A" w14:textId="77777777" w:rsidR="00065707" w:rsidRPr="00065707" w:rsidRDefault="00065707" w:rsidP="00065707">
            <w:pPr>
              <w:pStyle w:val="TAC"/>
              <w:rPr>
                <w:rFonts w:cs="Arial"/>
                <w:szCs w:val="18"/>
              </w:rPr>
            </w:pPr>
            <w:r w:rsidRPr="00065707">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05217"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B7A0AE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12.83 dB</w:t>
            </w:r>
            <w:r w:rsidR="00065707">
              <w:rPr>
                <w:rFonts w:ascii="Arial" w:hAnsi="Arial" w:cs="Arial"/>
                <w:sz w:val="18"/>
                <w:szCs w:val="18"/>
              </w:rPr>
              <w:br/>
            </w:r>
            <w:r w:rsidRPr="00772087">
              <w:rPr>
                <w:rFonts w:ascii="Arial" w:hAnsi="Arial" w:cs="Arial"/>
                <w:sz w:val="18"/>
                <w:szCs w:val="18"/>
              </w:rPr>
              <w:t>11.3 Mbps</w:t>
            </w:r>
          </w:p>
        </w:tc>
        <w:tc>
          <w:tcPr>
            <w:tcW w:w="0" w:type="auto"/>
            <w:tcBorders>
              <w:top w:val="outset" w:sz="6" w:space="0" w:color="auto"/>
              <w:left w:val="outset" w:sz="6" w:space="0" w:color="auto"/>
              <w:bottom w:val="outset" w:sz="6" w:space="0" w:color="auto"/>
              <w:right w:val="outset" w:sz="6" w:space="0" w:color="auto"/>
            </w:tcBorders>
          </w:tcPr>
          <w:p w14:paraId="0400415E"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12.80 dB</w:t>
            </w:r>
            <w:r w:rsidR="00065707">
              <w:rPr>
                <w:rFonts w:ascii="Arial" w:hAnsi="Arial" w:cs="Arial"/>
                <w:sz w:val="18"/>
                <w:szCs w:val="18"/>
              </w:rPr>
              <w:br/>
            </w:r>
            <w:r w:rsidRPr="00772087">
              <w:rPr>
                <w:rFonts w:ascii="Arial" w:hAnsi="Arial" w:cs="Arial"/>
                <w:sz w:val="18"/>
                <w:szCs w:val="18"/>
              </w:rPr>
              <w:t>15.1 Mbps</w:t>
            </w:r>
          </w:p>
        </w:tc>
        <w:tc>
          <w:tcPr>
            <w:tcW w:w="0" w:type="auto"/>
            <w:tcBorders>
              <w:top w:val="outset" w:sz="6" w:space="0" w:color="auto"/>
              <w:left w:val="outset" w:sz="6" w:space="0" w:color="auto"/>
              <w:bottom w:val="outset" w:sz="6" w:space="0" w:color="auto"/>
              <w:right w:val="outset" w:sz="6" w:space="0" w:color="auto"/>
            </w:tcBorders>
          </w:tcPr>
          <w:p w14:paraId="18D86EA5"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42196BF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15.41 dB</w:t>
            </w:r>
            <w:r w:rsidR="00065707">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644F82CC"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15.98 dB</w:t>
            </w:r>
            <w:r w:rsidR="00065707">
              <w:rPr>
                <w:rFonts w:ascii="Arial" w:hAnsi="Arial" w:cs="Arial"/>
                <w:sz w:val="18"/>
                <w:szCs w:val="18"/>
              </w:rPr>
              <w:br/>
            </w:r>
            <w:r w:rsidRPr="00772087">
              <w:rPr>
                <w:rFonts w:ascii="Arial" w:hAnsi="Arial" w:cs="Arial"/>
                <w:sz w:val="18"/>
                <w:szCs w:val="18"/>
              </w:rPr>
              <w:t>19.4 Mbps</w:t>
            </w:r>
          </w:p>
        </w:tc>
      </w:tr>
      <w:tr w:rsidR="00065707" w14:paraId="685E1934"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63847BCE" w14:textId="77777777" w:rsidR="00065707" w:rsidRPr="00065707" w:rsidRDefault="00065707" w:rsidP="00065707">
            <w:pPr>
              <w:pStyle w:val="TAC"/>
              <w:rPr>
                <w:rFonts w:cs="Arial"/>
                <w:szCs w:val="18"/>
              </w:rPr>
            </w:pPr>
            <w:r w:rsidRPr="00065707">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E6E1E"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F235E6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21.85 dB</w:t>
            </w:r>
            <w:r w:rsidR="00065707">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7AE93F4D"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21.88 dB</w:t>
            </w:r>
            <w:r w:rsidR="00065707">
              <w:rPr>
                <w:rFonts w:ascii="Arial" w:hAnsi="Arial" w:cs="Arial"/>
                <w:sz w:val="18"/>
                <w:szCs w:val="18"/>
              </w:rPr>
              <w:br/>
            </w:r>
            <w:r w:rsidRPr="00772087">
              <w:rPr>
                <w:rFonts w:ascii="Arial" w:hAnsi="Arial" w:cs="Arial"/>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612E5B6A"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65707">
              <w:rPr>
                <w:rFonts w:ascii="Arial" w:hAnsi="Arial" w:cs="Arial"/>
                <w:sz w:val="18"/>
                <w:szCs w:val="18"/>
              </w:rPr>
              <w:br/>
            </w:r>
            <w:r w:rsidRPr="00772087">
              <w:rPr>
                <w:rFonts w:ascii="Arial" w:hAnsi="Arial" w:cs="Arial"/>
                <w:sz w:val="18"/>
                <w:szCs w:val="18"/>
              </w:rPr>
              <w:t>0 Mbps</w:t>
            </w:r>
          </w:p>
        </w:tc>
        <w:tc>
          <w:tcPr>
            <w:tcW w:w="0" w:type="auto"/>
            <w:tcBorders>
              <w:top w:val="outset" w:sz="6" w:space="0" w:color="auto"/>
              <w:left w:val="outset" w:sz="6" w:space="0" w:color="auto"/>
              <w:bottom w:val="outset" w:sz="6" w:space="0" w:color="auto"/>
              <w:right w:val="outset" w:sz="6" w:space="0" w:color="auto"/>
            </w:tcBorders>
          </w:tcPr>
          <w:p w14:paraId="4A75E7D2"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65707">
              <w:rPr>
                <w:rFonts w:ascii="Arial" w:hAnsi="Arial" w:cs="Arial"/>
                <w:sz w:val="18"/>
                <w:szCs w:val="18"/>
              </w:rPr>
              <w:br/>
            </w:r>
            <w:r w:rsidRPr="00772087">
              <w:rPr>
                <w:rFonts w:ascii="Arial" w:hAnsi="Arial" w:cs="Arial"/>
                <w:sz w:val="18"/>
                <w:szCs w:val="18"/>
              </w:rPr>
              <w:t>0 Mbps</w:t>
            </w:r>
          </w:p>
        </w:tc>
        <w:tc>
          <w:tcPr>
            <w:tcW w:w="0" w:type="auto"/>
            <w:tcBorders>
              <w:top w:val="outset" w:sz="6" w:space="0" w:color="auto"/>
              <w:left w:val="outset" w:sz="6" w:space="0" w:color="auto"/>
              <w:bottom w:val="outset" w:sz="6" w:space="0" w:color="auto"/>
              <w:right w:val="outset" w:sz="6" w:space="0" w:color="auto"/>
            </w:tcBorders>
            <w:vAlign w:val="center"/>
          </w:tcPr>
          <w:p w14:paraId="284B35DD"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65707">
              <w:rPr>
                <w:rFonts w:ascii="Arial" w:hAnsi="Arial" w:cs="Arial"/>
                <w:sz w:val="18"/>
                <w:szCs w:val="18"/>
              </w:rPr>
              <w:br/>
            </w:r>
            <w:r w:rsidRPr="00772087">
              <w:rPr>
                <w:rFonts w:ascii="Arial" w:hAnsi="Arial" w:cs="Arial"/>
                <w:sz w:val="18"/>
                <w:szCs w:val="18"/>
              </w:rPr>
              <w:t>0 Mbps</w:t>
            </w:r>
          </w:p>
        </w:tc>
      </w:tr>
      <w:tr w:rsidR="00065707" w14:paraId="1507E2ED" w14:textId="77777777" w:rsidTr="000A2FFF">
        <w:tc>
          <w:tcPr>
            <w:tcW w:w="0" w:type="auto"/>
            <w:gridSpan w:val="7"/>
            <w:tcBorders>
              <w:top w:val="outset" w:sz="6" w:space="0" w:color="auto"/>
              <w:left w:val="outset" w:sz="6" w:space="0" w:color="auto"/>
              <w:bottom w:val="outset" w:sz="6" w:space="0" w:color="auto"/>
              <w:right w:val="outset" w:sz="6" w:space="0" w:color="auto"/>
            </w:tcBorders>
          </w:tcPr>
          <w:p w14:paraId="7CF9C963" w14:textId="77777777" w:rsidR="00065707" w:rsidRPr="00065707" w:rsidRDefault="00065707" w:rsidP="00065707">
            <w:pPr>
              <w:pStyle w:val="TAC"/>
              <w:rPr>
                <w:rFonts w:cs="Arial"/>
                <w:szCs w:val="18"/>
              </w:rPr>
            </w:pPr>
            <w:r w:rsidRPr="00065707">
              <w:rPr>
                <w:rFonts w:cs="Arial"/>
                <w:szCs w:val="18"/>
              </w:rPr>
              <w:t xml:space="preserve">R1-164115 / </w:t>
            </w:r>
            <w:r w:rsidR="00E32A2A">
              <w:rPr>
                <w:rFonts w:cs="Arial"/>
                <w:szCs w:val="18"/>
              </w:rPr>
              <w:t>Source 14</w:t>
            </w:r>
            <w:r w:rsidRPr="00065707">
              <w:rPr>
                <w:rFonts w:cs="Arial"/>
                <w:szCs w:val="18"/>
              </w:rPr>
              <w:br/>
              <w:t>DM-RS included in every TTI</w:t>
            </w:r>
          </w:p>
          <w:p w14:paraId="15AFD194" w14:textId="77777777" w:rsidR="00065707" w:rsidRPr="00065707" w:rsidRDefault="00065707" w:rsidP="00065707">
            <w:pPr>
              <w:pStyle w:val="TAC"/>
              <w:rPr>
                <w:rFonts w:cs="Arial"/>
                <w:szCs w:val="18"/>
              </w:rPr>
            </w:pPr>
            <w:r w:rsidRPr="00065707">
              <w:rPr>
                <w:rFonts w:cs="Arial"/>
                <w:szCs w:val="18"/>
              </w:rPr>
              <w:t>Full symbols</w:t>
            </w:r>
          </w:p>
        </w:tc>
      </w:tr>
      <w:tr w:rsidR="00065707" w14:paraId="17854C3E"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6A994E80" w14:textId="77777777" w:rsidR="00065707" w:rsidRPr="00065707" w:rsidRDefault="00065707" w:rsidP="00065707">
            <w:pPr>
              <w:pStyle w:val="TAC"/>
              <w:rPr>
                <w:rFonts w:cs="Arial"/>
                <w:szCs w:val="18"/>
              </w:rPr>
            </w:pPr>
            <w:r w:rsidRPr="00065707">
              <w:rPr>
                <w:rFonts w:cs="Arial"/>
                <w:szCs w:val="18"/>
              </w:rPr>
              <w:t>SNR at 10% BLER</w:t>
            </w:r>
          </w:p>
          <w:p w14:paraId="16656B61" w14:textId="77777777" w:rsidR="00065707" w:rsidRPr="00065707" w:rsidRDefault="00065707" w:rsidP="00065707">
            <w:pPr>
              <w:pStyle w:val="TAC"/>
              <w:rPr>
                <w:rFonts w:cs="Arial"/>
                <w:szCs w:val="18"/>
              </w:rPr>
            </w:pPr>
            <w:r w:rsidRPr="00065707">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52AC6" w14:textId="77777777" w:rsidR="00065707" w:rsidRPr="00065707" w:rsidRDefault="00065707" w:rsidP="00065707">
            <w:pPr>
              <w:pStyle w:val="TAC"/>
              <w:rPr>
                <w:rFonts w:cs="Arial"/>
                <w:szCs w:val="18"/>
              </w:rPr>
            </w:pPr>
            <w:r w:rsidRPr="00065707">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6D328" w14:textId="77777777" w:rsidR="00065707" w:rsidRPr="00065707" w:rsidRDefault="00065707" w:rsidP="00065707">
            <w:pPr>
              <w:pStyle w:val="TAC"/>
              <w:rPr>
                <w:rFonts w:cs="Arial"/>
                <w:szCs w:val="18"/>
              </w:rPr>
            </w:pPr>
            <w:r w:rsidRPr="00065707">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0B6F8E96" w14:textId="77777777" w:rsidR="00065707" w:rsidRPr="00065707" w:rsidRDefault="00065707" w:rsidP="00065707">
            <w:pPr>
              <w:pStyle w:val="TAC"/>
              <w:rPr>
                <w:rFonts w:cs="Arial"/>
                <w:szCs w:val="18"/>
              </w:rPr>
            </w:pPr>
            <w:r w:rsidRPr="00065707">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DB6EE" w14:textId="77777777" w:rsidR="00065707" w:rsidRPr="00065707" w:rsidRDefault="00065707" w:rsidP="00065707">
            <w:pPr>
              <w:pStyle w:val="TAC"/>
              <w:rPr>
                <w:rFonts w:cs="Arial"/>
                <w:szCs w:val="18"/>
              </w:rPr>
            </w:pPr>
            <w:r w:rsidRPr="00065707">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FA944" w14:textId="77777777" w:rsidR="00065707" w:rsidRPr="00065707" w:rsidRDefault="00065707" w:rsidP="00065707">
            <w:pPr>
              <w:pStyle w:val="TAC"/>
              <w:rPr>
                <w:rFonts w:cs="Arial"/>
                <w:szCs w:val="18"/>
              </w:rPr>
            </w:pPr>
            <w:r w:rsidRPr="00065707">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D899E" w14:textId="77777777" w:rsidR="00065707" w:rsidRPr="00065707" w:rsidRDefault="00065707" w:rsidP="00065707">
            <w:pPr>
              <w:pStyle w:val="TAC"/>
              <w:rPr>
                <w:rFonts w:cs="Arial"/>
                <w:szCs w:val="18"/>
              </w:rPr>
            </w:pPr>
            <w:r w:rsidRPr="00065707">
              <w:rPr>
                <w:rFonts w:cs="Arial"/>
                <w:szCs w:val="18"/>
              </w:rPr>
              <w:t>TTI length=14</w:t>
            </w:r>
          </w:p>
        </w:tc>
      </w:tr>
      <w:tr w:rsidR="00065707" w14:paraId="5DCE71B2"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6FCA91D4" w14:textId="77777777" w:rsidR="00065707" w:rsidRPr="00065707" w:rsidRDefault="00065707" w:rsidP="00065707">
            <w:pPr>
              <w:pStyle w:val="TAC"/>
              <w:rPr>
                <w:rFonts w:cs="Arial"/>
                <w:szCs w:val="18"/>
              </w:rPr>
            </w:pPr>
            <w:r w:rsidRPr="00065707">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971C5"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19E60DE"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2.10 dB</w:t>
            </w:r>
            <w:r w:rsidR="00065707">
              <w:rPr>
                <w:rFonts w:ascii="Arial" w:hAnsi="Arial" w:cs="Arial"/>
                <w:sz w:val="18"/>
                <w:szCs w:val="18"/>
              </w:rPr>
              <w:br/>
            </w:r>
            <w:r w:rsidRPr="00772087">
              <w:rPr>
                <w:rFonts w:ascii="Arial" w:hAnsi="Arial" w:cs="Arial"/>
                <w:sz w:val="18"/>
                <w:szCs w:val="18"/>
              </w:rPr>
              <w:t>3.78 Mbps</w:t>
            </w:r>
          </w:p>
        </w:tc>
        <w:tc>
          <w:tcPr>
            <w:tcW w:w="0" w:type="auto"/>
            <w:tcBorders>
              <w:top w:val="outset" w:sz="6" w:space="0" w:color="auto"/>
              <w:left w:val="outset" w:sz="6" w:space="0" w:color="auto"/>
              <w:bottom w:val="outset" w:sz="6" w:space="0" w:color="auto"/>
              <w:right w:val="outset" w:sz="6" w:space="0" w:color="auto"/>
            </w:tcBorders>
          </w:tcPr>
          <w:p w14:paraId="53F6F75E"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2.07 dB</w:t>
            </w:r>
            <w:r w:rsidR="00065707">
              <w:rPr>
                <w:rFonts w:ascii="Arial" w:hAnsi="Arial" w:cs="Arial"/>
                <w:sz w:val="18"/>
                <w:szCs w:val="18"/>
              </w:rPr>
              <w:br/>
            </w:r>
            <w:r w:rsidRPr="00772087">
              <w:rPr>
                <w:rFonts w:ascii="Arial" w:hAnsi="Arial" w:cs="Arial"/>
                <w:sz w:val="18"/>
                <w:szCs w:val="18"/>
              </w:rPr>
              <w:t>4.20 Mbps</w:t>
            </w:r>
          </w:p>
        </w:tc>
        <w:tc>
          <w:tcPr>
            <w:tcW w:w="0" w:type="auto"/>
            <w:tcBorders>
              <w:top w:val="outset" w:sz="6" w:space="0" w:color="auto"/>
              <w:left w:val="outset" w:sz="6" w:space="0" w:color="auto"/>
              <w:bottom w:val="outset" w:sz="6" w:space="0" w:color="auto"/>
              <w:right w:val="outset" w:sz="6" w:space="0" w:color="auto"/>
            </w:tcBorders>
          </w:tcPr>
          <w:p w14:paraId="447CBF5E"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00C65A69"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1.32 dB</w:t>
            </w:r>
            <w:r w:rsidR="00065707">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548718C7" w14:textId="77777777" w:rsidR="00FC0044" w:rsidRPr="00772087" w:rsidRDefault="00FC0044" w:rsidP="00772087">
            <w:pPr>
              <w:jc w:val="center"/>
              <w:rPr>
                <w:rFonts w:ascii="Arial" w:hAnsi="Arial" w:cs="Arial"/>
                <w:sz w:val="18"/>
                <w:szCs w:val="18"/>
              </w:rPr>
            </w:pPr>
          </w:p>
        </w:tc>
      </w:tr>
      <w:tr w:rsidR="00065707" w14:paraId="1533409A"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53EC9214" w14:textId="77777777" w:rsidR="00065707" w:rsidRPr="00065707" w:rsidRDefault="00065707" w:rsidP="00065707">
            <w:pPr>
              <w:pStyle w:val="TAC"/>
              <w:rPr>
                <w:rFonts w:cs="Arial"/>
                <w:szCs w:val="18"/>
              </w:rPr>
            </w:pPr>
            <w:r w:rsidRPr="00065707">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CEFFE"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467FBE3C"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13.82 dB</w:t>
            </w:r>
            <w:r w:rsidR="00065707">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2DB1F145"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13.80 dB</w:t>
            </w:r>
            <w:r w:rsidR="00065707">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1E81A601"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14.76 dB</w:t>
            </w:r>
            <w:r w:rsidR="00065707">
              <w:rPr>
                <w:rFonts w:ascii="Arial" w:hAnsi="Arial" w:cs="Arial"/>
                <w:sz w:val="18"/>
                <w:szCs w:val="18"/>
              </w:rPr>
              <w:br/>
            </w:r>
            <w:r w:rsidRPr="00772087">
              <w:rPr>
                <w:rFonts w:ascii="Arial" w:hAnsi="Arial" w:cs="Arial"/>
                <w:sz w:val="18"/>
                <w:szCs w:val="18"/>
              </w:rPr>
              <w:t>19.8 Mbps</w:t>
            </w:r>
          </w:p>
        </w:tc>
        <w:tc>
          <w:tcPr>
            <w:tcW w:w="0" w:type="auto"/>
            <w:tcBorders>
              <w:top w:val="outset" w:sz="6" w:space="0" w:color="auto"/>
              <w:left w:val="outset" w:sz="6" w:space="0" w:color="auto"/>
              <w:bottom w:val="outset" w:sz="6" w:space="0" w:color="auto"/>
              <w:right w:val="outset" w:sz="6" w:space="0" w:color="auto"/>
            </w:tcBorders>
          </w:tcPr>
          <w:p w14:paraId="6ECA4835"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16.36 dB</w:t>
            </w:r>
            <w:r w:rsidR="00065707">
              <w:rPr>
                <w:rFonts w:ascii="Arial" w:hAnsi="Arial" w:cs="Arial"/>
                <w:sz w:val="18"/>
                <w:szCs w:val="18"/>
              </w:rPr>
              <w:br/>
            </w:r>
            <w:r w:rsidRPr="00772087">
              <w:rPr>
                <w:rFonts w:ascii="Arial" w:hAnsi="Arial" w:cs="Arial"/>
                <w:sz w:val="18"/>
                <w:szCs w:val="18"/>
              </w:rPr>
              <w:t>21.1 Mbps</w:t>
            </w:r>
          </w:p>
        </w:tc>
        <w:tc>
          <w:tcPr>
            <w:tcW w:w="0" w:type="auto"/>
            <w:tcBorders>
              <w:top w:val="outset" w:sz="6" w:space="0" w:color="auto"/>
              <w:left w:val="outset" w:sz="6" w:space="0" w:color="auto"/>
              <w:bottom w:val="outset" w:sz="6" w:space="0" w:color="auto"/>
              <w:right w:val="outset" w:sz="6" w:space="0" w:color="auto"/>
            </w:tcBorders>
            <w:vAlign w:val="center"/>
          </w:tcPr>
          <w:p w14:paraId="6140FCE8" w14:textId="77777777" w:rsidR="00FC0044" w:rsidRPr="00772087" w:rsidRDefault="00FC0044" w:rsidP="00772087">
            <w:pPr>
              <w:jc w:val="center"/>
              <w:rPr>
                <w:rFonts w:ascii="Arial" w:hAnsi="Arial" w:cs="Arial"/>
                <w:sz w:val="18"/>
                <w:szCs w:val="18"/>
              </w:rPr>
            </w:pPr>
          </w:p>
        </w:tc>
      </w:tr>
      <w:tr w:rsidR="00065707" w14:paraId="6166B544"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6A421222" w14:textId="77777777" w:rsidR="00065707" w:rsidRPr="00065707" w:rsidRDefault="00065707" w:rsidP="00065707">
            <w:pPr>
              <w:pStyle w:val="TAC"/>
              <w:rPr>
                <w:rFonts w:cs="Arial"/>
                <w:szCs w:val="18"/>
              </w:rPr>
            </w:pPr>
            <w:r w:rsidRPr="00065707">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E996B"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42104309"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22.12 dB</w:t>
            </w:r>
            <w:r w:rsidR="00065707">
              <w:rPr>
                <w:rFonts w:ascii="Arial" w:hAnsi="Arial" w:cs="Arial"/>
                <w:sz w:val="18"/>
                <w:szCs w:val="18"/>
              </w:rPr>
              <w:br/>
            </w:r>
            <w:r w:rsidRPr="00772087">
              <w:rPr>
                <w:rFonts w:ascii="Arial" w:hAnsi="Arial" w:cs="Arial"/>
                <w:sz w:val="18"/>
                <w:szCs w:val="18"/>
              </w:rPr>
              <w:t>28.3 Mbps</w:t>
            </w:r>
          </w:p>
        </w:tc>
        <w:tc>
          <w:tcPr>
            <w:tcW w:w="0" w:type="auto"/>
            <w:tcBorders>
              <w:top w:val="outset" w:sz="6" w:space="0" w:color="auto"/>
              <w:left w:val="outset" w:sz="6" w:space="0" w:color="auto"/>
              <w:bottom w:val="outset" w:sz="6" w:space="0" w:color="auto"/>
              <w:right w:val="outset" w:sz="6" w:space="0" w:color="auto"/>
            </w:tcBorders>
          </w:tcPr>
          <w:p w14:paraId="04E88DB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22.80 dB</w:t>
            </w:r>
            <w:r w:rsidR="00065707">
              <w:rPr>
                <w:rFonts w:ascii="Arial" w:hAnsi="Arial" w:cs="Arial"/>
                <w:sz w:val="18"/>
                <w:szCs w:val="18"/>
              </w:rPr>
              <w:br/>
            </w:r>
            <w:r w:rsidRPr="00772087">
              <w:rPr>
                <w:rFonts w:ascii="Arial" w:hAnsi="Arial" w:cs="Arial"/>
                <w:sz w:val="18"/>
                <w:szCs w:val="18"/>
              </w:rPr>
              <w:t>31.5 Mbps</w:t>
            </w:r>
          </w:p>
        </w:tc>
        <w:tc>
          <w:tcPr>
            <w:tcW w:w="0" w:type="auto"/>
            <w:tcBorders>
              <w:top w:val="outset" w:sz="6" w:space="0" w:color="auto"/>
              <w:left w:val="outset" w:sz="6" w:space="0" w:color="auto"/>
              <w:bottom w:val="outset" w:sz="6" w:space="0" w:color="auto"/>
              <w:right w:val="outset" w:sz="6" w:space="0" w:color="auto"/>
            </w:tcBorders>
          </w:tcPr>
          <w:p w14:paraId="68911FA2"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65707">
              <w:rPr>
                <w:rFonts w:ascii="Arial" w:hAnsi="Arial" w:cs="Arial"/>
                <w:sz w:val="18"/>
                <w:szCs w:val="18"/>
              </w:rPr>
              <w:br/>
            </w:r>
            <w:r w:rsidRPr="00772087">
              <w:rPr>
                <w:rFonts w:ascii="Arial" w:hAnsi="Arial" w:cs="Arial"/>
                <w:sz w:val="18"/>
                <w:szCs w:val="18"/>
              </w:rPr>
              <w:t>0 Mbps</w:t>
            </w:r>
          </w:p>
        </w:tc>
        <w:tc>
          <w:tcPr>
            <w:tcW w:w="0" w:type="auto"/>
            <w:tcBorders>
              <w:top w:val="outset" w:sz="6" w:space="0" w:color="auto"/>
              <w:left w:val="outset" w:sz="6" w:space="0" w:color="auto"/>
              <w:bottom w:val="outset" w:sz="6" w:space="0" w:color="auto"/>
              <w:right w:val="outset" w:sz="6" w:space="0" w:color="auto"/>
            </w:tcBorders>
          </w:tcPr>
          <w:p w14:paraId="2277839D"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5E00D7E1" w14:textId="77777777" w:rsidR="00FC0044" w:rsidRPr="00772087" w:rsidRDefault="00FC0044" w:rsidP="00772087">
            <w:pPr>
              <w:jc w:val="center"/>
              <w:rPr>
                <w:rFonts w:ascii="Arial" w:hAnsi="Arial" w:cs="Arial"/>
                <w:sz w:val="18"/>
                <w:szCs w:val="18"/>
              </w:rPr>
            </w:pPr>
          </w:p>
        </w:tc>
      </w:tr>
      <w:tr w:rsidR="00065707" w14:paraId="31F85655" w14:textId="77777777" w:rsidTr="000A2FFF">
        <w:tc>
          <w:tcPr>
            <w:tcW w:w="0" w:type="auto"/>
            <w:gridSpan w:val="7"/>
            <w:tcBorders>
              <w:top w:val="outset" w:sz="6" w:space="0" w:color="auto"/>
              <w:left w:val="outset" w:sz="6" w:space="0" w:color="auto"/>
              <w:bottom w:val="outset" w:sz="6" w:space="0" w:color="auto"/>
              <w:right w:val="outset" w:sz="6" w:space="0" w:color="auto"/>
            </w:tcBorders>
          </w:tcPr>
          <w:p w14:paraId="3C44EC70" w14:textId="77777777" w:rsidR="00065707" w:rsidRPr="00065707" w:rsidRDefault="00065707" w:rsidP="00065707">
            <w:pPr>
              <w:pStyle w:val="TAC"/>
              <w:rPr>
                <w:rFonts w:cs="Arial"/>
                <w:szCs w:val="18"/>
              </w:rPr>
            </w:pPr>
            <w:r w:rsidRPr="00065707">
              <w:rPr>
                <w:rFonts w:cs="Arial"/>
                <w:szCs w:val="18"/>
              </w:rPr>
              <w:t xml:space="preserve">R1-164115 / </w:t>
            </w:r>
            <w:r w:rsidR="00E32A2A">
              <w:rPr>
                <w:rFonts w:cs="Arial"/>
                <w:szCs w:val="18"/>
              </w:rPr>
              <w:t>Source 14</w:t>
            </w:r>
            <w:r w:rsidRPr="00065707">
              <w:rPr>
                <w:rFonts w:cs="Arial"/>
                <w:szCs w:val="18"/>
              </w:rPr>
              <w:br/>
              <w:t>DM-RS included in every TTI</w:t>
            </w:r>
          </w:p>
          <w:p w14:paraId="3B2F4C65" w14:textId="77777777" w:rsidR="00065707" w:rsidRPr="00065707" w:rsidRDefault="00065707" w:rsidP="00065707">
            <w:pPr>
              <w:pStyle w:val="TAC"/>
              <w:rPr>
                <w:rFonts w:cs="Arial"/>
                <w:szCs w:val="18"/>
              </w:rPr>
            </w:pPr>
            <w:r w:rsidRPr="00065707">
              <w:rPr>
                <w:rFonts w:cs="Arial"/>
                <w:szCs w:val="18"/>
              </w:rPr>
              <w:t>Hybrid symbols</w:t>
            </w:r>
          </w:p>
          <w:p w14:paraId="20929204" w14:textId="77777777" w:rsidR="00065707" w:rsidRPr="00065707" w:rsidRDefault="00065707" w:rsidP="00065707">
            <w:pPr>
              <w:pStyle w:val="TAC"/>
              <w:rPr>
                <w:rFonts w:cs="Arial"/>
                <w:szCs w:val="18"/>
              </w:rPr>
            </w:pPr>
            <w:r w:rsidRPr="00065707">
              <w:rPr>
                <w:rFonts w:cs="Arial"/>
                <w:szCs w:val="18"/>
              </w:rPr>
              <w:t>TTI length=2,3,4,7: one hybrid symbol</w:t>
            </w:r>
          </w:p>
        </w:tc>
      </w:tr>
      <w:tr w:rsidR="00065707" w14:paraId="55D9B315"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1F14BB2B" w14:textId="77777777" w:rsidR="00065707" w:rsidRPr="00065707" w:rsidRDefault="00065707" w:rsidP="00065707">
            <w:pPr>
              <w:pStyle w:val="TAC"/>
              <w:rPr>
                <w:rFonts w:cs="Arial"/>
                <w:szCs w:val="18"/>
              </w:rPr>
            </w:pPr>
            <w:r w:rsidRPr="00065707">
              <w:rPr>
                <w:rFonts w:cs="Arial"/>
                <w:szCs w:val="18"/>
              </w:rPr>
              <w:t>SNR at 10% BLER</w:t>
            </w:r>
          </w:p>
          <w:p w14:paraId="795D349D" w14:textId="77777777" w:rsidR="00065707" w:rsidRPr="00065707" w:rsidRDefault="00065707" w:rsidP="00065707">
            <w:pPr>
              <w:pStyle w:val="TAC"/>
              <w:rPr>
                <w:rFonts w:cs="Arial"/>
                <w:szCs w:val="18"/>
              </w:rPr>
            </w:pPr>
            <w:r w:rsidRPr="00065707">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85CA1" w14:textId="77777777" w:rsidR="00065707" w:rsidRPr="00065707" w:rsidRDefault="00065707" w:rsidP="00065707">
            <w:pPr>
              <w:pStyle w:val="TAC"/>
              <w:rPr>
                <w:rFonts w:cs="Arial"/>
                <w:szCs w:val="18"/>
              </w:rPr>
            </w:pPr>
            <w:r w:rsidRPr="00065707">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64E0D" w14:textId="77777777" w:rsidR="00065707" w:rsidRPr="00065707" w:rsidRDefault="00065707" w:rsidP="00065707">
            <w:pPr>
              <w:pStyle w:val="TAC"/>
              <w:rPr>
                <w:rFonts w:cs="Arial"/>
                <w:szCs w:val="18"/>
              </w:rPr>
            </w:pPr>
            <w:r w:rsidRPr="00065707">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40AD2017" w14:textId="77777777" w:rsidR="00065707" w:rsidRPr="00065707" w:rsidRDefault="00065707" w:rsidP="00065707">
            <w:pPr>
              <w:pStyle w:val="TAC"/>
              <w:rPr>
                <w:rFonts w:cs="Arial"/>
                <w:szCs w:val="18"/>
              </w:rPr>
            </w:pPr>
            <w:r w:rsidRPr="00065707">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4E440" w14:textId="77777777" w:rsidR="00065707" w:rsidRPr="00065707" w:rsidRDefault="00065707" w:rsidP="00065707">
            <w:pPr>
              <w:pStyle w:val="TAC"/>
              <w:rPr>
                <w:rFonts w:cs="Arial"/>
                <w:szCs w:val="18"/>
              </w:rPr>
            </w:pPr>
            <w:r w:rsidRPr="00065707">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5598B" w14:textId="77777777" w:rsidR="00065707" w:rsidRPr="00065707" w:rsidRDefault="00065707" w:rsidP="00065707">
            <w:pPr>
              <w:pStyle w:val="TAC"/>
              <w:rPr>
                <w:rFonts w:cs="Arial"/>
                <w:szCs w:val="18"/>
              </w:rPr>
            </w:pPr>
            <w:r w:rsidRPr="00065707">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911B9" w14:textId="77777777" w:rsidR="00065707" w:rsidRPr="00065707" w:rsidRDefault="00065707" w:rsidP="00065707">
            <w:pPr>
              <w:pStyle w:val="TAC"/>
              <w:rPr>
                <w:rFonts w:cs="Arial"/>
                <w:szCs w:val="18"/>
              </w:rPr>
            </w:pPr>
            <w:r w:rsidRPr="00065707">
              <w:rPr>
                <w:rFonts w:cs="Arial"/>
                <w:szCs w:val="18"/>
              </w:rPr>
              <w:t>TTI length=14</w:t>
            </w:r>
          </w:p>
        </w:tc>
      </w:tr>
      <w:tr w:rsidR="00065707" w14:paraId="1AA8BA35"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1BB81468" w14:textId="77777777" w:rsidR="00065707" w:rsidRPr="00065707" w:rsidRDefault="00065707" w:rsidP="00065707">
            <w:pPr>
              <w:pStyle w:val="TAC"/>
              <w:rPr>
                <w:rFonts w:cs="Arial"/>
                <w:szCs w:val="18"/>
              </w:rPr>
            </w:pPr>
            <w:r w:rsidRPr="00065707">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3A335"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40C928C2"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002D61BD"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80B392B"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119D1897"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52C52548" w14:textId="77777777" w:rsidR="00FC0044" w:rsidRPr="00772087" w:rsidRDefault="00FC0044" w:rsidP="00772087">
            <w:pPr>
              <w:jc w:val="center"/>
              <w:rPr>
                <w:rFonts w:ascii="Arial" w:hAnsi="Arial" w:cs="Arial"/>
                <w:sz w:val="18"/>
                <w:szCs w:val="18"/>
              </w:rPr>
            </w:pPr>
          </w:p>
          <w:p w14:paraId="70341F7C" w14:textId="77777777" w:rsidR="00FC0044" w:rsidRPr="00772087" w:rsidRDefault="00FC0044" w:rsidP="00772087">
            <w:pPr>
              <w:jc w:val="center"/>
              <w:rPr>
                <w:rFonts w:ascii="Arial" w:hAnsi="Arial" w:cs="Arial"/>
                <w:sz w:val="18"/>
                <w:szCs w:val="18"/>
              </w:rPr>
            </w:pPr>
          </w:p>
        </w:tc>
      </w:tr>
      <w:tr w:rsidR="00065707" w14:paraId="0391E956"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55FC34EE" w14:textId="77777777" w:rsidR="00065707" w:rsidRPr="00065707" w:rsidRDefault="00065707" w:rsidP="00065707">
            <w:pPr>
              <w:pStyle w:val="TAC"/>
              <w:rPr>
                <w:rFonts w:cs="Arial"/>
                <w:szCs w:val="18"/>
              </w:rPr>
            </w:pPr>
            <w:r w:rsidRPr="00065707">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778B6"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332EA753"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1FD5E063" w14:textId="77777777" w:rsidR="00FC0044" w:rsidRPr="00772087" w:rsidRDefault="00FC0044" w:rsidP="00772087">
            <w:pPr>
              <w:jc w:val="center"/>
              <w:rPr>
                <w:rFonts w:ascii="Arial" w:hAnsi="Arial" w:cs="Arial"/>
                <w:b/>
                <w:noProof/>
                <w:sz w:val="18"/>
                <w:szCs w:val="18"/>
              </w:rPr>
            </w:pPr>
          </w:p>
        </w:tc>
        <w:tc>
          <w:tcPr>
            <w:tcW w:w="0" w:type="auto"/>
            <w:tcBorders>
              <w:top w:val="outset" w:sz="6" w:space="0" w:color="auto"/>
              <w:left w:val="outset" w:sz="6" w:space="0" w:color="auto"/>
              <w:bottom w:val="outset" w:sz="6" w:space="0" w:color="auto"/>
              <w:right w:val="outset" w:sz="6" w:space="0" w:color="auto"/>
            </w:tcBorders>
          </w:tcPr>
          <w:p w14:paraId="6B0E0982"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148FAE60"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13.24 dB</w:t>
            </w:r>
            <w:r w:rsidR="00065707">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67214CF3" w14:textId="77777777" w:rsidR="00FC0044" w:rsidRPr="00772087" w:rsidRDefault="00FC0044" w:rsidP="00772087">
            <w:pPr>
              <w:jc w:val="center"/>
              <w:rPr>
                <w:rFonts w:ascii="Arial" w:hAnsi="Arial" w:cs="Arial"/>
                <w:sz w:val="18"/>
                <w:szCs w:val="18"/>
              </w:rPr>
            </w:pPr>
          </w:p>
        </w:tc>
      </w:tr>
      <w:tr w:rsidR="00065707" w14:paraId="29CFD1CD" w14:textId="77777777" w:rsidTr="000A2FFF">
        <w:tc>
          <w:tcPr>
            <w:tcW w:w="0" w:type="auto"/>
            <w:tcBorders>
              <w:top w:val="outset" w:sz="6" w:space="0" w:color="auto"/>
              <w:left w:val="outset" w:sz="6" w:space="0" w:color="auto"/>
              <w:bottom w:val="outset" w:sz="6" w:space="0" w:color="auto"/>
              <w:right w:val="outset" w:sz="6" w:space="0" w:color="auto"/>
            </w:tcBorders>
            <w:vAlign w:val="center"/>
            <w:hideMark/>
          </w:tcPr>
          <w:p w14:paraId="0FB140AB" w14:textId="77777777" w:rsidR="00065707" w:rsidRPr="00065707" w:rsidRDefault="00065707" w:rsidP="00065707">
            <w:pPr>
              <w:pStyle w:val="TAC"/>
              <w:rPr>
                <w:rFonts w:cs="Arial"/>
                <w:szCs w:val="18"/>
              </w:rPr>
            </w:pPr>
            <w:r w:rsidRPr="00065707">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A8AFC" w14:textId="77777777" w:rsidR="00065707" w:rsidRPr="00772087" w:rsidRDefault="00065707" w:rsidP="00065707">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15829521"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4D9FD393"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07849E4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lang w:val="en-US"/>
              </w:rPr>
              <w:t>19.75 dB</w:t>
            </w:r>
            <w:r w:rsidR="00065707">
              <w:rPr>
                <w:rFonts w:ascii="Arial" w:hAnsi="Arial" w:cs="Arial"/>
                <w:sz w:val="18"/>
                <w:szCs w:val="18"/>
                <w:lang w:val="en-US"/>
              </w:rPr>
              <w:br/>
            </w:r>
            <w:r w:rsidRPr="00772087">
              <w:rPr>
                <w:rFonts w:ascii="Arial" w:hAnsi="Arial" w:cs="Arial"/>
                <w:sz w:val="18"/>
                <w:szCs w:val="18"/>
                <w:lang w:val="en-US"/>
              </w:rPr>
              <w:t>26.6 Mbps</w:t>
            </w:r>
          </w:p>
        </w:tc>
        <w:tc>
          <w:tcPr>
            <w:tcW w:w="0" w:type="auto"/>
            <w:tcBorders>
              <w:top w:val="outset" w:sz="6" w:space="0" w:color="auto"/>
              <w:left w:val="outset" w:sz="6" w:space="0" w:color="auto"/>
              <w:bottom w:val="outset" w:sz="6" w:space="0" w:color="auto"/>
              <w:right w:val="outset" w:sz="6" w:space="0" w:color="auto"/>
            </w:tcBorders>
          </w:tcPr>
          <w:p w14:paraId="05B89E2D"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20.71 dB</w:t>
            </w:r>
            <w:r w:rsidR="00065707">
              <w:rPr>
                <w:rFonts w:ascii="Arial" w:hAnsi="Arial" w:cs="Arial"/>
                <w:sz w:val="18"/>
                <w:szCs w:val="18"/>
              </w:rPr>
              <w:br/>
            </w:r>
            <w:r w:rsidRPr="00772087">
              <w:rPr>
                <w:rFonts w:ascii="Arial" w:hAnsi="Arial" w:cs="Arial"/>
                <w:sz w:val="18"/>
                <w:szCs w:val="18"/>
              </w:rPr>
              <w:t>32.4 Mbps</w:t>
            </w:r>
          </w:p>
        </w:tc>
        <w:tc>
          <w:tcPr>
            <w:tcW w:w="0" w:type="auto"/>
            <w:tcBorders>
              <w:top w:val="outset" w:sz="6" w:space="0" w:color="auto"/>
              <w:left w:val="outset" w:sz="6" w:space="0" w:color="auto"/>
              <w:bottom w:val="outset" w:sz="6" w:space="0" w:color="auto"/>
              <w:right w:val="outset" w:sz="6" w:space="0" w:color="auto"/>
            </w:tcBorders>
            <w:vAlign w:val="center"/>
          </w:tcPr>
          <w:p w14:paraId="1698E769" w14:textId="77777777" w:rsidR="00FC0044" w:rsidRPr="00772087" w:rsidRDefault="00FC0044" w:rsidP="00772087">
            <w:pPr>
              <w:jc w:val="center"/>
              <w:rPr>
                <w:rFonts w:ascii="Arial" w:hAnsi="Arial" w:cs="Arial"/>
                <w:sz w:val="18"/>
                <w:szCs w:val="18"/>
              </w:rPr>
            </w:pPr>
          </w:p>
          <w:p w14:paraId="02F2706E" w14:textId="77777777" w:rsidR="00FC0044" w:rsidRPr="00772087" w:rsidRDefault="00FC0044" w:rsidP="00772087">
            <w:pPr>
              <w:jc w:val="center"/>
              <w:rPr>
                <w:rFonts w:ascii="Arial" w:hAnsi="Arial" w:cs="Arial"/>
                <w:sz w:val="18"/>
                <w:szCs w:val="18"/>
              </w:rPr>
            </w:pPr>
          </w:p>
        </w:tc>
      </w:tr>
      <w:tr w:rsidR="00065707" w14:paraId="1407A86A" w14:textId="77777777" w:rsidTr="000A2FFF">
        <w:tc>
          <w:tcPr>
            <w:tcW w:w="0" w:type="auto"/>
            <w:gridSpan w:val="7"/>
            <w:tcBorders>
              <w:top w:val="outset" w:sz="6" w:space="0" w:color="auto"/>
              <w:left w:val="outset" w:sz="6" w:space="0" w:color="auto"/>
              <w:bottom w:val="outset" w:sz="6" w:space="0" w:color="auto"/>
              <w:right w:val="outset" w:sz="6" w:space="0" w:color="auto"/>
            </w:tcBorders>
          </w:tcPr>
          <w:p w14:paraId="24B074E7" w14:textId="77777777" w:rsidR="00065707" w:rsidRPr="00065707" w:rsidRDefault="00065707" w:rsidP="00065707">
            <w:pPr>
              <w:pStyle w:val="TAC"/>
              <w:rPr>
                <w:rFonts w:cs="Arial"/>
                <w:szCs w:val="18"/>
              </w:rPr>
            </w:pPr>
            <w:r w:rsidRPr="00065707">
              <w:rPr>
                <w:rFonts w:cs="Arial"/>
                <w:szCs w:val="18"/>
              </w:rPr>
              <w:t xml:space="preserve">R1-164115 / </w:t>
            </w:r>
            <w:r w:rsidR="00E32A2A">
              <w:rPr>
                <w:rFonts w:cs="Arial"/>
                <w:szCs w:val="18"/>
              </w:rPr>
              <w:t>Source 14</w:t>
            </w:r>
            <w:r w:rsidRPr="00065707">
              <w:rPr>
                <w:rFonts w:cs="Arial"/>
                <w:szCs w:val="18"/>
              </w:rPr>
              <w:br/>
              <w:t>DM-RS included in every TTI</w:t>
            </w:r>
          </w:p>
          <w:p w14:paraId="20817AB7" w14:textId="77777777" w:rsidR="00065707" w:rsidRPr="00065707" w:rsidRDefault="00065707" w:rsidP="00065707">
            <w:pPr>
              <w:pStyle w:val="TAC"/>
              <w:rPr>
                <w:rFonts w:cs="Arial"/>
                <w:szCs w:val="18"/>
              </w:rPr>
            </w:pPr>
            <w:r w:rsidRPr="00065707">
              <w:rPr>
                <w:rFonts w:cs="Arial"/>
                <w:szCs w:val="18"/>
              </w:rPr>
              <w:t>Hybrid symbols</w:t>
            </w:r>
          </w:p>
          <w:p w14:paraId="224D8C2F" w14:textId="77777777" w:rsidR="00065707" w:rsidRPr="00065707" w:rsidRDefault="00065707" w:rsidP="00065707">
            <w:pPr>
              <w:pStyle w:val="TAC"/>
              <w:rPr>
                <w:rFonts w:cs="Arial"/>
                <w:szCs w:val="18"/>
              </w:rPr>
            </w:pPr>
            <w:r w:rsidRPr="00065707">
              <w:rPr>
                <w:rFonts w:cs="Arial"/>
                <w:szCs w:val="18"/>
              </w:rPr>
              <w:t>TTI length=4,7: two hybrid symbols</w:t>
            </w:r>
          </w:p>
        </w:tc>
      </w:tr>
    </w:tbl>
    <w:p w14:paraId="04D4ACF9" w14:textId="77777777" w:rsidR="00065707" w:rsidRDefault="00065707" w:rsidP="00E57498">
      <w:pPr>
        <w:pStyle w:val="TH"/>
      </w:pPr>
    </w:p>
    <w:p w14:paraId="6DFC845A" w14:textId="77777777" w:rsidR="001977F3" w:rsidRDefault="001977F3" w:rsidP="00E57498">
      <w:pPr>
        <w:pStyle w:val="TH"/>
        <w:rPr>
          <w:lang w:eastAsia="ko-KR"/>
        </w:rPr>
      </w:pPr>
      <w:r>
        <w:rPr>
          <w:lang w:eastAsia="ko-KR"/>
        </w:rPr>
        <w:t>Table C3-12 EVA, 60 km/h</w:t>
      </w:r>
      <w:r w:rsidR="000A096D">
        <w:rPr>
          <w:lang w:eastAsia="ko-KR"/>
        </w:rPr>
        <w:t>,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173"/>
        <w:gridCol w:w="1046"/>
        <w:gridCol w:w="1146"/>
      </w:tblGrid>
      <w:tr w:rsidR="000C3D02" w:rsidRPr="000C3D02" w14:paraId="296077D5"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0B6E5DDF"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SNR at 10% BLER</w:t>
            </w:r>
            <w:r w:rsidR="000C3D02">
              <w:rPr>
                <w:b w:val="0"/>
                <w:sz w:val="18"/>
                <w:szCs w:val="18"/>
              </w:rPr>
              <w:br/>
            </w:r>
            <w:r w:rsidRPr="00772087">
              <w:rPr>
                <w:b w:val="0"/>
                <w:sz w:val="18"/>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3DA27" w14:textId="77777777" w:rsidR="000C3D02" w:rsidRPr="00772087" w:rsidRDefault="00DA0BC2" w:rsidP="000C3D02">
            <w:pPr>
              <w:pStyle w:val="TH"/>
              <w:rPr>
                <w:b w:val="0"/>
                <w:sz w:val="18"/>
                <w:szCs w:val="18"/>
              </w:rPr>
            </w:pPr>
            <w:r w:rsidRPr="00772087">
              <w:rPr>
                <w:b w:val="0"/>
                <w:sz w:val="18"/>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A4CF1B" w14:textId="77777777" w:rsidR="000C3D02" w:rsidRPr="00772087" w:rsidRDefault="00DA0BC2" w:rsidP="000C3D02">
            <w:pPr>
              <w:pStyle w:val="TH"/>
              <w:rPr>
                <w:b w:val="0"/>
                <w:sz w:val="18"/>
                <w:szCs w:val="18"/>
              </w:rPr>
            </w:pPr>
            <w:r w:rsidRPr="00772087">
              <w:rPr>
                <w:b w:val="0"/>
                <w:sz w:val="18"/>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55A9F67B" w14:textId="77777777" w:rsidR="000C3D02" w:rsidRPr="00772087" w:rsidRDefault="00DA0BC2" w:rsidP="000C3D02">
            <w:pPr>
              <w:pStyle w:val="TH"/>
              <w:rPr>
                <w:b w:val="0"/>
                <w:sz w:val="18"/>
                <w:szCs w:val="18"/>
              </w:rPr>
            </w:pPr>
            <w:r w:rsidRPr="00772087">
              <w:rPr>
                <w:b w:val="0"/>
                <w:sz w:val="18"/>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1A4F2" w14:textId="77777777" w:rsidR="000C3D02" w:rsidRPr="00772087" w:rsidRDefault="00DA0BC2" w:rsidP="000C3D02">
            <w:pPr>
              <w:pStyle w:val="TH"/>
              <w:rPr>
                <w:b w:val="0"/>
                <w:sz w:val="18"/>
                <w:szCs w:val="18"/>
              </w:rPr>
            </w:pPr>
            <w:r w:rsidRPr="00772087">
              <w:rPr>
                <w:b w:val="0"/>
                <w:sz w:val="18"/>
                <w:szCs w:val="18"/>
              </w:rPr>
              <w:t>TTI length=4</w:t>
            </w:r>
            <w:r w:rsidRPr="00772087">
              <w:rPr>
                <w:b w:val="0"/>
                <w:sz w:val="18"/>
                <w:szCs w:val="18"/>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1D711" w14:textId="77777777" w:rsidR="000C3D02" w:rsidRPr="00772087" w:rsidRDefault="00DA0BC2" w:rsidP="000C3D02">
            <w:pPr>
              <w:pStyle w:val="TH"/>
              <w:rPr>
                <w:b w:val="0"/>
                <w:sz w:val="18"/>
                <w:szCs w:val="18"/>
              </w:rPr>
            </w:pPr>
            <w:r w:rsidRPr="00772087">
              <w:rPr>
                <w:b w:val="0"/>
                <w:sz w:val="18"/>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48A75" w14:textId="77777777" w:rsidR="000C3D02" w:rsidRPr="00772087" w:rsidRDefault="00DA0BC2" w:rsidP="000C3D02">
            <w:pPr>
              <w:pStyle w:val="TH"/>
              <w:rPr>
                <w:b w:val="0"/>
                <w:sz w:val="18"/>
                <w:szCs w:val="18"/>
              </w:rPr>
            </w:pPr>
            <w:r w:rsidRPr="00772087">
              <w:rPr>
                <w:b w:val="0"/>
                <w:sz w:val="18"/>
                <w:szCs w:val="18"/>
              </w:rPr>
              <w:t>TTI length=14</w:t>
            </w:r>
          </w:p>
        </w:tc>
      </w:tr>
      <w:tr w:rsidR="000C3D02" w:rsidRPr="000C3D02" w14:paraId="3A32DD58"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74E1EB3C" w14:textId="77777777" w:rsidR="000C3D02" w:rsidRPr="00772087" w:rsidRDefault="00DA0BC2" w:rsidP="000C3D02">
            <w:pPr>
              <w:pStyle w:val="TH"/>
              <w:rPr>
                <w:b w:val="0"/>
                <w:sz w:val="18"/>
                <w:szCs w:val="18"/>
              </w:rPr>
            </w:pPr>
            <w:r w:rsidRPr="00772087">
              <w:rPr>
                <w:b w:val="0"/>
                <w:sz w:val="18"/>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0A5A3B" w14:textId="77777777" w:rsidR="000C3D02" w:rsidRPr="00772087" w:rsidRDefault="000C3D02" w:rsidP="000C3D02">
            <w:pPr>
              <w:pStyle w:val="TH"/>
              <w:rPr>
                <w:b w:val="0"/>
                <w:sz w:val="18"/>
                <w:szCs w:val="18"/>
              </w:rPr>
            </w:pPr>
          </w:p>
        </w:tc>
        <w:tc>
          <w:tcPr>
            <w:tcW w:w="0" w:type="auto"/>
            <w:tcBorders>
              <w:top w:val="outset" w:sz="6" w:space="0" w:color="auto"/>
              <w:left w:val="outset" w:sz="6" w:space="0" w:color="auto"/>
              <w:bottom w:val="outset" w:sz="6" w:space="0" w:color="auto"/>
              <w:right w:val="outset" w:sz="6" w:space="0" w:color="auto"/>
            </w:tcBorders>
          </w:tcPr>
          <w:p w14:paraId="1A343F9C"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0.57 dB</w:t>
            </w:r>
            <w:r w:rsidR="000C3D02">
              <w:rPr>
                <w:b w:val="0"/>
                <w:sz w:val="18"/>
                <w:szCs w:val="18"/>
              </w:rPr>
              <w:br/>
            </w:r>
            <w:r w:rsidRPr="00772087">
              <w:rPr>
                <w:b w:val="0"/>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617903A9"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0.47 dB</w:t>
            </w:r>
            <w:r w:rsidR="000C3D02">
              <w:rPr>
                <w:b w:val="0"/>
                <w:sz w:val="18"/>
                <w:szCs w:val="18"/>
              </w:rPr>
              <w:br/>
            </w:r>
            <w:r w:rsidRPr="00772087">
              <w:rPr>
                <w:b w:val="0"/>
                <w:sz w:val="18"/>
                <w:szCs w:val="18"/>
              </w:rPr>
              <w:t>3.36 Mbps</w:t>
            </w:r>
          </w:p>
        </w:tc>
        <w:tc>
          <w:tcPr>
            <w:tcW w:w="0" w:type="auto"/>
            <w:tcBorders>
              <w:top w:val="outset" w:sz="6" w:space="0" w:color="auto"/>
              <w:left w:val="outset" w:sz="6" w:space="0" w:color="auto"/>
              <w:bottom w:val="outset" w:sz="6" w:space="0" w:color="auto"/>
              <w:right w:val="outset" w:sz="6" w:space="0" w:color="auto"/>
            </w:tcBorders>
          </w:tcPr>
          <w:p w14:paraId="7A8E48E0" w14:textId="77777777" w:rsidR="000C3D02" w:rsidRPr="00772087" w:rsidRDefault="000C3D02" w:rsidP="000C3D02">
            <w:pPr>
              <w:pStyle w:val="TH"/>
              <w:rPr>
                <w:b w:val="0"/>
                <w:sz w:val="18"/>
                <w:szCs w:val="18"/>
              </w:rPr>
            </w:pPr>
          </w:p>
        </w:tc>
        <w:tc>
          <w:tcPr>
            <w:tcW w:w="0" w:type="auto"/>
            <w:tcBorders>
              <w:top w:val="outset" w:sz="6" w:space="0" w:color="auto"/>
              <w:left w:val="outset" w:sz="6" w:space="0" w:color="auto"/>
              <w:bottom w:val="outset" w:sz="6" w:space="0" w:color="auto"/>
              <w:right w:val="outset" w:sz="6" w:space="0" w:color="auto"/>
            </w:tcBorders>
          </w:tcPr>
          <w:p w14:paraId="3F8EBB73"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0.51 dB</w:t>
            </w:r>
            <w:r w:rsidR="000C3D02">
              <w:rPr>
                <w:b w:val="0"/>
                <w:sz w:val="18"/>
                <w:szCs w:val="18"/>
              </w:rPr>
              <w:br/>
            </w:r>
            <w:r w:rsidRPr="00772087">
              <w:rPr>
                <w:b w:val="0"/>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61BA1134"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0.25 dB</w:t>
            </w:r>
            <w:r w:rsidR="000C3D02">
              <w:rPr>
                <w:b w:val="0"/>
                <w:sz w:val="18"/>
                <w:szCs w:val="18"/>
              </w:rPr>
              <w:br/>
            </w:r>
            <w:r w:rsidRPr="00772087">
              <w:rPr>
                <w:b w:val="0"/>
                <w:sz w:val="18"/>
                <w:szCs w:val="18"/>
              </w:rPr>
              <w:t>4.32 Mbps</w:t>
            </w:r>
          </w:p>
        </w:tc>
      </w:tr>
      <w:tr w:rsidR="000C3D02" w:rsidRPr="000C3D02" w14:paraId="3EDC4CEF"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4C62508F"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964C0" w14:textId="77777777" w:rsidR="000C3D02" w:rsidRPr="00772087" w:rsidRDefault="000C3D02" w:rsidP="000C3D02">
            <w:pPr>
              <w:pStyle w:val="TH"/>
              <w:rPr>
                <w:b w:val="0"/>
                <w:sz w:val="18"/>
                <w:szCs w:val="18"/>
              </w:rPr>
            </w:pPr>
          </w:p>
        </w:tc>
        <w:tc>
          <w:tcPr>
            <w:tcW w:w="0" w:type="auto"/>
            <w:tcBorders>
              <w:top w:val="outset" w:sz="6" w:space="0" w:color="auto"/>
              <w:left w:val="outset" w:sz="6" w:space="0" w:color="auto"/>
              <w:bottom w:val="outset" w:sz="6" w:space="0" w:color="auto"/>
              <w:right w:val="outset" w:sz="6" w:space="0" w:color="auto"/>
            </w:tcBorders>
          </w:tcPr>
          <w:p w14:paraId="4D5AFBAE" w14:textId="77777777" w:rsidR="000C3D02" w:rsidRPr="00772087" w:rsidRDefault="00DA0BC2" w:rsidP="000C3D02">
            <w:pPr>
              <w:pStyle w:val="TH"/>
              <w:tabs>
                <w:tab w:val="left" w:pos="794"/>
                <w:tab w:val="left" w:pos="1191"/>
                <w:tab w:val="left" w:pos="1588"/>
                <w:tab w:val="left" w:pos="1985"/>
              </w:tabs>
              <w:rPr>
                <w:b w:val="0"/>
                <w:sz w:val="18"/>
                <w:szCs w:val="18"/>
              </w:rPr>
            </w:pPr>
            <w:r w:rsidRPr="00772087">
              <w:rPr>
                <w:b w:val="0"/>
                <w:sz w:val="18"/>
                <w:szCs w:val="18"/>
              </w:rPr>
              <w:t>12.68 dB</w:t>
            </w:r>
            <w:r w:rsidR="000C3D02">
              <w:rPr>
                <w:b w:val="0"/>
                <w:sz w:val="18"/>
                <w:szCs w:val="18"/>
              </w:rPr>
              <w:br/>
            </w:r>
            <w:r w:rsidRPr="00772087">
              <w:rPr>
                <w:b w:val="0"/>
                <w:sz w:val="18"/>
                <w:szCs w:val="18"/>
              </w:rPr>
              <w:t>11.3 Mbps</w:t>
            </w:r>
          </w:p>
        </w:tc>
        <w:tc>
          <w:tcPr>
            <w:tcW w:w="0" w:type="auto"/>
            <w:tcBorders>
              <w:top w:val="outset" w:sz="6" w:space="0" w:color="auto"/>
              <w:left w:val="outset" w:sz="6" w:space="0" w:color="auto"/>
              <w:bottom w:val="outset" w:sz="6" w:space="0" w:color="auto"/>
              <w:right w:val="outset" w:sz="6" w:space="0" w:color="auto"/>
            </w:tcBorders>
          </w:tcPr>
          <w:p w14:paraId="36762BA3"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12.64 dB</w:t>
            </w:r>
            <w:r w:rsidR="000C3D02">
              <w:rPr>
                <w:b w:val="0"/>
                <w:sz w:val="18"/>
                <w:szCs w:val="18"/>
              </w:rPr>
              <w:br/>
            </w:r>
            <w:r w:rsidRPr="00772087">
              <w:rPr>
                <w:b w:val="0"/>
                <w:sz w:val="18"/>
                <w:szCs w:val="18"/>
              </w:rPr>
              <w:t>15.1 Mbps</w:t>
            </w:r>
          </w:p>
        </w:tc>
        <w:tc>
          <w:tcPr>
            <w:tcW w:w="0" w:type="auto"/>
            <w:tcBorders>
              <w:top w:val="outset" w:sz="6" w:space="0" w:color="auto"/>
              <w:left w:val="outset" w:sz="6" w:space="0" w:color="auto"/>
              <w:bottom w:val="outset" w:sz="6" w:space="0" w:color="auto"/>
              <w:right w:val="outset" w:sz="6" w:space="0" w:color="auto"/>
            </w:tcBorders>
          </w:tcPr>
          <w:p w14:paraId="6E74D57E"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13.14 dB</w:t>
            </w:r>
            <w:r w:rsidR="000C3D02">
              <w:rPr>
                <w:b w:val="0"/>
                <w:sz w:val="18"/>
                <w:szCs w:val="18"/>
              </w:rPr>
              <w:br/>
            </w:r>
            <w:r w:rsidRPr="00772087">
              <w:rPr>
                <w:b w:val="0"/>
                <w:sz w:val="18"/>
                <w:szCs w:val="18"/>
              </w:rPr>
              <w:t>19.4 Mbps</w:t>
            </w:r>
          </w:p>
        </w:tc>
        <w:tc>
          <w:tcPr>
            <w:tcW w:w="0" w:type="auto"/>
            <w:tcBorders>
              <w:top w:val="outset" w:sz="6" w:space="0" w:color="auto"/>
              <w:left w:val="outset" w:sz="6" w:space="0" w:color="auto"/>
              <w:bottom w:val="outset" w:sz="6" w:space="0" w:color="auto"/>
              <w:right w:val="outset" w:sz="6" w:space="0" w:color="auto"/>
            </w:tcBorders>
          </w:tcPr>
          <w:p w14:paraId="132F3558"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13.33 dB</w:t>
            </w:r>
            <w:r w:rsidR="000C3D02">
              <w:rPr>
                <w:b w:val="0"/>
                <w:sz w:val="18"/>
                <w:szCs w:val="18"/>
              </w:rPr>
              <w:br/>
            </w:r>
            <w:r w:rsidRPr="00772087">
              <w:rPr>
                <w:b w:val="0"/>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151E1A1B"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13.65 dB</w:t>
            </w:r>
            <w:r w:rsidR="000C3D02">
              <w:rPr>
                <w:b w:val="0"/>
                <w:sz w:val="18"/>
                <w:szCs w:val="18"/>
              </w:rPr>
              <w:br/>
            </w:r>
            <w:r w:rsidRPr="00772087">
              <w:rPr>
                <w:b w:val="0"/>
                <w:sz w:val="18"/>
                <w:szCs w:val="18"/>
              </w:rPr>
              <w:t>19.4 Mbps</w:t>
            </w:r>
          </w:p>
        </w:tc>
      </w:tr>
      <w:tr w:rsidR="000C3D02" w:rsidRPr="000C3D02" w14:paraId="576396BB"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24803F79"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FC5D8" w14:textId="77777777" w:rsidR="000C3D02" w:rsidRPr="00772087" w:rsidRDefault="000C3D02" w:rsidP="000C3D02">
            <w:pPr>
              <w:pStyle w:val="TH"/>
              <w:rPr>
                <w:b w:val="0"/>
                <w:sz w:val="18"/>
                <w:szCs w:val="18"/>
              </w:rPr>
            </w:pPr>
          </w:p>
        </w:tc>
        <w:tc>
          <w:tcPr>
            <w:tcW w:w="0" w:type="auto"/>
            <w:tcBorders>
              <w:top w:val="outset" w:sz="6" w:space="0" w:color="auto"/>
              <w:left w:val="outset" w:sz="6" w:space="0" w:color="auto"/>
              <w:bottom w:val="outset" w:sz="6" w:space="0" w:color="auto"/>
              <w:right w:val="outset" w:sz="6" w:space="0" w:color="auto"/>
            </w:tcBorders>
          </w:tcPr>
          <w:p w14:paraId="6325D4D8"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20.16 dB</w:t>
            </w:r>
            <w:r w:rsidR="000C3D02">
              <w:rPr>
                <w:b w:val="0"/>
                <w:sz w:val="18"/>
                <w:szCs w:val="18"/>
              </w:rPr>
              <w:br/>
            </w:r>
            <w:r w:rsidRPr="00772087">
              <w:rPr>
                <w:b w:val="0"/>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3D635975"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20.19 dB</w:t>
            </w:r>
            <w:r w:rsidR="000C3D02">
              <w:rPr>
                <w:b w:val="0"/>
                <w:sz w:val="18"/>
                <w:szCs w:val="18"/>
              </w:rPr>
              <w:br/>
            </w:r>
            <w:r w:rsidRPr="00772087">
              <w:rPr>
                <w:b w:val="0"/>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276BA211"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21.54 dB</w:t>
            </w:r>
            <w:r w:rsidR="000C3D02">
              <w:rPr>
                <w:b w:val="0"/>
                <w:sz w:val="18"/>
                <w:szCs w:val="18"/>
              </w:rPr>
              <w:br/>
            </w:r>
            <w:r w:rsidRPr="00772087">
              <w:rPr>
                <w:b w:val="0"/>
                <w:sz w:val="18"/>
                <w:szCs w:val="18"/>
              </w:rPr>
              <w:t>28.4 Mbps</w:t>
            </w:r>
          </w:p>
        </w:tc>
        <w:tc>
          <w:tcPr>
            <w:tcW w:w="0" w:type="auto"/>
            <w:tcBorders>
              <w:top w:val="outset" w:sz="6" w:space="0" w:color="auto"/>
              <w:left w:val="outset" w:sz="6" w:space="0" w:color="auto"/>
              <w:bottom w:val="outset" w:sz="6" w:space="0" w:color="auto"/>
              <w:right w:val="outset" w:sz="6" w:space="0" w:color="auto"/>
            </w:tcBorders>
          </w:tcPr>
          <w:p w14:paraId="6735215E"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28.18 dB</w:t>
            </w:r>
            <w:r w:rsidR="000C3D02">
              <w:rPr>
                <w:b w:val="0"/>
                <w:sz w:val="18"/>
                <w:szCs w:val="18"/>
              </w:rPr>
              <w:br/>
            </w:r>
            <w:r w:rsidRPr="00772087">
              <w:rPr>
                <w:b w:val="0"/>
                <w:sz w:val="18"/>
                <w:szCs w:val="18"/>
              </w:rPr>
              <w:t>32.4 Mbps</w:t>
            </w:r>
          </w:p>
        </w:tc>
        <w:tc>
          <w:tcPr>
            <w:tcW w:w="0" w:type="auto"/>
            <w:tcBorders>
              <w:top w:val="outset" w:sz="6" w:space="0" w:color="auto"/>
              <w:left w:val="outset" w:sz="6" w:space="0" w:color="auto"/>
              <w:bottom w:val="outset" w:sz="6" w:space="0" w:color="auto"/>
              <w:right w:val="outset" w:sz="6" w:space="0" w:color="auto"/>
            </w:tcBorders>
            <w:vAlign w:val="center"/>
          </w:tcPr>
          <w:p w14:paraId="7C4E0004"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31.96 dB</w:t>
            </w:r>
            <w:r w:rsidR="000C3D02">
              <w:rPr>
                <w:b w:val="0"/>
                <w:sz w:val="18"/>
                <w:szCs w:val="18"/>
              </w:rPr>
              <w:br/>
            </w:r>
            <w:r w:rsidRPr="00772087">
              <w:rPr>
                <w:b w:val="0"/>
                <w:sz w:val="18"/>
                <w:szCs w:val="18"/>
              </w:rPr>
              <w:t>32.4 Mbps</w:t>
            </w:r>
          </w:p>
        </w:tc>
      </w:tr>
      <w:tr w:rsidR="000C3D02" w:rsidRPr="000C3D02" w14:paraId="1B17180C" w14:textId="77777777" w:rsidTr="008B7528">
        <w:tc>
          <w:tcPr>
            <w:tcW w:w="0" w:type="auto"/>
            <w:gridSpan w:val="7"/>
            <w:tcBorders>
              <w:top w:val="outset" w:sz="6" w:space="0" w:color="auto"/>
              <w:left w:val="outset" w:sz="6" w:space="0" w:color="auto"/>
              <w:bottom w:val="outset" w:sz="6" w:space="0" w:color="auto"/>
              <w:right w:val="outset" w:sz="6" w:space="0" w:color="auto"/>
            </w:tcBorders>
          </w:tcPr>
          <w:p w14:paraId="229A78C0" w14:textId="77777777" w:rsidR="000C3D02" w:rsidRPr="00772087" w:rsidRDefault="00DA0BC2" w:rsidP="000C3D02">
            <w:pPr>
              <w:pStyle w:val="TH"/>
              <w:tabs>
                <w:tab w:val="left" w:pos="794"/>
                <w:tab w:val="left" w:pos="1191"/>
                <w:tab w:val="left" w:pos="1588"/>
                <w:tab w:val="left" w:pos="1985"/>
              </w:tabs>
              <w:ind w:left="1985" w:hanging="1985"/>
              <w:outlineLvl w:val="6"/>
              <w:rPr>
                <w:b w:val="0"/>
                <w:sz w:val="18"/>
                <w:szCs w:val="18"/>
              </w:rPr>
            </w:pPr>
            <w:r w:rsidRPr="00772087">
              <w:rPr>
                <w:b w:val="0"/>
                <w:sz w:val="18"/>
                <w:szCs w:val="18"/>
              </w:rPr>
              <w:t xml:space="preserve">R1-164115 / </w:t>
            </w:r>
            <w:r w:rsidR="00E32A2A">
              <w:rPr>
                <w:b w:val="0"/>
                <w:sz w:val="18"/>
                <w:szCs w:val="18"/>
              </w:rPr>
              <w:t>Source 14</w:t>
            </w:r>
            <w:r w:rsidRPr="00772087">
              <w:rPr>
                <w:b w:val="0"/>
                <w:sz w:val="18"/>
                <w:szCs w:val="18"/>
              </w:rPr>
              <w:br/>
              <w:t>DM-RS included in every TTI</w:t>
            </w:r>
            <w:r w:rsidR="000C3D02">
              <w:rPr>
                <w:b w:val="0"/>
                <w:sz w:val="18"/>
                <w:szCs w:val="18"/>
              </w:rPr>
              <w:br/>
            </w:r>
            <w:r w:rsidRPr="00772087">
              <w:rPr>
                <w:b w:val="0"/>
                <w:sz w:val="18"/>
                <w:szCs w:val="18"/>
              </w:rPr>
              <w:t>Full symbols</w:t>
            </w:r>
            <w:r w:rsidR="000C3D02">
              <w:rPr>
                <w:b w:val="0"/>
                <w:sz w:val="18"/>
                <w:szCs w:val="18"/>
              </w:rPr>
              <w:br/>
            </w:r>
            <w:r w:rsidRPr="00772087">
              <w:rPr>
                <w:b w:val="0"/>
                <w:sz w:val="18"/>
                <w:szCs w:val="18"/>
              </w:rPr>
              <w:t>(*) shared symbol 4(3) for 16QAM r3/4, no shared symbol for 64QAM r5/6</w:t>
            </w:r>
          </w:p>
        </w:tc>
      </w:tr>
      <w:tr w:rsidR="00173A89" w14:paraId="7A006BDD"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600243F9" w14:textId="77777777" w:rsidR="00173A89" w:rsidRPr="00173A89" w:rsidRDefault="00173A89" w:rsidP="008B7528">
            <w:pPr>
              <w:pStyle w:val="TAC"/>
              <w:rPr>
                <w:rFonts w:cs="Arial"/>
                <w:szCs w:val="18"/>
              </w:rPr>
            </w:pPr>
            <w:r w:rsidRPr="00173A89">
              <w:rPr>
                <w:rFonts w:cs="Arial"/>
                <w:szCs w:val="18"/>
              </w:rPr>
              <w:t>SNR at 10% BLER</w:t>
            </w:r>
          </w:p>
          <w:p w14:paraId="51F68976" w14:textId="77777777" w:rsidR="00173A89" w:rsidRPr="00173A89" w:rsidRDefault="00173A89" w:rsidP="008B7528">
            <w:pPr>
              <w:pStyle w:val="TAC"/>
              <w:rPr>
                <w:rFonts w:cs="Arial"/>
                <w:szCs w:val="18"/>
              </w:rPr>
            </w:pPr>
            <w:r w:rsidRPr="00173A89">
              <w:rPr>
                <w:rFonts w:cs="Arial"/>
                <w:szCs w:val="18"/>
              </w:rP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4642E" w14:textId="77777777" w:rsidR="00173A89" w:rsidRPr="00173A89" w:rsidRDefault="00173A89" w:rsidP="008B7528">
            <w:pPr>
              <w:pStyle w:val="TAC"/>
              <w:rPr>
                <w:rFonts w:cs="Arial"/>
                <w:szCs w:val="18"/>
              </w:rPr>
            </w:pPr>
            <w:r w:rsidRPr="00173A89">
              <w:rPr>
                <w:rFonts w:cs="Arial"/>
                <w:szCs w:val="18"/>
              </w:rP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443A2" w14:textId="77777777" w:rsidR="00173A89" w:rsidRPr="00173A89" w:rsidRDefault="00173A89" w:rsidP="008B7528">
            <w:pPr>
              <w:pStyle w:val="TAC"/>
              <w:rPr>
                <w:rFonts w:cs="Arial"/>
                <w:szCs w:val="18"/>
              </w:rPr>
            </w:pPr>
            <w:r w:rsidRPr="00173A89">
              <w:rPr>
                <w:rFonts w:cs="Arial"/>
                <w:szCs w:val="18"/>
              </w:rP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0E234857" w14:textId="77777777" w:rsidR="00173A89" w:rsidRPr="00173A89" w:rsidRDefault="00173A89" w:rsidP="008B7528">
            <w:pPr>
              <w:pStyle w:val="TAC"/>
              <w:rPr>
                <w:rFonts w:cs="Arial"/>
                <w:szCs w:val="18"/>
              </w:rPr>
            </w:pPr>
            <w:r w:rsidRPr="00173A89">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AE4B4" w14:textId="77777777" w:rsidR="00173A89" w:rsidRPr="00173A89" w:rsidRDefault="00173A89" w:rsidP="008B7528">
            <w:pPr>
              <w:pStyle w:val="TAC"/>
              <w:rPr>
                <w:rFonts w:cs="Arial"/>
                <w:szCs w:val="18"/>
              </w:rPr>
            </w:pPr>
            <w:r w:rsidRPr="00173A89">
              <w:rPr>
                <w:rFonts w:cs="Arial"/>
                <w:szCs w:val="18"/>
              </w:rP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4C8F3" w14:textId="77777777" w:rsidR="00173A89" w:rsidRPr="00173A89" w:rsidRDefault="00173A89" w:rsidP="008B7528">
            <w:pPr>
              <w:pStyle w:val="TAC"/>
              <w:rPr>
                <w:rFonts w:cs="Arial"/>
                <w:szCs w:val="18"/>
              </w:rPr>
            </w:pPr>
            <w:r w:rsidRPr="00173A89">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DD9FC" w14:textId="77777777" w:rsidR="00173A89" w:rsidRPr="00173A89" w:rsidRDefault="00173A89" w:rsidP="008B7528">
            <w:pPr>
              <w:pStyle w:val="TAC"/>
              <w:rPr>
                <w:rFonts w:cs="Arial"/>
                <w:szCs w:val="18"/>
              </w:rPr>
            </w:pPr>
            <w:r w:rsidRPr="00173A89">
              <w:rPr>
                <w:rFonts w:cs="Arial"/>
                <w:szCs w:val="18"/>
              </w:rPr>
              <w:t xml:space="preserve">TTI length=14 </w:t>
            </w:r>
          </w:p>
        </w:tc>
      </w:tr>
      <w:tr w:rsidR="00173A89" w14:paraId="462A2769"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7D36FCE2" w14:textId="77777777" w:rsidR="00173A89" w:rsidRPr="00173A89" w:rsidRDefault="00173A89" w:rsidP="008B7528">
            <w:pPr>
              <w:pStyle w:val="TAC"/>
              <w:rPr>
                <w:rFonts w:cs="Arial"/>
                <w:szCs w:val="18"/>
              </w:rPr>
            </w:pPr>
            <w:r w:rsidRPr="00173A89">
              <w:rPr>
                <w:rFonts w:cs="Arial"/>
                <w:szCs w:val="18"/>
              </w:rPr>
              <w:t xml:space="preserve">QPSK r1/3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07731" w14:textId="77777777" w:rsidR="00173A89" w:rsidRPr="00772087" w:rsidRDefault="00173A89" w:rsidP="008B7528">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5E396DD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1.39 dB</w:t>
            </w:r>
            <w:r w:rsidR="00173A89">
              <w:rPr>
                <w:rFonts w:ascii="Arial" w:hAnsi="Arial" w:cs="Arial"/>
                <w:sz w:val="18"/>
                <w:szCs w:val="18"/>
              </w:rPr>
              <w:br/>
            </w:r>
            <w:r w:rsidRPr="00772087">
              <w:rPr>
                <w:rFonts w:ascii="Arial" w:hAnsi="Arial" w:cs="Arial"/>
                <w:sz w:val="18"/>
                <w:szCs w:val="18"/>
              </w:rPr>
              <w:t>3.78 Mbps</w:t>
            </w:r>
          </w:p>
        </w:tc>
        <w:tc>
          <w:tcPr>
            <w:tcW w:w="0" w:type="auto"/>
            <w:tcBorders>
              <w:top w:val="outset" w:sz="6" w:space="0" w:color="auto"/>
              <w:left w:val="outset" w:sz="6" w:space="0" w:color="auto"/>
              <w:bottom w:val="outset" w:sz="6" w:space="0" w:color="auto"/>
              <w:right w:val="outset" w:sz="6" w:space="0" w:color="auto"/>
            </w:tcBorders>
          </w:tcPr>
          <w:p w14:paraId="5C379F2E"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1.32 dB</w:t>
            </w:r>
            <w:r w:rsidR="00173A89">
              <w:rPr>
                <w:rFonts w:ascii="Arial" w:hAnsi="Arial" w:cs="Arial"/>
                <w:sz w:val="18"/>
                <w:szCs w:val="18"/>
              </w:rPr>
              <w:br/>
            </w:r>
            <w:r w:rsidRPr="00772087">
              <w:rPr>
                <w:rFonts w:ascii="Arial" w:hAnsi="Arial" w:cs="Arial"/>
                <w:sz w:val="18"/>
                <w:szCs w:val="18"/>
              </w:rPr>
              <w:t>4.20 Mbps</w:t>
            </w:r>
          </w:p>
        </w:tc>
        <w:tc>
          <w:tcPr>
            <w:tcW w:w="0" w:type="auto"/>
            <w:tcBorders>
              <w:top w:val="outset" w:sz="6" w:space="0" w:color="auto"/>
              <w:left w:val="outset" w:sz="6" w:space="0" w:color="auto"/>
              <w:bottom w:val="outset" w:sz="6" w:space="0" w:color="auto"/>
              <w:right w:val="outset" w:sz="6" w:space="0" w:color="auto"/>
            </w:tcBorders>
          </w:tcPr>
          <w:p w14:paraId="5CE28BE3"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7A1D7E0B"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0.77 dB</w:t>
            </w:r>
            <w:r w:rsidR="00173A89">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5879727E" w14:textId="77777777" w:rsidR="00173A89" w:rsidRPr="00772087" w:rsidRDefault="00173A89" w:rsidP="008B7528">
            <w:pPr>
              <w:rPr>
                <w:rFonts w:ascii="Arial" w:hAnsi="Arial" w:cs="Arial"/>
                <w:sz w:val="18"/>
                <w:szCs w:val="18"/>
              </w:rPr>
            </w:pPr>
          </w:p>
        </w:tc>
      </w:tr>
      <w:tr w:rsidR="00173A89" w14:paraId="72179DA2"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5A36C69A" w14:textId="77777777" w:rsidR="00173A89" w:rsidRPr="00173A89" w:rsidRDefault="00173A89" w:rsidP="008B7528">
            <w:pPr>
              <w:pStyle w:val="TAC"/>
              <w:rPr>
                <w:rFonts w:cs="Arial"/>
                <w:szCs w:val="18"/>
              </w:rPr>
            </w:pPr>
            <w:r w:rsidRPr="00173A89">
              <w:rPr>
                <w:rFonts w:cs="Arial"/>
                <w:szCs w:val="18"/>
              </w:rPr>
              <w:t xml:space="preserve">16QAM r3/4 </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DEB86" w14:textId="77777777" w:rsidR="00173A89" w:rsidRPr="00772087" w:rsidRDefault="00173A89" w:rsidP="008B7528">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4DF12488"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13.11 dB</w:t>
            </w:r>
            <w:r w:rsidR="00173A89">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37135FBC"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13.10 dB</w:t>
            </w:r>
            <w:r w:rsidR="00173A89">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7D4C701B"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13.50 dB</w:t>
            </w:r>
            <w:r w:rsidR="00173A89">
              <w:rPr>
                <w:rFonts w:ascii="Arial" w:hAnsi="Arial" w:cs="Arial"/>
                <w:sz w:val="18"/>
                <w:szCs w:val="18"/>
              </w:rPr>
              <w:br/>
            </w:r>
            <w:r w:rsidRPr="00772087">
              <w:rPr>
                <w:rFonts w:ascii="Arial" w:hAnsi="Arial" w:cs="Arial"/>
                <w:sz w:val="18"/>
                <w:szCs w:val="18"/>
              </w:rPr>
              <w:t>19.8 Mbps</w:t>
            </w:r>
          </w:p>
        </w:tc>
        <w:tc>
          <w:tcPr>
            <w:tcW w:w="0" w:type="auto"/>
            <w:tcBorders>
              <w:top w:val="outset" w:sz="6" w:space="0" w:color="auto"/>
              <w:left w:val="outset" w:sz="6" w:space="0" w:color="auto"/>
              <w:bottom w:val="outset" w:sz="6" w:space="0" w:color="auto"/>
              <w:right w:val="outset" w:sz="6" w:space="0" w:color="auto"/>
            </w:tcBorders>
          </w:tcPr>
          <w:p w14:paraId="7875C09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13.83 dB</w:t>
            </w:r>
            <w:r w:rsidR="00173A89">
              <w:rPr>
                <w:rFonts w:ascii="Arial" w:hAnsi="Arial" w:cs="Arial"/>
                <w:sz w:val="18"/>
                <w:szCs w:val="18"/>
              </w:rPr>
              <w:br/>
            </w:r>
            <w:r w:rsidRPr="00772087">
              <w:rPr>
                <w:rFonts w:ascii="Arial" w:hAnsi="Arial" w:cs="Arial"/>
                <w:sz w:val="18"/>
                <w:szCs w:val="18"/>
              </w:rPr>
              <w:t>21.1 Mbps</w:t>
            </w:r>
          </w:p>
        </w:tc>
        <w:tc>
          <w:tcPr>
            <w:tcW w:w="0" w:type="auto"/>
            <w:tcBorders>
              <w:top w:val="outset" w:sz="6" w:space="0" w:color="auto"/>
              <w:left w:val="outset" w:sz="6" w:space="0" w:color="auto"/>
              <w:bottom w:val="outset" w:sz="6" w:space="0" w:color="auto"/>
              <w:right w:val="outset" w:sz="6" w:space="0" w:color="auto"/>
            </w:tcBorders>
            <w:vAlign w:val="center"/>
          </w:tcPr>
          <w:p w14:paraId="5869E8DF" w14:textId="77777777" w:rsidR="00173A89" w:rsidRPr="00772087" w:rsidRDefault="00173A89" w:rsidP="008B7528">
            <w:pPr>
              <w:rPr>
                <w:rFonts w:ascii="Arial" w:hAnsi="Arial" w:cs="Arial"/>
                <w:sz w:val="18"/>
                <w:szCs w:val="18"/>
              </w:rPr>
            </w:pPr>
          </w:p>
        </w:tc>
      </w:tr>
      <w:tr w:rsidR="00173A89" w14:paraId="32EEDC8D"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0F073BE7" w14:textId="77777777" w:rsidR="00173A89" w:rsidRPr="00173A89" w:rsidRDefault="00173A89" w:rsidP="008B7528">
            <w:pPr>
              <w:pStyle w:val="TAC"/>
              <w:rPr>
                <w:rFonts w:cs="Arial"/>
                <w:szCs w:val="18"/>
              </w:rPr>
            </w:pPr>
            <w:r w:rsidRPr="00173A89">
              <w:rPr>
                <w:rFonts w:cs="Arial"/>
                <w:szCs w:val="18"/>
              </w:rP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1BDB3" w14:textId="77777777" w:rsidR="00173A89" w:rsidRPr="00772087" w:rsidRDefault="00173A89" w:rsidP="008B7528">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9273905"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20.51 dB</w:t>
            </w:r>
            <w:r w:rsidR="00173A89">
              <w:rPr>
                <w:rFonts w:ascii="Arial" w:hAnsi="Arial" w:cs="Arial"/>
                <w:sz w:val="18"/>
                <w:szCs w:val="18"/>
              </w:rPr>
              <w:br/>
            </w:r>
            <w:r w:rsidRPr="00772087">
              <w:rPr>
                <w:rFonts w:ascii="Arial" w:hAnsi="Arial" w:cs="Arial"/>
                <w:sz w:val="18"/>
                <w:szCs w:val="18"/>
              </w:rPr>
              <w:t>28.3 Mbps</w:t>
            </w:r>
          </w:p>
        </w:tc>
        <w:tc>
          <w:tcPr>
            <w:tcW w:w="0" w:type="auto"/>
            <w:tcBorders>
              <w:top w:val="outset" w:sz="6" w:space="0" w:color="auto"/>
              <w:left w:val="outset" w:sz="6" w:space="0" w:color="auto"/>
              <w:bottom w:val="outset" w:sz="6" w:space="0" w:color="auto"/>
              <w:right w:val="outset" w:sz="6" w:space="0" w:color="auto"/>
            </w:tcBorders>
          </w:tcPr>
          <w:p w14:paraId="60C3491C"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20.75 dB</w:t>
            </w:r>
            <w:r w:rsidR="00173A89">
              <w:rPr>
                <w:rFonts w:ascii="Arial" w:hAnsi="Arial" w:cs="Arial"/>
                <w:sz w:val="18"/>
                <w:szCs w:val="18"/>
              </w:rPr>
              <w:br/>
            </w:r>
            <w:r w:rsidRPr="00772087">
              <w:rPr>
                <w:rFonts w:ascii="Arial" w:hAnsi="Arial" w:cs="Arial"/>
                <w:sz w:val="18"/>
                <w:szCs w:val="18"/>
              </w:rPr>
              <w:t>31.5 Mbps</w:t>
            </w:r>
          </w:p>
        </w:tc>
        <w:tc>
          <w:tcPr>
            <w:tcW w:w="0" w:type="auto"/>
            <w:tcBorders>
              <w:top w:val="outset" w:sz="6" w:space="0" w:color="auto"/>
              <w:left w:val="outset" w:sz="6" w:space="0" w:color="auto"/>
              <w:bottom w:val="outset" w:sz="6" w:space="0" w:color="auto"/>
              <w:right w:val="outset" w:sz="6" w:space="0" w:color="auto"/>
            </w:tcBorders>
          </w:tcPr>
          <w:p w14:paraId="3ED89E4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21.78 dB</w:t>
            </w:r>
            <w:r w:rsidR="00173A89">
              <w:rPr>
                <w:rFonts w:ascii="Arial" w:hAnsi="Arial" w:cs="Arial"/>
                <w:sz w:val="18"/>
                <w:szCs w:val="18"/>
              </w:rPr>
              <w:br/>
            </w:r>
            <w:r w:rsidRPr="00772087">
              <w:rPr>
                <w:rFonts w:ascii="Arial" w:hAnsi="Arial" w:cs="Arial"/>
                <w:sz w:val="18"/>
                <w:szCs w:val="18"/>
              </w:rPr>
              <w:t>33.1 Mbps</w:t>
            </w:r>
          </w:p>
        </w:tc>
        <w:tc>
          <w:tcPr>
            <w:tcW w:w="0" w:type="auto"/>
            <w:tcBorders>
              <w:top w:val="outset" w:sz="6" w:space="0" w:color="auto"/>
              <w:left w:val="outset" w:sz="6" w:space="0" w:color="auto"/>
              <w:bottom w:val="outset" w:sz="6" w:space="0" w:color="auto"/>
              <w:right w:val="outset" w:sz="6" w:space="0" w:color="auto"/>
            </w:tcBorders>
          </w:tcPr>
          <w:p w14:paraId="173CBAE0"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0FD9D5E1" w14:textId="77777777" w:rsidR="00173A89" w:rsidRPr="00772087" w:rsidRDefault="00173A89" w:rsidP="008B7528">
            <w:pPr>
              <w:rPr>
                <w:rFonts w:ascii="Arial" w:hAnsi="Arial" w:cs="Arial"/>
                <w:sz w:val="18"/>
                <w:szCs w:val="18"/>
              </w:rPr>
            </w:pPr>
          </w:p>
        </w:tc>
      </w:tr>
      <w:tr w:rsidR="00173A89" w14:paraId="38CA8F31" w14:textId="77777777" w:rsidTr="008B7528">
        <w:tc>
          <w:tcPr>
            <w:tcW w:w="0" w:type="auto"/>
            <w:gridSpan w:val="7"/>
            <w:tcBorders>
              <w:top w:val="outset" w:sz="6" w:space="0" w:color="auto"/>
              <w:left w:val="outset" w:sz="6" w:space="0" w:color="auto"/>
              <w:bottom w:val="outset" w:sz="6" w:space="0" w:color="auto"/>
              <w:right w:val="outset" w:sz="6" w:space="0" w:color="auto"/>
            </w:tcBorders>
          </w:tcPr>
          <w:p w14:paraId="108FCF76" w14:textId="77777777" w:rsidR="00173A89" w:rsidRPr="00173A89" w:rsidRDefault="00173A89" w:rsidP="008B7528">
            <w:pPr>
              <w:pStyle w:val="TAC"/>
              <w:rPr>
                <w:rFonts w:cs="Arial"/>
                <w:szCs w:val="18"/>
              </w:rPr>
            </w:pPr>
            <w:r w:rsidRPr="00173A89">
              <w:rPr>
                <w:rFonts w:cs="Arial"/>
                <w:szCs w:val="18"/>
              </w:rPr>
              <w:t xml:space="preserve">R1-164115 / </w:t>
            </w:r>
            <w:r w:rsidR="00E32A2A">
              <w:rPr>
                <w:rFonts w:cs="Arial"/>
                <w:szCs w:val="18"/>
              </w:rPr>
              <w:t>Source 14</w:t>
            </w:r>
            <w:r w:rsidRPr="00173A89">
              <w:rPr>
                <w:rFonts w:cs="Arial"/>
                <w:szCs w:val="18"/>
              </w:rPr>
              <w:br/>
              <w:t>DM-RS included in every TTI</w:t>
            </w:r>
          </w:p>
          <w:p w14:paraId="7816AB38" w14:textId="77777777" w:rsidR="00173A89" w:rsidRPr="00173A89" w:rsidRDefault="00173A89" w:rsidP="008B7528">
            <w:pPr>
              <w:pStyle w:val="TAC"/>
              <w:rPr>
                <w:rFonts w:cs="Arial"/>
                <w:szCs w:val="18"/>
              </w:rPr>
            </w:pPr>
            <w:r w:rsidRPr="00173A89">
              <w:rPr>
                <w:rFonts w:cs="Arial"/>
                <w:szCs w:val="18"/>
              </w:rPr>
              <w:t>Hybrid symbols</w:t>
            </w:r>
          </w:p>
          <w:p w14:paraId="18B37CE1" w14:textId="77777777" w:rsidR="00173A89" w:rsidRPr="00173A89" w:rsidRDefault="00173A89" w:rsidP="008B7528">
            <w:pPr>
              <w:pStyle w:val="TAC"/>
              <w:rPr>
                <w:rFonts w:cs="Arial"/>
                <w:szCs w:val="18"/>
              </w:rPr>
            </w:pPr>
            <w:r w:rsidRPr="00173A89">
              <w:rPr>
                <w:rFonts w:cs="Arial"/>
                <w:szCs w:val="18"/>
              </w:rPr>
              <w:t>TTI length=2,3,4,7: one hybrid symbol</w:t>
            </w:r>
          </w:p>
        </w:tc>
      </w:tr>
      <w:tr w:rsidR="000C0CBB" w14:paraId="3A1FCAAA"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4DE42144" w14:textId="77777777" w:rsidR="000C0CBB" w:rsidRPr="000C0CBB" w:rsidRDefault="000C0CBB" w:rsidP="000C0CBB">
            <w:pPr>
              <w:pStyle w:val="TAC"/>
              <w:rPr>
                <w:rFonts w:cs="Arial"/>
                <w:szCs w:val="18"/>
              </w:rPr>
            </w:pPr>
            <w:r w:rsidRPr="000C0CBB">
              <w:rPr>
                <w:rFonts w:cs="Arial"/>
                <w:szCs w:val="18"/>
              </w:rPr>
              <w:t>SNR at 10% BLER</w:t>
            </w:r>
          </w:p>
          <w:p w14:paraId="43DD1F12" w14:textId="77777777" w:rsidR="000C0CBB" w:rsidRPr="000C0CBB" w:rsidRDefault="000C0CBB" w:rsidP="000C0CBB">
            <w:pPr>
              <w:pStyle w:val="TAC"/>
              <w:rPr>
                <w:rFonts w:cs="Arial"/>
                <w:szCs w:val="18"/>
              </w:rPr>
            </w:pPr>
            <w:r w:rsidRPr="000C0CBB">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DC890" w14:textId="77777777" w:rsidR="000C0CBB" w:rsidRPr="000C0CBB" w:rsidRDefault="000C0CBB" w:rsidP="000C0CBB">
            <w:pPr>
              <w:pStyle w:val="TAC"/>
              <w:rPr>
                <w:rFonts w:cs="Arial"/>
                <w:szCs w:val="18"/>
              </w:rPr>
            </w:pPr>
            <w:r w:rsidRPr="000C0CBB">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3F9AD" w14:textId="77777777" w:rsidR="000C0CBB" w:rsidRPr="000C0CBB" w:rsidRDefault="000C0CBB" w:rsidP="000C0CBB">
            <w:pPr>
              <w:pStyle w:val="TAC"/>
              <w:rPr>
                <w:rFonts w:cs="Arial"/>
                <w:szCs w:val="18"/>
              </w:rPr>
            </w:pPr>
            <w:r w:rsidRPr="000C0CBB">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1E8E58FC" w14:textId="77777777" w:rsidR="000C0CBB" w:rsidRPr="000C0CBB" w:rsidRDefault="000C0CBB" w:rsidP="000C0CBB">
            <w:pPr>
              <w:pStyle w:val="TAC"/>
              <w:rPr>
                <w:rFonts w:cs="Arial"/>
                <w:szCs w:val="18"/>
              </w:rPr>
            </w:pPr>
            <w:r w:rsidRPr="000C0CBB">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88E0B" w14:textId="77777777" w:rsidR="000C0CBB" w:rsidRPr="000C0CBB" w:rsidRDefault="000C0CBB" w:rsidP="000C0CBB">
            <w:pPr>
              <w:pStyle w:val="TAC"/>
              <w:rPr>
                <w:rFonts w:cs="Arial"/>
                <w:szCs w:val="18"/>
              </w:rPr>
            </w:pPr>
            <w:r w:rsidRPr="000C0CBB">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E1550" w14:textId="77777777" w:rsidR="000C0CBB" w:rsidRPr="00EC5C6A" w:rsidRDefault="000C0CBB" w:rsidP="000C0CBB">
            <w:pPr>
              <w:pStyle w:val="TAC"/>
              <w:rPr>
                <w:rFonts w:cs="Arial"/>
                <w:szCs w:val="18"/>
              </w:rPr>
            </w:pPr>
            <w:r w:rsidRPr="000C0CBB">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46553" w14:textId="77777777" w:rsidR="000C0CBB" w:rsidRPr="009D1AC4" w:rsidRDefault="000C0CBB" w:rsidP="000C0CBB">
            <w:pPr>
              <w:pStyle w:val="TAC"/>
              <w:rPr>
                <w:rFonts w:cs="Arial"/>
                <w:szCs w:val="18"/>
              </w:rPr>
            </w:pPr>
            <w:r w:rsidRPr="009D1AC4">
              <w:rPr>
                <w:rFonts w:cs="Arial"/>
                <w:szCs w:val="18"/>
              </w:rPr>
              <w:t>TTI length=14</w:t>
            </w:r>
          </w:p>
        </w:tc>
      </w:tr>
      <w:tr w:rsidR="000C0CBB" w14:paraId="1260842F"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70AEA75C" w14:textId="77777777" w:rsidR="000C0CBB" w:rsidRPr="000C0CBB" w:rsidRDefault="000C0CBB" w:rsidP="000C0CBB">
            <w:pPr>
              <w:pStyle w:val="TAC"/>
              <w:rPr>
                <w:rFonts w:cs="Arial"/>
                <w:szCs w:val="18"/>
              </w:rPr>
            </w:pPr>
            <w:r w:rsidRPr="000C0CBB">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758D3"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6CF77FC6"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DEDC923"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64A2772"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75D81142"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7D1B10CD" w14:textId="77777777" w:rsidR="00FC0044" w:rsidRPr="00772087" w:rsidRDefault="00FC0044" w:rsidP="00772087">
            <w:pPr>
              <w:jc w:val="center"/>
              <w:rPr>
                <w:rFonts w:ascii="Arial" w:hAnsi="Arial" w:cs="Arial"/>
                <w:sz w:val="18"/>
                <w:szCs w:val="18"/>
              </w:rPr>
            </w:pPr>
          </w:p>
        </w:tc>
      </w:tr>
      <w:tr w:rsidR="000C0CBB" w14:paraId="7C818246"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1BBBAE5B" w14:textId="77777777" w:rsidR="000C0CBB" w:rsidRPr="000C0CBB" w:rsidRDefault="000C0CBB" w:rsidP="000C0CBB">
            <w:pPr>
              <w:pStyle w:val="TAC"/>
              <w:rPr>
                <w:rFonts w:cs="Arial"/>
                <w:szCs w:val="18"/>
              </w:rPr>
            </w:pPr>
            <w:r w:rsidRPr="000C0CBB">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CA424"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07D1ACB5"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11DB5501" w14:textId="77777777" w:rsidR="00FC0044" w:rsidRPr="00772087" w:rsidRDefault="00FC0044" w:rsidP="00772087">
            <w:pPr>
              <w:jc w:val="center"/>
              <w:rPr>
                <w:rFonts w:ascii="Arial" w:hAnsi="Arial" w:cs="Arial"/>
                <w:b/>
                <w:noProof/>
                <w:sz w:val="18"/>
                <w:szCs w:val="18"/>
              </w:rPr>
            </w:pPr>
          </w:p>
        </w:tc>
        <w:tc>
          <w:tcPr>
            <w:tcW w:w="0" w:type="auto"/>
            <w:tcBorders>
              <w:top w:val="outset" w:sz="6" w:space="0" w:color="auto"/>
              <w:left w:val="outset" w:sz="6" w:space="0" w:color="auto"/>
              <w:bottom w:val="outset" w:sz="6" w:space="0" w:color="auto"/>
              <w:right w:val="outset" w:sz="6" w:space="0" w:color="auto"/>
            </w:tcBorders>
          </w:tcPr>
          <w:p w14:paraId="2658B22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12.84 dB</w:t>
            </w:r>
            <w:r w:rsidR="000C0CBB">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33B72AC8"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12.93 dB</w:t>
            </w:r>
            <w:r w:rsidR="000C0CBB">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14F0FF5E" w14:textId="77777777" w:rsidR="00FC0044" w:rsidRPr="00772087" w:rsidRDefault="00FC0044" w:rsidP="00772087">
            <w:pPr>
              <w:jc w:val="center"/>
              <w:rPr>
                <w:rFonts w:ascii="Arial" w:hAnsi="Arial" w:cs="Arial"/>
                <w:sz w:val="18"/>
                <w:szCs w:val="18"/>
              </w:rPr>
            </w:pPr>
          </w:p>
        </w:tc>
      </w:tr>
      <w:tr w:rsidR="000C0CBB" w14:paraId="0EAB40C8"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0F6FC26D" w14:textId="77777777" w:rsidR="000C0CBB" w:rsidRPr="000C0CBB" w:rsidRDefault="000C0CBB" w:rsidP="000C0CBB">
            <w:pPr>
              <w:pStyle w:val="TAC"/>
              <w:rPr>
                <w:rFonts w:cs="Arial"/>
                <w:szCs w:val="18"/>
              </w:rPr>
            </w:pPr>
            <w:r w:rsidRPr="000C0CBB">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280FA"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29AC533"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268BE8DB"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070DD4B"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4E667E0"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20.27dB</w:t>
            </w:r>
            <w:r w:rsidR="000C0CBB">
              <w:rPr>
                <w:rFonts w:ascii="Arial" w:hAnsi="Arial" w:cs="Arial"/>
                <w:sz w:val="18"/>
                <w:szCs w:val="18"/>
              </w:rPr>
              <w:br/>
            </w:r>
            <w:r w:rsidRPr="00772087">
              <w:rPr>
                <w:rFonts w:ascii="Arial" w:hAnsi="Arial" w:cs="Arial"/>
                <w:sz w:val="18"/>
                <w:szCs w:val="18"/>
              </w:rPr>
              <w:t>32.4Mbps</w:t>
            </w:r>
          </w:p>
        </w:tc>
        <w:tc>
          <w:tcPr>
            <w:tcW w:w="0" w:type="auto"/>
            <w:tcBorders>
              <w:top w:val="outset" w:sz="6" w:space="0" w:color="auto"/>
              <w:left w:val="outset" w:sz="6" w:space="0" w:color="auto"/>
              <w:bottom w:val="outset" w:sz="6" w:space="0" w:color="auto"/>
              <w:right w:val="outset" w:sz="6" w:space="0" w:color="auto"/>
            </w:tcBorders>
            <w:vAlign w:val="center"/>
          </w:tcPr>
          <w:p w14:paraId="762BF036" w14:textId="77777777" w:rsidR="00FC0044" w:rsidRPr="00772087" w:rsidRDefault="00FC0044" w:rsidP="00772087">
            <w:pPr>
              <w:jc w:val="center"/>
              <w:rPr>
                <w:rFonts w:ascii="Arial" w:hAnsi="Arial" w:cs="Arial"/>
                <w:sz w:val="18"/>
                <w:szCs w:val="18"/>
              </w:rPr>
            </w:pPr>
          </w:p>
        </w:tc>
      </w:tr>
      <w:tr w:rsidR="000C0CBB" w14:paraId="2B8CAAAA" w14:textId="77777777" w:rsidTr="008B7528">
        <w:tc>
          <w:tcPr>
            <w:tcW w:w="0" w:type="auto"/>
            <w:gridSpan w:val="7"/>
            <w:tcBorders>
              <w:top w:val="outset" w:sz="6" w:space="0" w:color="auto"/>
              <w:left w:val="outset" w:sz="6" w:space="0" w:color="auto"/>
              <w:bottom w:val="outset" w:sz="6" w:space="0" w:color="auto"/>
              <w:right w:val="outset" w:sz="6" w:space="0" w:color="auto"/>
            </w:tcBorders>
          </w:tcPr>
          <w:p w14:paraId="5AE0E131" w14:textId="77777777" w:rsidR="000C0CBB" w:rsidRPr="000C0CBB" w:rsidRDefault="000C0CBB" w:rsidP="000C0CBB">
            <w:pPr>
              <w:pStyle w:val="TAC"/>
              <w:rPr>
                <w:rFonts w:cs="Arial"/>
                <w:szCs w:val="18"/>
              </w:rPr>
            </w:pPr>
            <w:r w:rsidRPr="000C0CBB">
              <w:rPr>
                <w:rFonts w:cs="Arial"/>
                <w:szCs w:val="18"/>
              </w:rPr>
              <w:t xml:space="preserve">R1-164115 / </w:t>
            </w:r>
            <w:r w:rsidR="00E32A2A">
              <w:rPr>
                <w:rFonts w:cs="Arial"/>
                <w:szCs w:val="18"/>
              </w:rPr>
              <w:t>Source 14</w:t>
            </w:r>
            <w:r w:rsidRPr="000C0CBB">
              <w:rPr>
                <w:rFonts w:cs="Arial"/>
                <w:szCs w:val="18"/>
              </w:rPr>
              <w:br/>
              <w:t>DM-RS included in every TTI</w:t>
            </w:r>
          </w:p>
          <w:p w14:paraId="002BF8E9" w14:textId="77777777" w:rsidR="000C0CBB" w:rsidRPr="000C0CBB" w:rsidRDefault="000C0CBB" w:rsidP="000C0CBB">
            <w:pPr>
              <w:pStyle w:val="TAC"/>
              <w:rPr>
                <w:rFonts w:cs="Arial"/>
                <w:szCs w:val="18"/>
              </w:rPr>
            </w:pPr>
            <w:r w:rsidRPr="000C0CBB">
              <w:rPr>
                <w:rFonts w:cs="Arial"/>
                <w:szCs w:val="18"/>
              </w:rPr>
              <w:t>Hybrid symbols</w:t>
            </w:r>
          </w:p>
          <w:p w14:paraId="31F8A989" w14:textId="77777777" w:rsidR="000C0CBB" w:rsidRPr="00EC5C6A" w:rsidRDefault="000C0CBB" w:rsidP="000C0CBB">
            <w:pPr>
              <w:pStyle w:val="TAC"/>
              <w:rPr>
                <w:rFonts w:cs="Arial"/>
                <w:szCs w:val="18"/>
              </w:rPr>
            </w:pPr>
            <w:r w:rsidRPr="000C0CBB">
              <w:rPr>
                <w:rFonts w:cs="Arial"/>
                <w:szCs w:val="18"/>
              </w:rPr>
              <w:t>TTI length=4,7: two hybrid symbol</w:t>
            </w:r>
            <w:r w:rsidRPr="00EC5C6A">
              <w:rPr>
                <w:rFonts w:cs="Arial"/>
                <w:szCs w:val="18"/>
              </w:rPr>
              <w:t>s</w:t>
            </w:r>
          </w:p>
        </w:tc>
      </w:tr>
    </w:tbl>
    <w:p w14:paraId="4E7BFEF8" w14:textId="77777777" w:rsidR="000A096D" w:rsidRDefault="000A096D" w:rsidP="00E57498">
      <w:pPr>
        <w:pStyle w:val="TH"/>
      </w:pPr>
    </w:p>
    <w:p w14:paraId="05F14750" w14:textId="77777777" w:rsidR="00FC0044" w:rsidRPr="00772087" w:rsidRDefault="00DA0BC2" w:rsidP="00772087">
      <w:pPr>
        <w:jc w:val="center"/>
        <w:rPr>
          <w:rFonts w:ascii="Arial" w:hAnsi="Arial"/>
          <w:b/>
          <w:lang w:eastAsia="ko-KR"/>
        </w:rPr>
      </w:pPr>
      <w:r w:rsidRPr="00772087">
        <w:rPr>
          <w:rFonts w:ascii="Arial" w:hAnsi="Arial"/>
          <w:b/>
          <w:lang w:eastAsia="ko-KR"/>
        </w:rPr>
        <w:t>Table C3-1</w:t>
      </w:r>
      <w:r w:rsidR="00E02EA1">
        <w:rPr>
          <w:rFonts w:ascii="Arial" w:hAnsi="Arial"/>
          <w:b/>
          <w:lang w:eastAsia="ko-KR"/>
        </w:rPr>
        <w:t>3</w:t>
      </w:r>
      <w:r w:rsidRPr="00772087">
        <w:rPr>
          <w:rFonts w:ascii="Arial" w:hAnsi="Arial"/>
          <w:b/>
          <w:lang w:eastAsia="ko-KR"/>
        </w:rPr>
        <w:t xml:space="preserve"> EPA, 3 km/h, 12 PRB</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14:paraId="118F80D0"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4498C07"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8D925A"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346E2C"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7361E7"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7FC58B"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A2B2E"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E75AB4" w14:textId="77777777" w:rsidR="00490E4E" w:rsidRDefault="00490E4E" w:rsidP="002F27C0">
            <w:pPr>
              <w:pStyle w:val="TAC"/>
              <w:rPr>
                <w:rFonts w:ascii="Calibri" w:hAnsi="Calibri"/>
                <w:b/>
                <w:noProof/>
                <w:sz w:val="22"/>
              </w:rPr>
            </w:pPr>
            <w:r>
              <w:t xml:space="preserve">TTI length=14 </w:t>
            </w:r>
          </w:p>
        </w:tc>
      </w:tr>
      <w:tr w:rsidR="00490E4E" w:rsidRPr="000D4531" w14:paraId="00BA9AA4" w14:textId="77777777" w:rsidTr="007720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4D61BC" w14:textId="77777777" w:rsidR="00490E4E" w:rsidRDefault="00490E4E"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AB4FA6"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F1B71CB"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2.24 dB</w:t>
            </w:r>
          </w:p>
          <w:p w14:paraId="7AE92E17" w14:textId="77777777" w:rsidR="00490E4E" w:rsidRPr="000D4531" w:rsidRDefault="00DA0BC2" w:rsidP="002F27C0">
            <w:pPr>
              <w:pStyle w:val="TAC"/>
            </w:pPr>
            <w:r w:rsidRPr="00772087">
              <w:rPr>
                <w:rFonts w:eastAsia="Times New Roman"/>
              </w:rPr>
              <w:t>0.453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E9A3525"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CF5B1F8"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8B955A7"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917CA59" w14:textId="77777777" w:rsidR="00490E4E" w:rsidRPr="000D4531" w:rsidRDefault="00490E4E" w:rsidP="002F27C0">
            <w:pPr>
              <w:pStyle w:val="TAC"/>
            </w:pPr>
          </w:p>
        </w:tc>
      </w:tr>
      <w:tr w:rsidR="00490E4E" w:rsidRPr="000D4531" w14:paraId="4A0F6F0B" w14:textId="77777777" w:rsidTr="007720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CB450C" w14:textId="77777777" w:rsidR="00490E4E" w:rsidRDefault="00490E4E"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248B11"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AF7E8E0"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14.12 dB</w:t>
            </w:r>
          </w:p>
          <w:p w14:paraId="33ADA581" w14:textId="77777777" w:rsidR="00490E4E" w:rsidRPr="000D4531" w:rsidRDefault="00DA0BC2" w:rsidP="002F27C0">
            <w:pPr>
              <w:pStyle w:val="TAC"/>
            </w:pPr>
            <w:r w:rsidRPr="00772087">
              <w:rPr>
                <w:rFonts w:eastAsia="Times New Roman"/>
              </w:rPr>
              <w:t>2.57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7B30E52"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B392C12"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B5C5E91"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1A4CB13" w14:textId="77777777" w:rsidR="00490E4E" w:rsidRPr="000D4531" w:rsidRDefault="00490E4E" w:rsidP="002F27C0">
            <w:pPr>
              <w:pStyle w:val="TAC"/>
            </w:pPr>
          </w:p>
        </w:tc>
      </w:tr>
      <w:tr w:rsidR="00490E4E" w:rsidRPr="000D4531" w14:paraId="77F2ED68" w14:textId="77777777" w:rsidTr="00772087">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3DC5A" w14:textId="77777777" w:rsidR="00490E4E" w:rsidRDefault="00490E4E"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3C93CFD"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A359D04"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21.57 dB</w:t>
            </w:r>
          </w:p>
          <w:p w14:paraId="45D55388" w14:textId="77777777" w:rsidR="00490E4E" w:rsidRPr="000D4531" w:rsidRDefault="00DA0BC2" w:rsidP="002F27C0">
            <w:pPr>
              <w:pStyle w:val="TAC"/>
            </w:pPr>
            <w:r w:rsidRPr="00772087">
              <w:rPr>
                <w:rFonts w:eastAsia="Times New Roman"/>
              </w:rPr>
              <w:t>4.48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3F26146"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48A7E3E"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019D2C2"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9B74C32" w14:textId="77777777" w:rsidR="00490E4E" w:rsidRPr="000D4531" w:rsidRDefault="00490E4E" w:rsidP="002F27C0">
            <w:pPr>
              <w:pStyle w:val="TAC"/>
            </w:pPr>
          </w:p>
        </w:tc>
      </w:tr>
      <w:tr w:rsidR="00490E4E" w:rsidRPr="000D4531" w14:paraId="0B45786F"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3D8AA76B" w14:textId="77777777" w:rsidR="00490E4E" w:rsidRPr="000D4531" w:rsidRDefault="00490E4E" w:rsidP="002F27C0">
            <w:pPr>
              <w:pStyle w:val="TAC"/>
            </w:pPr>
            <w:r>
              <w:t xml:space="preserve">R1-164549 / </w:t>
            </w:r>
            <w:r w:rsidR="00F23599">
              <w:t>SOURCE 4</w:t>
            </w:r>
            <w:r>
              <w:br/>
              <w:t>DM-RS included in every TTI</w:t>
            </w:r>
          </w:p>
        </w:tc>
      </w:tr>
      <w:tr w:rsidR="00490E4E" w14:paraId="7514A2F3"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29F586"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BCB5D2"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983693"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726492"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88ED3D"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01F97B"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CC9FA0" w14:textId="77777777" w:rsidR="00490E4E" w:rsidRDefault="00490E4E" w:rsidP="002F27C0">
            <w:pPr>
              <w:pStyle w:val="TAC"/>
              <w:rPr>
                <w:rFonts w:ascii="Calibri" w:hAnsi="Calibri"/>
                <w:b/>
                <w:noProof/>
                <w:sz w:val="22"/>
              </w:rPr>
            </w:pPr>
            <w:r>
              <w:t xml:space="preserve">TTI length=14 </w:t>
            </w:r>
          </w:p>
        </w:tc>
      </w:tr>
      <w:tr w:rsidR="00490E4E" w:rsidRPr="000D4531" w14:paraId="02BE7BF6"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BC3EC9" w14:textId="77777777" w:rsidR="00490E4E" w:rsidRDefault="00490E4E"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C17E42"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51590A1" w14:textId="77777777" w:rsidR="00490E4E" w:rsidRDefault="00490E4E" w:rsidP="00490E4E">
            <w:pPr>
              <w:pStyle w:val="TAC"/>
            </w:pPr>
            <w:r>
              <w:t>2.25 dB</w:t>
            </w:r>
          </w:p>
          <w:p w14:paraId="175A447C" w14:textId="77777777" w:rsidR="00490E4E" w:rsidRPr="000D4531" w:rsidRDefault="00490E4E" w:rsidP="00490E4E">
            <w:pPr>
              <w:pStyle w:val="TAC"/>
            </w:pPr>
            <w:r>
              <w:t>0.302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D021445"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3D0A95B"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6FDDF81"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4740A5D" w14:textId="77777777" w:rsidR="00490E4E" w:rsidRPr="000D4531" w:rsidRDefault="00490E4E" w:rsidP="002F27C0">
            <w:pPr>
              <w:pStyle w:val="TAC"/>
            </w:pPr>
          </w:p>
        </w:tc>
      </w:tr>
      <w:tr w:rsidR="00490E4E" w:rsidRPr="000D4531" w14:paraId="0C7B44A5"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0A64E9A" w14:textId="77777777" w:rsidR="00490E4E" w:rsidRDefault="00490E4E"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2259AA"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BD6B8EF" w14:textId="77777777" w:rsidR="00490E4E" w:rsidRDefault="00490E4E" w:rsidP="00490E4E">
            <w:pPr>
              <w:pStyle w:val="TAC"/>
            </w:pPr>
            <w:r>
              <w:t>14.21 dB</w:t>
            </w:r>
          </w:p>
          <w:p w14:paraId="67816B0F" w14:textId="77777777" w:rsidR="00490E4E" w:rsidRPr="000D4531" w:rsidRDefault="00490E4E" w:rsidP="00490E4E">
            <w:pPr>
              <w:pStyle w:val="TAC"/>
            </w:pPr>
            <w:r>
              <w:t>1.71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AF50E2A"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62D5ACA"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500E933"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EFF1FFF" w14:textId="77777777" w:rsidR="00490E4E" w:rsidRPr="000D4531" w:rsidRDefault="00490E4E" w:rsidP="002F27C0">
            <w:pPr>
              <w:pStyle w:val="TAC"/>
            </w:pPr>
          </w:p>
        </w:tc>
      </w:tr>
      <w:tr w:rsidR="00490E4E" w:rsidRPr="000D4531" w14:paraId="1E057179"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051A99" w14:textId="77777777" w:rsidR="00490E4E" w:rsidRDefault="00490E4E"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A4351"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65524E8" w14:textId="77777777" w:rsidR="00490E4E" w:rsidRDefault="00490E4E" w:rsidP="00490E4E">
            <w:pPr>
              <w:pStyle w:val="TAC"/>
            </w:pPr>
            <w:r>
              <w:t>21.95 dB</w:t>
            </w:r>
          </w:p>
          <w:p w14:paraId="6B75D81B" w14:textId="77777777" w:rsidR="00490E4E" w:rsidRPr="000D4531" w:rsidRDefault="00490E4E" w:rsidP="00490E4E">
            <w:pPr>
              <w:pStyle w:val="TAC"/>
            </w:pPr>
            <w:r>
              <w:t>2.99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2F07F5E"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F5300DA"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E54A4E1"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04624FB" w14:textId="77777777" w:rsidR="00490E4E" w:rsidRPr="000D4531" w:rsidRDefault="00490E4E" w:rsidP="002F27C0">
            <w:pPr>
              <w:pStyle w:val="TAC"/>
            </w:pPr>
          </w:p>
        </w:tc>
      </w:tr>
      <w:tr w:rsidR="00490E4E" w:rsidRPr="000D4531" w14:paraId="73812441"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1DF02F4" w14:textId="77777777" w:rsidR="00490E4E" w:rsidRPr="000D4531" w:rsidRDefault="00490E4E" w:rsidP="00490E4E">
            <w:pPr>
              <w:pStyle w:val="TAC"/>
            </w:pPr>
            <w:r>
              <w:t xml:space="preserve">R1-164549 / </w:t>
            </w:r>
            <w:r w:rsidR="00F23599">
              <w:t>SOURCE 4</w:t>
            </w:r>
            <w:r>
              <w:br/>
              <w:t>Two UEs share the same DM-RS</w:t>
            </w:r>
          </w:p>
        </w:tc>
      </w:tr>
      <w:tr w:rsidR="00490E4E" w14:paraId="4ECB8CB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58B4BE"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21AC2DA"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B1F944"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B477E7"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68965C"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5D1F29"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815CA3" w14:textId="77777777" w:rsidR="00490E4E" w:rsidRDefault="00490E4E" w:rsidP="002F27C0">
            <w:pPr>
              <w:pStyle w:val="TAC"/>
              <w:rPr>
                <w:rFonts w:ascii="Calibri" w:hAnsi="Calibri"/>
                <w:b/>
                <w:noProof/>
                <w:sz w:val="22"/>
              </w:rPr>
            </w:pPr>
            <w:r>
              <w:t xml:space="preserve">TTI length=14 </w:t>
            </w:r>
          </w:p>
        </w:tc>
      </w:tr>
      <w:tr w:rsidR="00490E4E" w:rsidRPr="000D4531" w14:paraId="777ADF4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E133F8" w14:textId="77777777" w:rsidR="00490E4E" w:rsidRDefault="00490E4E"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793B0D8"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7F44322"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2.25 dB</w:t>
            </w:r>
          </w:p>
          <w:p w14:paraId="60C04212" w14:textId="77777777" w:rsidR="00490E4E" w:rsidRPr="000D4531" w:rsidRDefault="00DA0BC2" w:rsidP="002F27C0">
            <w:pPr>
              <w:pStyle w:val="TAC"/>
            </w:pPr>
            <w:r w:rsidRPr="00772087">
              <w:rPr>
                <w:rFonts w:eastAsia="Times New Roman"/>
              </w:rPr>
              <w:t>0.227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AB39AC2"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744E5BB"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92E2E4B"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BB2DAA5" w14:textId="77777777" w:rsidR="00490E4E" w:rsidRPr="000D4531" w:rsidRDefault="00490E4E" w:rsidP="002F27C0">
            <w:pPr>
              <w:pStyle w:val="TAC"/>
            </w:pPr>
          </w:p>
        </w:tc>
      </w:tr>
      <w:tr w:rsidR="00490E4E" w:rsidRPr="000D4531" w14:paraId="7E2292D0"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D3AF5C" w14:textId="77777777" w:rsidR="00490E4E" w:rsidRDefault="00490E4E"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B21E2"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B4F9D30"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14.22 dB</w:t>
            </w:r>
          </w:p>
          <w:p w14:paraId="184E1C39" w14:textId="77777777" w:rsidR="00490E4E" w:rsidRPr="000D4531" w:rsidRDefault="00DA0BC2" w:rsidP="002F27C0">
            <w:pPr>
              <w:pStyle w:val="TAC"/>
            </w:pPr>
            <w:r w:rsidRPr="00772087">
              <w:rPr>
                <w:rFonts w:eastAsia="Times New Roman"/>
              </w:rPr>
              <w:t>1.28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79D6BC3"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D3BBC08"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7A94E7B"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5349AC6" w14:textId="77777777" w:rsidR="00490E4E" w:rsidRPr="000D4531" w:rsidRDefault="00490E4E" w:rsidP="002F27C0">
            <w:pPr>
              <w:pStyle w:val="TAC"/>
            </w:pPr>
          </w:p>
        </w:tc>
      </w:tr>
      <w:tr w:rsidR="00490E4E" w:rsidRPr="000D4531" w14:paraId="5C90364E"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67438E" w14:textId="77777777" w:rsidR="00490E4E" w:rsidRDefault="00490E4E"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975A28"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46A7384"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22.15 dB</w:t>
            </w:r>
          </w:p>
          <w:p w14:paraId="12DE77A2" w14:textId="77777777" w:rsidR="00490E4E" w:rsidRPr="000D4531" w:rsidRDefault="00DA0BC2" w:rsidP="002F27C0">
            <w:pPr>
              <w:pStyle w:val="TAC"/>
            </w:pPr>
            <w:r w:rsidRPr="00772087">
              <w:rPr>
                <w:rFonts w:eastAsia="Times New Roman"/>
              </w:rPr>
              <w:t>2.24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BA02BCF"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ABD999D"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6BAE7C9"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B5AFC5D" w14:textId="77777777" w:rsidR="00490E4E" w:rsidRPr="000D4531" w:rsidRDefault="00490E4E" w:rsidP="002F27C0">
            <w:pPr>
              <w:pStyle w:val="TAC"/>
            </w:pPr>
          </w:p>
        </w:tc>
      </w:tr>
      <w:tr w:rsidR="00490E4E" w:rsidRPr="000D4531" w14:paraId="05C60135"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38022DB" w14:textId="77777777" w:rsidR="00490E4E" w:rsidRPr="000D4531" w:rsidRDefault="00490E4E" w:rsidP="002F27C0">
            <w:pPr>
              <w:pStyle w:val="TAC"/>
            </w:pPr>
            <w:r>
              <w:t xml:space="preserve">R1-164549 / </w:t>
            </w:r>
            <w:r w:rsidR="00F23599">
              <w:t>SOURCE 4</w:t>
            </w:r>
            <w:r>
              <w:br/>
              <w:t>Three UEs share the same DM-RS</w:t>
            </w:r>
          </w:p>
        </w:tc>
      </w:tr>
      <w:tr w:rsidR="00490E4E" w14:paraId="66D2C8AC"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28F2F9"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FDEE14"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A37B3D"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BBA44E"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9B39AC"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0066B5"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7104D3" w14:textId="77777777" w:rsidR="00490E4E" w:rsidRDefault="00490E4E" w:rsidP="002F27C0">
            <w:pPr>
              <w:pStyle w:val="TAC"/>
              <w:rPr>
                <w:rFonts w:ascii="Calibri" w:hAnsi="Calibri"/>
                <w:b/>
                <w:noProof/>
                <w:sz w:val="22"/>
              </w:rPr>
            </w:pPr>
            <w:r>
              <w:t xml:space="preserve">TTI length=14 </w:t>
            </w:r>
          </w:p>
        </w:tc>
      </w:tr>
      <w:tr w:rsidR="00490E4E" w:rsidRPr="000D4531" w14:paraId="42C20F1A"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696D43" w14:textId="77777777" w:rsidR="00490E4E" w:rsidRDefault="00490E4E"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918A11"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C6A8923"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2.27 dB</w:t>
            </w:r>
          </w:p>
          <w:p w14:paraId="2E1BF130" w14:textId="77777777" w:rsidR="00490E4E" w:rsidRPr="000D4531" w:rsidRDefault="00DA0BC2" w:rsidP="002F27C0">
            <w:pPr>
              <w:pStyle w:val="TAC"/>
            </w:pPr>
            <w:r w:rsidRPr="00772087">
              <w:rPr>
                <w:rFonts w:eastAsia="Times New Roman"/>
              </w:rPr>
              <w:t>0.181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1008061"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B49B6B9"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5F39480"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C94C7CF" w14:textId="77777777" w:rsidR="00490E4E" w:rsidRPr="000D4531" w:rsidRDefault="00490E4E" w:rsidP="002F27C0">
            <w:pPr>
              <w:pStyle w:val="TAC"/>
            </w:pPr>
          </w:p>
        </w:tc>
      </w:tr>
      <w:tr w:rsidR="00490E4E" w:rsidRPr="000D4531" w14:paraId="46BEB0C3"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CA31CD" w14:textId="77777777" w:rsidR="00490E4E" w:rsidRDefault="00490E4E"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E53D12"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164ACD7"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14.27 dB</w:t>
            </w:r>
          </w:p>
          <w:p w14:paraId="5E476AA7" w14:textId="77777777" w:rsidR="00490E4E" w:rsidRPr="000D4531" w:rsidRDefault="00DA0BC2" w:rsidP="002F27C0">
            <w:pPr>
              <w:pStyle w:val="TAC"/>
            </w:pPr>
            <w:r w:rsidRPr="00772087">
              <w:rPr>
                <w:rFonts w:eastAsia="Times New Roman"/>
              </w:rPr>
              <w:t>1.03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4D36B7F"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DCFD760"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98681F9"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835104A" w14:textId="77777777" w:rsidR="00490E4E" w:rsidRPr="000D4531" w:rsidRDefault="00490E4E" w:rsidP="002F27C0">
            <w:pPr>
              <w:pStyle w:val="TAC"/>
            </w:pPr>
          </w:p>
        </w:tc>
      </w:tr>
      <w:tr w:rsidR="00490E4E" w:rsidRPr="000D4531" w14:paraId="298225BF"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C90066E" w14:textId="77777777" w:rsidR="00490E4E" w:rsidRDefault="00490E4E"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53586A"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473CC07"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22.28 dB</w:t>
            </w:r>
          </w:p>
          <w:p w14:paraId="6966E322" w14:textId="77777777" w:rsidR="00490E4E" w:rsidRPr="000D4531" w:rsidRDefault="00DA0BC2" w:rsidP="002F27C0">
            <w:pPr>
              <w:pStyle w:val="TAC"/>
            </w:pPr>
            <w:r w:rsidRPr="00772087">
              <w:rPr>
                <w:rFonts w:eastAsia="Times New Roman"/>
              </w:rPr>
              <w:t>1.79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B249134"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4E3496A"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E8432F7"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0A3DDD7" w14:textId="77777777" w:rsidR="00490E4E" w:rsidRPr="000D4531" w:rsidRDefault="00490E4E" w:rsidP="002F27C0">
            <w:pPr>
              <w:pStyle w:val="TAC"/>
            </w:pPr>
          </w:p>
        </w:tc>
      </w:tr>
      <w:tr w:rsidR="00490E4E" w:rsidRPr="000D4531" w14:paraId="6796FC03"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EEE36A" w14:textId="77777777" w:rsidR="00490E4E" w:rsidRPr="000D4531" w:rsidRDefault="00490E4E" w:rsidP="00490E4E">
            <w:pPr>
              <w:pStyle w:val="TAC"/>
            </w:pPr>
            <w:r>
              <w:t xml:space="preserve">R1-164549 / </w:t>
            </w:r>
            <w:r w:rsidR="00F23599">
              <w:t>SOURCE 4</w:t>
            </w:r>
            <w:r>
              <w:br/>
              <w:t>Four UEs share the same DM-RS</w:t>
            </w:r>
          </w:p>
        </w:tc>
      </w:tr>
      <w:tr w:rsidR="00490E4E" w14:paraId="3BA0DF4D"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4EDE84"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BB2600"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ADA2BF"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493D91"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CBEF1E"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6A12D17"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4B8102" w14:textId="77777777" w:rsidR="00490E4E" w:rsidRDefault="00490E4E" w:rsidP="002F27C0">
            <w:pPr>
              <w:pStyle w:val="TAC"/>
              <w:rPr>
                <w:rFonts w:ascii="Calibri" w:hAnsi="Calibri"/>
                <w:b/>
                <w:noProof/>
                <w:sz w:val="22"/>
              </w:rPr>
            </w:pPr>
            <w:r>
              <w:t xml:space="preserve">TTI length=14 </w:t>
            </w:r>
          </w:p>
        </w:tc>
      </w:tr>
      <w:tr w:rsidR="00490E4E" w:rsidRPr="000D4531" w14:paraId="3747946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A361F1" w14:textId="77777777" w:rsidR="00490E4E" w:rsidRDefault="00490E4E"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7F133A5"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B56F34B"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2.28 dB</w:t>
            </w:r>
          </w:p>
          <w:p w14:paraId="61C0607B" w14:textId="77777777" w:rsidR="00490E4E" w:rsidRPr="000D4531" w:rsidRDefault="00DA0BC2" w:rsidP="002F27C0">
            <w:pPr>
              <w:pStyle w:val="TAC"/>
            </w:pPr>
            <w:r w:rsidRPr="00772087">
              <w:rPr>
                <w:rFonts w:eastAsia="Times New Roman"/>
              </w:rPr>
              <w:t>0.151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C423F87"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48BE6A7"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61C4886"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616E478" w14:textId="77777777" w:rsidR="00490E4E" w:rsidRPr="000D4531" w:rsidRDefault="00490E4E" w:rsidP="002F27C0">
            <w:pPr>
              <w:pStyle w:val="TAC"/>
            </w:pPr>
          </w:p>
        </w:tc>
      </w:tr>
      <w:tr w:rsidR="00490E4E" w:rsidRPr="000D4531" w14:paraId="6E778648"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0141D56" w14:textId="77777777" w:rsidR="00490E4E" w:rsidRDefault="00490E4E"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B64CC0"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2AB39CB"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14.31 dB</w:t>
            </w:r>
          </w:p>
          <w:p w14:paraId="1DD4E4A2" w14:textId="77777777" w:rsidR="00490E4E" w:rsidRPr="000D4531" w:rsidRDefault="00DA0BC2" w:rsidP="002F27C0">
            <w:pPr>
              <w:pStyle w:val="TAC"/>
            </w:pPr>
            <w:r w:rsidRPr="00772087">
              <w:rPr>
                <w:rFonts w:eastAsia="Times New Roman"/>
              </w:rPr>
              <w:t>0.855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B53E40F"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C60D8AF"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A65851F"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3B0BE0B" w14:textId="77777777" w:rsidR="00490E4E" w:rsidRPr="000D4531" w:rsidRDefault="00490E4E" w:rsidP="002F27C0">
            <w:pPr>
              <w:pStyle w:val="TAC"/>
            </w:pPr>
          </w:p>
        </w:tc>
      </w:tr>
      <w:tr w:rsidR="00490E4E" w:rsidRPr="000D4531" w14:paraId="77458C14"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6773A3" w14:textId="77777777" w:rsidR="00490E4E" w:rsidRDefault="00490E4E"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CC1B3D" w14:textId="77777777" w:rsidR="00490E4E" w:rsidRDefault="00490E4E"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A3DEA12"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22.89 dB</w:t>
            </w:r>
          </w:p>
          <w:p w14:paraId="44499892" w14:textId="77777777" w:rsidR="00490E4E" w:rsidRPr="000D4531" w:rsidRDefault="00DA0BC2" w:rsidP="002F27C0">
            <w:pPr>
              <w:pStyle w:val="TAC"/>
            </w:pPr>
            <w:r w:rsidRPr="00772087">
              <w:rPr>
                <w:rFonts w:eastAsia="Times New Roman"/>
              </w:rPr>
              <w:t>1.49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66EDF52"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67A3529"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9566712" w14:textId="77777777" w:rsidR="00490E4E" w:rsidRPr="000D4531" w:rsidRDefault="00490E4E"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2BCFD13" w14:textId="77777777" w:rsidR="00490E4E" w:rsidRPr="000D4531" w:rsidRDefault="00490E4E" w:rsidP="002F27C0">
            <w:pPr>
              <w:pStyle w:val="TAC"/>
            </w:pPr>
          </w:p>
        </w:tc>
      </w:tr>
      <w:tr w:rsidR="00490E4E" w:rsidRPr="000D4531" w14:paraId="40BCA7FB"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21BD4B9" w14:textId="77777777" w:rsidR="00490E4E" w:rsidRPr="000D4531" w:rsidRDefault="00490E4E" w:rsidP="002F27C0">
            <w:pPr>
              <w:pStyle w:val="TAC"/>
            </w:pPr>
            <w:r>
              <w:t xml:space="preserve">R1-164549 / </w:t>
            </w:r>
            <w:r w:rsidR="00F23599">
              <w:t>SOURCE 4</w:t>
            </w:r>
            <w:r>
              <w:br/>
              <w:t>Five UEs share the same DM-RS</w:t>
            </w:r>
          </w:p>
        </w:tc>
      </w:tr>
    </w:tbl>
    <w:p w14:paraId="20851BCE" w14:textId="77777777" w:rsidR="00490E4E" w:rsidRDefault="00490E4E" w:rsidP="001977F3"/>
    <w:p w14:paraId="2D887C96" w14:textId="77777777" w:rsidR="00490E4E" w:rsidRPr="005B3B3E" w:rsidRDefault="00490E4E" w:rsidP="00490E4E">
      <w:pPr>
        <w:jc w:val="center"/>
        <w:rPr>
          <w:rFonts w:ascii="Arial" w:hAnsi="Arial"/>
          <w:b/>
          <w:lang w:eastAsia="ko-KR"/>
        </w:rPr>
      </w:pPr>
      <w:r w:rsidRPr="005B3B3E">
        <w:rPr>
          <w:rFonts w:ascii="Arial" w:hAnsi="Arial"/>
          <w:b/>
          <w:lang w:eastAsia="ko-KR"/>
        </w:rPr>
        <w:t>Tab</w:t>
      </w:r>
      <w:r>
        <w:rPr>
          <w:rFonts w:ascii="Arial" w:hAnsi="Arial"/>
          <w:b/>
          <w:lang w:eastAsia="ko-KR"/>
        </w:rPr>
        <w:t>le C3-1</w:t>
      </w:r>
      <w:r w:rsidR="00E02EA1">
        <w:rPr>
          <w:rFonts w:ascii="Arial" w:hAnsi="Arial"/>
          <w:b/>
          <w:lang w:eastAsia="ko-KR"/>
        </w:rPr>
        <w:t>4</w:t>
      </w:r>
      <w:r>
        <w:rPr>
          <w:rFonts w:ascii="Arial" w:hAnsi="Arial"/>
          <w:b/>
          <w:lang w:eastAsia="ko-KR"/>
        </w:rPr>
        <w:t xml:space="preserve"> ETU</w:t>
      </w:r>
      <w:r w:rsidRPr="005B3B3E">
        <w:rPr>
          <w:rFonts w:ascii="Arial" w:hAnsi="Arial"/>
          <w:b/>
          <w:lang w:eastAsia="ko-KR"/>
        </w:rPr>
        <w:t xml:space="preserve">, </w:t>
      </w:r>
      <w:r>
        <w:rPr>
          <w:rFonts w:ascii="Arial" w:hAnsi="Arial"/>
          <w:b/>
          <w:lang w:eastAsia="ko-KR"/>
        </w:rPr>
        <w:t>60</w:t>
      </w:r>
      <w:r w:rsidRPr="005B3B3E">
        <w:rPr>
          <w:rFonts w:ascii="Arial" w:hAnsi="Arial"/>
          <w:b/>
          <w:lang w:eastAsia="ko-KR"/>
        </w:rPr>
        <w:t xml:space="preserve"> km/h, 12 PRB</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14:paraId="4F1E8659"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205CA8"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F94E3"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4FABF8"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852B53"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DBEE17"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49A127"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B822DE" w14:textId="77777777" w:rsidR="00490E4E" w:rsidRDefault="00490E4E" w:rsidP="002F27C0">
            <w:pPr>
              <w:pStyle w:val="TAC"/>
              <w:rPr>
                <w:rFonts w:ascii="Calibri" w:hAnsi="Calibri"/>
                <w:b/>
                <w:noProof/>
                <w:sz w:val="22"/>
              </w:rPr>
            </w:pPr>
            <w:r>
              <w:t xml:space="preserve">TTI length=14 </w:t>
            </w:r>
          </w:p>
        </w:tc>
      </w:tr>
      <w:tr w:rsidR="00E02EA1" w:rsidRPr="000D4531" w14:paraId="682BD275"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14ED28"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ADAF5CA"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D14338E"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0.55 dB</w:t>
            </w:r>
          </w:p>
          <w:p w14:paraId="4B0A9B16" w14:textId="77777777" w:rsidR="00E02EA1" w:rsidRPr="000D4531" w:rsidRDefault="00DA0BC2" w:rsidP="002F27C0">
            <w:pPr>
              <w:pStyle w:val="TAC"/>
            </w:pPr>
            <w:r w:rsidRPr="00772087">
              <w:rPr>
                <w:rFonts w:eastAsia="Times New Roman"/>
              </w:rPr>
              <w:t>0.450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0EC8649"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CE8A2E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3BEE9B6"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E18CAE1" w14:textId="77777777" w:rsidR="00E02EA1" w:rsidRPr="000D4531" w:rsidRDefault="00E02EA1" w:rsidP="002F27C0">
            <w:pPr>
              <w:pStyle w:val="TAC"/>
            </w:pPr>
          </w:p>
        </w:tc>
      </w:tr>
      <w:tr w:rsidR="00E02EA1" w:rsidRPr="000D4531" w14:paraId="5025D9F7"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35BF99"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043C67"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68E23F2"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13.02 dB</w:t>
            </w:r>
          </w:p>
          <w:p w14:paraId="0605BD4E" w14:textId="77777777" w:rsidR="00E02EA1" w:rsidRPr="000D4531" w:rsidRDefault="00DA0BC2" w:rsidP="002F27C0">
            <w:pPr>
              <w:pStyle w:val="TAC"/>
            </w:pPr>
            <w:r w:rsidRPr="00772087">
              <w:rPr>
                <w:rFonts w:eastAsia="Times New Roman"/>
              </w:rPr>
              <w:t>2.57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53C0A44"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B629DA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1461BE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9A954C4" w14:textId="77777777" w:rsidR="00E02EA1" w:rsidRPr="000D4531" w:rsidRDefault="00E02EA1" w:rsidP="002F27C0">
            <w:pPr>
              <w:pStyle w:val="TAC"/>
            </w:pPr>
          </w:p>
        </w:tc>
      </w:tr>
      <w:tr w:rsidR="00E02EA1" w:rsidRPr="000D4531" w14:paraId="24ED7A8F"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727AEBF"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67C34F"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FBC7316"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21.56 dB</w:t>
            </w:r>
          </w:p>
          <w:p w14:paraId="6B97CE1C" w14:textId="77777777" w:rsidR="00E02EA1" w:rsidRPr="000D4531" w:rsidRDefault="00DA0BC2" w:rsidP="002F27C0">
            <w:pPr>
              <w:pStyle w:val="TAC"/>
            </w:pPr>
            <w:r w:rsidRPr="00772087">
              <w:rPr>
                <w:rFonts w:eastAsia="Times New Roman"/>
              </w:rPr>
              <w:t>4.47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9CAEE1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91C29F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881D0A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72D6E4D" w14:textId="77777777" w:rsidR="00E02EA1" w:rsidRPr="000D4531" w:rsidRDefault="00E02EA1" w:rsidP="002F27C0">
            <w:pPr>
              <w:pStyle w:val="TAC"/>
            </w:pPr>
          </w:p>
        </w:tc>
      </w:tr>
      <w:tr w:rsidR="00E02EA1" w:rsidRPr="000D4531" w14:paraId="5FE16368"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58379B8" w14:textId="77777777" w:rsidR="00E02EA1" w:rsidRPr="000D4531" w:rsidRDefault="00E02EA1" w:rsidP="002F27C0">
            <w:pPr>
              <w:pStyle w:val="TAC"/>
            </w:pPr>
            <w:r>
              <w:t xml:space="preserve">R1-164549 / </w:t>
            </w:r>
            <w:r w:rsidR="00F23599">
              <w:t>SOURCE 4</w:t>
            </w:r>
            <w:r>
              <w:br/>
              <w:t>DM-RS included in every TTI</w:t>
            </w:r>
          </w:p>
        </w:tc>
      </w:tr>
      <w:tr w:rsidR="00E02EA1" w14:paraId="3C6480E9"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4AF6545"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CCF5C3"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CFD10AE"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375D10F"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E1EADC"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AFC05E3"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7ABAFE" w14:textId="77777777" w:rsidR="00E02EA1" w:rsidRDefault="00E02EA1" w:rsidP="002F27C0">
            <w:pPr>
              <w:pStyle w:val="TAC"/>
              <w:rPr>
                <w:rFonts w:ascii="Calibri" w:hAnsi="Calibri"/>
                <w:b/>
                <w:noProof/>
                <w:sz w:val="22"/>
              </w:rPr>
            </w:pPr>
            <w:r>
              <w:t xml:space="preserve">TTI length=14 </w:t>
            </w:r>
          </w:p>
        </w:tc>
      </w:tr>
      <w:tr w:rsidR="00E02EA1" w:rsidRPr="000D4531" w14:paraId="7F280A5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6B22DED"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98E1A6"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0155D39"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0.55 dB</w:t>
            </w:r>
          </w:p>
          <w:p w14:paraId="4EA604DC" w14:textId="77777777" w:rsidR="00E02EA1" w:rsidRPr="000D4531" w:rsidRDefault="00DA0BC2" w:rsidP="002F27C0">
            <w:pPr>
              <w:pStyle w:val="TAC"/>
            </w:pPr>
            <w:r w:rsidRPr="00772087">
              <w:rPr>
                <w:rFonts w:eastAsia="Times New Roman"/>
              </w:rPr>
              <w:t>0.300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2154BC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6081ECE"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09289B2"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0B948BC" w14:textId="77777777" w:rsidR="00E02EA1" w:rsidRPr="000D4531" w:rsidRDefault="00E02EA1" w:rsidP="002F27C0">
            <w:pPr>
              <w:pStyle w:val="TAC"/>
            </w:pPr>
          </w:p>
        </w:tc>
      </w:tr>
      <w:tr w:rsidR="00E02EA1" w:rsidRPr="000D4531" w14:paraId="0C7AD886"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20C434"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13E59F"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85CB95D"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13.14 dB</w:t>
            </w:r>
          </w:p>
          <w:p w14:paraId="583FEBE4" w14:textId="77777777" w:rsidR="00E02EA1" w:rsidRPr="000D4531" w:rsidRDefault="00DA0BC2" w:rsidP="002F27C0">
            <w:pPr>
              <w:pStyle w:val="TAC"/>
            </w:pPr>
            <w:r w:rsidRPr="00772087">
              <w:rPr>
                <w:rFonts w:eastAsia="Times New Roman"/>
              </w:rPr>
              <w:t>1.71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749722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7AC2FD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3B3E209"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6F33D14" w14:textId="77777777" w:rsidR="00E02EA1" w:rsidRPr="000D4531" w:rsidRDefault="00E02EA1" w:rsidP="002F27C0">
            <w:pPr>
              <w:pStyle w:val="TAC"/>
            </w:pPr>
          </w:p>
        </w:tc>
      </w:tr>
      <w:tr w:rsidR="00E02EA1" w:rsidRPr="000D4531" w14:paraId="08B95AFE"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D13F41"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7491C0"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8087D99"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22.64 dB</w:t>
            </w:r>
          </w:p>
          <w:p w14:paraId="48C6FA06" w14:textId="77777777" w:rsidR="00E02EA1" w:rsidRPr="000D4531" w:rsidRDefault="00DA0BC2" w:rsidP="002F27C0">
            <w:pPr>
              <w:pStyle w:val="TAC"/>
            </w:pPr>
            <w:r w:rsidRPr="00772087">
              <w:rPr>
                <w:rFonts w:eastAsia="Times New Roman"/>
              </w:rPr>
              <w:t>2.99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4728ECD"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9DD010E"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E7E1A7F"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6CB84FB" w14:textId="77777777" w:rsidR="00E02EA1" w:rsidRPr="000D4531" w:rsidRDefault="00E02EA1" w:rsidP="002F27C0">
            <w:pPr>
              <w:pStyle w:val="TAC"/>
            </w:pPr>
          </w:p>
        </w:tc>
      </w:tr>
      <w:tr w:rsidR="00E02EA1" w:rsidRPr="000D4531" w14:paraId="5C0A7DFB"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49E47287" w14:textId="77777777" w:rsidR="00E02EA1" w:rsidRPr="000D4531" w:rsidRDefault="00E02EA1" w:rsidP="002F27C0">
            <w:pPr>
              <w:pStyle w:val="TAC"/>
            </w:pPr>
            <w:r>
              <w:t xml:space="preserve">R1-164549 / </w:t>
            </w:r>
            <w:r w:rsidR="00F23599">
              <w:t>SOURCE 4</w:t>
            </w:r>
            <w:r>
              <w:br/>
              <w:t>Two UEs share the same DM-RS</w:t>
            </w:r>
          </w:p>
        </w:tc>
      </w:tr>
      <w:tr w:rsidR="00E02EA1" w14:paraId="01EA921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8FF754"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100FA2"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48394"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A8BAC7"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12415C"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620A76"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3838DF" w14:textId="77777777" w:rsidR="00E02EA1" w:rsidRDefault="00E02EA1" w:rsidP="002F27C0">
            <w:pPr>
              <w:pStyle w:val="TAC"/>
              <w:rPr>
                <w:rFonts w:ascii="Calibri" w:hAnsi="Calibri"/>
                <w:b/>
                <w:noProof/>
                <w:sz w:val="22"/>
              </w:rPr>
            </w:pPr>
            <w:r>
              <w:t xml:space="preserve">TTI length=14 </w:t>
            </w:r>
          </w:p>
        </w:tc>
      </w:tr>
      <w:tr w:rsidR="00E02EA1" w:rsidRPr="000D4531" w14:paraId="43EBC63B"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EF23B7E"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E115C9"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F0D95A9"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0.60 dB</w:t>
            </w:r>
          </w:p>
          <w:p w14:paraId="573365D6" w14:textId="77777777" w:rsidR="00E02EA1" w:rsidRPr="000D4531" w:rsidRDefault="00DA0BC2" w:rsidP="002F27C0">
            <w:pPr>
              <w:pStyle w:val="TAC"/>
            </w:pPr>
            <w:r w:rsidRPr="00772087">
              <w:rPr>
                <w:rFonts w:eastAsia="Times New Roman"/>
              </w:rPr>
              <w:t>0.225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9D69CB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947918A"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9A752A4"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31A52EB" w14:textId="77777777" w:rsidR="00E02EA1" w:rsidRPr="000D4531" w:rsidRDefault="00E02EA1" w:rsidP="002F27C0">
            <w:pPr>
              <w:pStyle w:val="TAC"/>
            </w:pPr>
          </w:p>
        </w:tc>
      </w:tr>
      <w:tr w:rsidR="00E02EA1" w:rsidRPr="000D4531" w14:paraId="722132D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7209C80"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20B6E3"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714FAE2"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13.66 dB</w:t>
            </w:r>
          </w:p>
          <w:p w14:paraId="4AE97077" w14:textId="77777777" w:rsidR="00E02EA1" w:rsidRPr="000D4531" w:rsidRDefault="00DA0BC2" w:rsidP="002F27C0">
            <w:pPr>
              <w:pStyle w:val="TAC"/>
            </w:pPr>
            <w:r w:rsidRPr="00772087">
              <w:rPr>
                <w:rFonts w:eastAsia="Times New Roman"/>
              </w:rPr>
              <w:t>1.28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88C603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C532546"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CC9B07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082B9DD" w14:textId="77777777" w:rsidR="00E02EA1" w:rsidRPr="000D4531" w:rsidRDefault="00E02EA1" w:rsidP="002F27C0">
            <w:pPr>
              <w:pStyle w:val="TAC"/>
            </w:pPr>
          </w:p>
        </w:tc>
      </w:tr>
      <w:tr w:rsidR="00E02EA1" w:rsidRPr="000D4531" w14:paraId="43DFF8C5"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A76C77"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F90AD6"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821AC74"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EE1A998"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23402B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057E4F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6F6C493" w14:textId="77777777" w:rsidR="00E02EA1" w:rsidRPr="000D4531" w:rsidRDefault="00E02EA1" w:rsidP="002F27C0">
            <w:pPr>
              <w:pStyle w:val="TAC"/>
            </w:pPr>
          </w:p>
        </w:tc>
      </w:tr>
      <w:tr w:rsidR="00E02EA1" w:rsidRPr="000D4531" w14:paraId="6F30D219"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2576E58" w14:textId="77777777" w:rsidR="00E02EA1" w:rsidRPr="000D4531" w:rsidRDefault="00E02EA1" w:rsidP="002F27C0">
            <w:pPr>
              <w:pStyle w:val="TAC"/>
            </w:pPr>
            <w:r>
              <w:t xml:space="preserve">R1-164549 / </w:t>
            </w:r>
            <w:r w:rsidR="00F23599">
              <w:t>SOURCE 4</w:t>
            </w:r>
            <w:r>
              <w:br/>
              <w:t>Three UEs share the same DM-RS</w:t>
            </w:r>
          </w:p>
        </w:tc>
      </w:tr>
      <w:tr w:rsidR="00E02EA1" w14:paraId="4BD2EB72"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EF908C3"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D1FF2C"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372F1F"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917A715"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719CFB"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A0268B"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F388C6" w14:textId="77777777" w:rsidR="00E02EA1" w:rsidRDefault="00E02EA1" w:rsidP="002F27C0">
            <w:pPr>
              <w:pStyle w:val="TAC"/>
              <w:rPr>
                <w:rFonts w:ascii="Calibri" w:hAnsi="Calibri"/>
                <w:b/>
                <w:noProof/>
                <w:sz w:val="22"/>
              </w:rPr>
            </w:pPr>
            <w:r>
              <w:t xml:space="preserve">TTI length=14 </w:t>
            </w:r>
          </w:p>
        </w:tc>
      </w:tr>
      <w:tr w:rsidR="00E02EA1" w:rsidRPr="000D4531" w14:paraId="40726658"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9F543F"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6FDAF0"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A2F124F"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0.64 dB</w:t>
            </w:r>
          </w:p>
          <w:p w14:paraId="2ADE5AE9" w14:textId="77777777" w:rsidR="00E02EA1" w:rsidRPr="000D4531" w:rsidRDefault="00DA0BC2" w:rsidP="002F27C0">
            <w:pPr>
              <w:pStyle w:val="TAC"/>
            </w:pPr>
            <w:r w:rsidRPr="00772087">
              <w:rPr>
                <w:rFonts w:eastAsia="Times New Roman"/>
              </w:rPr>
              <w:t>0.180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F5259F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55115FF"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2C587E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EFB0EC5" w14:textId="77777777" w:rsidR="00E02EA1" w:rsidRPr="000D4531" w:rsidRDefault="00E02EA1" w:rsidP="002F27C0">
            <w:pPr>
              <w:pStyle w:val="TAC"/>
            </w:pPr>
          </w:p>
        </w:tc>
      </w:tr>
      <w:tr w:rsidR="00E02EA1" w:rsidRPr="000D4531" w14:paraId="6C4889B2"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CD2272"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AF5F81"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1EFCDE1"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13.78 dB</w:t>
            </w:r>
          </w:p>
          <w:p w14:paraId="37B9E783" w14:textId="77777777" w:rsidR="00E02EA1" w:rsidRPr="000D4531" w:rsidRDefault="00DA0BC2" w:rsidP="002F27C0">
            <w:pPr>
              <w:pStyle w:val="TAC"/>
            </w:pPr>
            <w:r w:rsidRPr="00772087">
              <w:rPr>
                <w:rFonts w:eastAsia="Times New Roman"/>
              </w:rPr>
              <w:t>1.02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1F35DF6"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0688A4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58C71A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7F1A4B5" w14:textId="77777777" w:rsidR="00E02EA1" w:rsidRPr="000D4531" w:rsidRDefault="00E02EA1" w:rsidP="002F27C0">
            <w:pPr>
              <w:pStyle w:val="TAC"/>
            </w:pPr>
          </w:p>
        </w:tc>
      </w:tr>
      <w:tr w:rsidR="00E02EA1" w:rsidRPr="000D4531" w14:paraId="6446E3FD"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D7589E"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16F6F0E"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B0434C4"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B692462"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BA5B3FF"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EF702C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53318B0" w14:textId="77777777" w:rsidR="00E02EA1" w:rsidRPr="000D4531" w:rsidRDefault="00E02EA1" w:rsidP="002F27C0">
            <w:pPr>
              <w:pStyle w:val="TAC"/>
            </w:pPr>
          </w:p>
        </w:tc>
      </w:tr>
      <w:tr w:rsidR="00E02EA1" w:rsidRPr="000D4531" w14:paraId="75E5313C"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EA548C4" w14:textId="77777777" w:rsidR="00E02EA1" w:rsidRPr="000D4531" w:rsidRDefault="00E02EA1" w:rsidP="002F27C0">
            <w:pPr>
              <w:pStyle w:val="TAC"/>
            </w:pPr>
            <w:r>
              <w:t xml:space="preserve">R1-164549 / </w:t>
            </w:r>
            <w:r w:rsidR="00F23599">
              <w:t>SOURCE 4</w:t>
            </w:r>
            <w:r>
              <w:br/>
              <w:t>Four UEs share the same DM-RS</w:t>
            </w:r>
          </w:p>
        </w:tc>
      </w:tr>
      <w:tr w:rsidR="00E02EA1" w14:paraId="3FE2A43D"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9EC72D"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4BF745"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59D787"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AE1821"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E08BC5"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5EDFFC"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CC36ABE" w14:textId="77777777" w:rsidR="00E02EA1" w:rsidRDefault="00E02EA1" w:rsidP="002F27C0">
            <w:pPr>
              <w:pStyle w:val="TAC"/>
              <w:rPr>
                <w:rFonts w:ascii="Calibri" w:hAnsi="Calibri"/>
                <w:b/>
                <w:noProof/>
                <w:sz w:val="22"/>
              </w:rPr>
            </w:pPr>
            <w:r>
              <w:t xml:space="preserve">TTI length=14 </w:t>
            </w:r>
          </w:p>
        </w:tc>
      </w:tr>
      <w:tr w:rsidR="00E02EA1" w:rsidRPr="000D4531" w14:paraId="5A27B13E"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C37EE1"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E780A4"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E3ED3A4"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0.71 dB</w:t>
            </w:r>
          </w:p>
          <w:p w14:paraId="7B4A2007" w14:textId="77777777" w:rsidR="00E02EA1" w:rsidRPr="000D4531" w:rsidRDefault="00DA0BC2" w:rsidP="002F27C0">
            <w:pPr>
              <w:pStyle w:val="TAC"/>
            </w:pPr>
            <w:r w:rsidRPr="00772087">
              <w:rPr>
                <w:rFonts w:eastAsia="Times New Roman"/>
              </w:rPr>
              <w:t>0.150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5BBAAA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B8E70C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2887CC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92777B1" w14:textId="77777777" w:rsidR="00E02EA1" w:rsidRPr="000D4531" w:rsidRDefault="00E02EA1" w:rsidP="002F27C0">
            <w:pPr>
              <w:pStyle w:val="TAC"/>
            </w:pPr>
          </w:p>
        </w:tc>
      </w:tr>
      <w:tr w:rsidR="00E02EA1" w:rsidRPr="000D4531" w14:paraId="1367158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C77F99"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76F5E2"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5C3CF1E"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14.77 dB</w:t>
            </w:r>
          </w:p>
          <w:p w14:paraId="23EDA0F2" w14:textId="77777777" w:rsidR="00E02EA1" w:rsidRPr="000D4531" w:rsidRDefault="00DA0BC2" w:rsidP="002F27C0">
            <w:pPr>
              <w:pStyle w:val="TAC"/>
            </w:pPr>
            <w:r w:rsidRPr="00772087">
              <w:rPr>
                <w:rFonts w:eastAsia="Times New Roman"/>
              </w:rPr>
              <w:t>0.855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E441EB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65BDC5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D2047AD"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A6A846C" w14:textId="77777777" w:rsidR="00E02EA1" w:rsidRPr="000D4531" w:rsidRDefault="00E02EA1" w:rsidP="002F27C0">
            <w:pPr>
              <w:pStyle w:val="TAC"/>
            </w:pPr>
          </w:p>
        </w:tc>
      </w:tr>
      <w:tr w:rsidR="00E02EA1" w:rsidRPr="000D4531" w14:paraId="1EA5DA60"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B0A969"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602026"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ABE2726"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BF0B25F"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BF7D0FC"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D1931A9"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A92D943" w14:textId="77777777" w:rsidR="00E02EA1" w:rsidRPr="000D4531" w:rsidRDefault="00E02EA1" w:rsidP="002F27C0">
            <w:pPr>
              <w:pStyle w:val="TAC"/>
            </w:pPr>
          </w:p>
        </w:tc>
      </w:tr>
      <w:tr w:rsidR="00E02EA1" w:rsidRPr="000D4531" w14:paraId="22D5258F"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BB75217" w14:textId="77777777" w:rsidR="00E02EA1" w:rsidRPr="000D4531" w:rsidRDefault="00E02EA1" w:rsidP="002F27C0">
            <w:pPr>
              <w:pStyle w:val="TAC"/>
            </w:pPr>
            <w:r>
              <w:t xml:space="preserve">R1-164549 / </w:t>
            </w:r>
            <w:r w:rsidR="00F23599">
              <w:t>SOURCE 4</w:t>
            </w:r>
            <w:r>
              <w:br/>
              <w:t>Five UEs share the same DM-RS</w:t>
            </w:r>
          </w:p>
        </w:tc>
      </w:tr>
    </w:tbl>
    <w:p w14:paraId="660E9352" w14:textId="77777777" w:rsidR="00490E4E" w:rsidRDefault="00490E4E" w:rsidP="001977F3"/>
    <w:p w14:paraId="5836AFB7" w14:textId="77777777" w:rsidR="00490E4E" w:rsidRPr="005B3B3E" w:rsidRDefault="00490E4E" w:rsidP="00490E4E">
      <w:pPr>
        <w:jc w:val="center"/>
        <w:rPr>
          <w:rFonts w:ascii="Arial" w:hAnsi="Arial"/>
          <w:b/>
          <w:lang w:eastAsia="ko-KR"/>
        </w:rPr>
      </w:pPr>
      <w:r w:rsidRPr="005B3B3E">
        <w:rPr>
          <w:rFonts w:ascii="Arial" w:hAnsi="Arial"/>
          <w:b/>
          <w:lang w:eastAsia="ko-KR"/>
        </w:rPr>
        <w:t>Tab</w:t>
      </w:r>
      <w:r>
        <w:rPr>
          <w:rFonts w:ascii="Arial" w:hAnsi="Arial"/>
          <w:b/>
          <w:lang w:eastAsia="ko-KR"/>
        </w:rPr>
        <w:t>le C3-1</w:t>
      </w:r>
      <w:r w:rsidR="00E02EA1">
        <w:rPr>
          <w:rFonts w:ascii="Arial" w:hAnsi="Arial"/>
          <w:b/>
          <w:lang w:eastAsia="ko-KR"/>
        </w:rPr>
        <w:t>5</w:t>
      </w:r>
      <w:r>
        <w:rPr>
          <w:rFonts w:ascii="Arial" w:hAnsi="Arial"/>
          <w:b/>
          <w:lang w:eastAsia="ko-KR"/>
        </w:rPr>
        <w:t xml:space="preserve"> ETU</w:t>
      </w:r>
      <w:r w:rsidRPr="005B3B3E">
        <w:rPr>
          <w:rFonts w:ascii="Arial" w:hAnsi="Arial"/>
          <w:b/>
          <w:lang w:eastAsia="ko-KR"/>
        </w:rPr>
        <w:t xml:space="preserve">, </w:t>
      </w:r>
      <w:r>
        <w:rPr>
          <w:rFonts w:ascii="Arial" w:hAnsi="Arial"/>
          <w:b/>
          <w:lang w:eastAsia="ko-KR"/>
        </w:rPr>
        <w:t>120</w:t>
      </w:r>
      <w:r w:rsidRPr="005B3B3E">
        <w:rPr>
          <w:rFonts w:ascii="Arial" w:hAnsi="Arial"/>
          <w:b/>
          <w:lang w:eastAsia="ko-KR"/>
        </w:rPr>
        <w:t xml:space="preserve"> km/h, 12 PRB</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1"/>
        <w:gridCol w:w="1046"/>
        <w:gridCol w:w="1046"/>
        <w:gridCol w:w="1046"/>
        <w:gridCol w:w="1046"/>
        <w:gridCol w:w="1046"/>
        <w:gridCol w:w="1146"/>
      </w:tblGrid>
      <w:tr w:rsidR="00490E4E" w14:paraId="39E9219B"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4FFF425" w14:textId="77777777" w:rsidR="00490E4E" w:rsidRDefault="00490E4E"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A46022A" w14:textId="77777777" w:rsidR="00490E4E" w:rsidRDefault="00490E4E"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CDCD1D" w14:textId="77777777" w:rsidR="00490E4E" w:rsidRPr="000D4531" w:rsidRDefault="00490E4E"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42B2CB" w14:textId="77777777" w:rsidR="00490E4E" w:rsidRPr="000D4531" w:rsidRDefault="00490E4E"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DD1E6BF" w14:textId="77777777" w:rsidR="00490E4E" w:rsidRPr="000D4531" w:rsidRDefault="00490E4E"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88DEE6C" w14:textId="77777777" w:rsidR="00490E4E" w:rsidRPr="000D4531" w:rsidRDefault="00490E4E"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00988D" w14:textId="77777777" w:rsidR="00490E4E" w:rsidRDefault="00490E4E" w:rsidP="002F27C0">
            <w:pPr>
              <w:pStyle w:val="TAC"/>
              <w:rPr>
                <w:rFonts w:ascii="Calibri" w:hAnsi="Calibri"/>
                <w:b/>
                <w:noProof/>
                <w:sz w:val="22"/>
              </w:rPr>
            </w:pPr>
            <w:r>
              <w:t xml:space="preserve">TTI length=14 </w:t>
            </w:r>
          </w:p>
        </w:tc>
      </w:tr>
      <w:tr w:rsidR="00E02EA1" w:rsidRPr="000D4531" w14:paraId="63325774"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BAFC9E"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37A13EA"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D5ABBAA"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0.56 dB</w:t>
            </w:r>
          </w:p>
          <w:p w14:paraId="1CDE69C9" w14:textId="77777777" w:rsidR="00E02EA1" w:rsidRPr="000D4531" w:rsidRDefault="00DA0BC2" w:rsidP="002F27C0">
            <w:pPr>
              <w:pStyle w:val="TAC"/>
            </w:pPr>
            <w:r w:rsidRPr="00772087">
              <w:rPr>
                <w:rFonts w:eastAsia="Times New Roman"/>
              </w:rPr>
              <w:t>0.450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B8D15C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E88E09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41BBE6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764DB00" w14:textId="77777777" w:rsidR="00E02EA1" w:rsidRPr="000D4531" w:rsidRDefault="00E02EA1" w:rsidP="002F27C0">
            <w:pPr>
              <w:pStyle w:val="TAC"/>
            </w:pPr>
          </w:p>
        </w:tc>
      </w:tr>
      <w:tr w:rsidR="00E02EA1" w:rsidRPr="000D4531" w14:paraId="7C8D4940"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D51EFC9"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68A20C"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81D90C2"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13.32 dB</w:t>
            </w:r>
          </w:p>
          <w:p w14:paraId="1147399F" w14:textId="77777777" w:rsidR="00E02EA1" w:rsidRPr="000D4531" w:rsidRDefault="00DA0BC2" w:rsidP="002F27C0">
            <w:pPr>
              <w:pStyle w:val="TAC"/>
            </w:pPr>
            <w:r w:rsidRPr="00772087">
              <w:rPr>
                <w:rFonts w:eastAsia="Times New Roman"/>
              </w:rPr>
              <w:t>2.56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47A45C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1D2D169"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FB869F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0C5BA6A" w14:textId="77777777" w:rsidR="00E02EA1" w:rsidRPr="000D4531" w:rsidRDefault="00E02EA1" w:rsidP="002F27C0">
            <w:pPr>
              <w:pStyle w:val="TAC"/>
            </w:pPr>
          </w:p>
        </w:tc>
      </w:tr>
      <w:tr w:rsidR="00E02EA1" w:rsidRPr="000D4531" w14:paraId="66F277A6"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34006CC"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51A556"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940BD4C"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25.40 dB</w:t>
            </w:r>
          </w:p>
          <w:p w14:paraId="13AAB30D" w14:textId="77777777" w:rsidR="00E02EA1" w:rsidRPr="000D4531" w:rsidRDefault="00DA0BC2" w:rsidP="002F27C0">
            <w:pPr>
              <w:pStyle w:val="TAC"/>
            </w:pPr>
            <w:r w:rsidRPr="00772087">
              <w:rPr>
                <w:rFonts w:eastAsia="Times New Roman"/>
              </w:rPr>
              <w:t>4.48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6A3B42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143A32D"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AD7A8C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E719873" w14:textId="77777777" w:rsidR="00E02EA1" w:rsidRPr="000D4531" w:rsidRDefault="00E02EA1" w:rsidP="002F27C0">
            <w:pPr>
              <w:pStyle w:val="TAC"/>
            </w:pPr>
          </w:p>
        </w:tc>
      </w:tr>
      <w:tr w:rsidR="00E02EA1" w:rsidRPr="000D4531" w14:paraId="34913097"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EE50F84" w14:textId="77777777" w:rsidR="00E02EA1" w:rsidRPr="000D4531" w:rsidRDefault="00E02EA1" w:rsidP="002F27C0">
            <w:pPr>
              <w:pStyle w:val="TAC"/>
            </w:pPr>
            <w:r>
              <w:t xml:space="preserve">R1-164549 / </w:t>
            </w:r>
            <w:r w:rsidR="00F23599">
              <w:t>SOURCE 4</w:t>
            </w:r>
            <w:r>
              <w:br/>
              <w:t>DM-RS included in every TTI</w:t>
            </w:r>
          </w:p>
        </w:tc>
      </w:tr>
      <w:tr w:rsidR="00E02EA1" w14:paraId="0F238A8B"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01F197"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9DF471"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0B74A94"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B4B3BD"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96004F7"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AB3DFF"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762984" w14:textId="77777777" w:rsidR="00E02EA1" w:rsidRDefault="00E02EA1" w:rsidP="002F27C0">
            <w:pPr>
              <w:pStyle w:val="TAC"/>
              <w:rPr>
                <w:rFonts w:ascii="Calibri" w:hAnsi="Calibri"/>
                <w:b/>
                <w:noProof/>
                <w:sz w:val="22"/>
              </w:rPr>
            </w:pPr>
            <w:r>
              <w:t xml:space="preserve">TTI length=14 </w:t>
            </w:r>
          </w:p>
        </w:tc>
      </w:tr>
      <w:tr w:rsidR="00E02EA1" w:rsidRPr="000D4531" w14:paraId="41669D91"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86A4F3"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72EFCC"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25661FB5"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0.57 dB</w:t>
            </w:r>
          </w:p>
          <w:p w14:paraId="59DB17E0" w14:textId="77777777" w:rsidR="00E02EA1" w:rsidRPr="000D4531" w:rsidRDefault="00DA0BC2" w:rsidP="002F27C0">
            <w:pPr>
              <w:pStyle w:val="TAC"/>
            </w:pPr>
            <w:r w:rsidRPr="00772087">
              <w:rPr>
                <w:rFonts w:eastAsia="Times New Roman"/>
              </w:rPr>
              <w:t>0.300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52FE44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954A9C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002A73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0D5B3FC" w14:textId="77777777" w:rsidR="00E02EA1" w:rsidRPr="000D4531" w:rsidRDefault="00E02EA1" w:rsidP="002F27C0">
            <w:pPr>
              <w:pStyle w:val="TAC"/>
            </w:pPr>
          </w:p>
        </w:tc>
      </w:tr>
      <w:tr w:rsidR="00E02EA1" w:rsidRPr="000D4531" w14:paraId="26CC4BB8"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7A768"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9E118E"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43144715"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13.50 dB</w:t>
            </w:r>
          </w:p>
          <w:p w14:paraId="7BF7C9F1" w14:textId="77777777" w:rsidR="00E02EA1" w:rsidRPr="000D4531" w:rsidRDefault="00DA0BC2" w:rsidP="002F27C0">
            <w:pPr>
              <w:pStyle w:val="TAC"/>
            </w:pPr>
            <w:r w:rsidRPr="00772087">
              <w:rPr>
                <w:rFonts w:eastAsia="Times New Roman"/>
              </w:rPr>
              <w:t>1.70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C0B102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F7837EE"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2069E78"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2FA48EC" w14:textId="77777777" w:rsidR="00E02EA1" w:rsidRPr="000D4531" w:rsidRDefault="00E02EA1" w:rsidP="002F27C0">
            <w:pPr>
              <w:pStyle w:val="TAC"/>
            </w:pPr>
          </w:p>
        </w:tc>
      </w:tr>
      <w:tr w:rsidR="00E02EA1" w:rsidRPr="000D4531" w14:paraId="529903E2"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819E59"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5A48144"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2FFEBBE"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F0389ED"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5CF21E4"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653FBAC"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EEAD924" w14:textId="77777777" w:rsidR="00E02EA1" w:rsidRPr="000D4531" w:rsidRDefault="00E02EA1" w:rsidP="002F27C0">
            <w:pPr>
              <w:pStyle w:val="TAC"/>
            </w:pPr>
          </w:p>
        </w:tc>
      </w:tr>
      <w:tr w:rsidR="00E02EA1" w:rsidRPr="000D4531" w14:paraId="78322AC8"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336CBB8" w14:textId="77777777" w:rsidR="00E02EA1" w:rsidRPr="000D4531" w:rsidRDefault="00E02EA1" w:rsidP="002F27C0">
            <w:pPr>
              <w:pStyle w:val="TAC"/>
            </w:pPr>
            <w:r>
              <w:t xml:space="preserve">R1-164549 / </w:t>
            </w:r>
            <w:r w:rsidR="00F23599">
              <w:t>SOURCE 4</w:t>
            </w:r>
            <w:r>
              <w:br/>
              <w:t>Two UEs share the same DM-RS</w:t>
            </w:r>
          </w:p>
        </w:tc>
      </w:tr>
      <w:tr w:rsidR="00E02EA1" w14:paraId="1065F06D"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7A02BCC"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6BD15BE"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F7CB53"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3401CEC"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DA2679F"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6E0918"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A5F9864" w14:textId="77777777" w:rsidR="00E02EA1" w:rsidRDefault="00E02EA1" w:rsidP="002F27C0">
            <w:pPr>
              <w:pStyle w:val="TAC"/>
              <w:rPr>
                <w:rFonts w:ascii="Calibri" w:hAnsi="Calibri"/>
                <w:b/>
                <w:noProof/>
                <w:sz w:val="22"/>
              </w:rPr>
            </w:pPr>
            <w:r>
              <w:t xml:space="preserve">TTI length=14 </w:t>
            </w:r>
          </w:p>
        </w:tc>
      </w:tr>
      <w:tr w:rsidR="00E02EA1" w:rsidRPr="000D4531" w14:paraId="4AA0C936"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C52CA3"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44E350A"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755B9F0"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0.73 dB</w:t>
            </w:r>
          </w:p>
          <w:p w14:paraId="2ECB2F63" w14:textId="77777777" w:rsidR="00E02EA1" w:rsidRPr="000D4531" w:rsidRDefault="00DA0BC2" w:rsidP="002F27C0">
            <w:pPr>
              <w:pStyle w:val="TAC"/>
            </w:pPr>
            <w:r w:rsidRPr="00772087">
              <w:rPr>
                <w:rFonts w:eastAsia="Times New Roman"/>
              </w:rPr>
              <w:t>0.226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3E5C4E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0BFA6E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3722B8E"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DFDBF4D" w14:textId="77777777" w:rsidR="00E02EA1" w:rsidRPr="000D4531" w:rsidRDefault="00E02EA1" w:rsidP="002F27C0">
            <w:pPr>
              <w:pStyle w:val="TAC"/>
            </w:pPr>
          </w:p>
        </w:tc>
      </w:tr>
      <w:tr w:rsidR="00E02EA1" w:rsidRPr="000D4531" w14:paraId="0DB54ED3"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553E719"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D572B0"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D9DA426"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15.72 dB</w:t>
            </w:r>
          </w:p>
          <w:p w14:paraId="53AF3A51" w14:textId="77777777" w:rsidR="00E02EA1" w:rsidRPr="000D4531" w:rsidRDefault="00DA0BC2" w:rsidP="002F27C0">
            <w:pPr>
              <w:pStyle w:val="TAC"/>
            </w:pPr>
            <w:r w:rsidRPr="00772087">
              <w:rPr>
                <w:rFonts w:eastAsia="Times New Roman"/>
              </w:rPr>
              <w:t>1.28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45D20A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3BA576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EB6B3E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22056F8" w14:textId="77777777" w:rsidR="00E02EA1" w:rsidRPr="000D4531" w:rsidRDefault="00E02EA1" w:rsidP="002F27C0">
            <w:pPr>
              <w:pStyle w:val="TAC"/>
            </w:pPr>
          </w:p>
        </w:tc>
      </w:tr>
      <w:tr w:rsidR="00E02EA1" w:rsidRPr="000D4531" w14:paraId="00928BDF"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9DA940"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E72E9B8"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97D2037"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049DF28"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D02E11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281135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CD05D28" w14:textId="77777777" w:rsidR="00E02EA1" w:rsidRPr="000D4531" w:rsidRDefault="00E02EA1" w:rsidP="002F27C0">
            <w:pPr>
              <w:pStyle w:val="TAC"/>
            </w:pPr>
          </w:p>
        </w:tc>
      </w:tr>
      <w:tr w:rsidR="00E02EA1" w:rsidRPr="000D4531" w14:paraId="2A08ACD9"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10C904E" w14:textId="77777777" w:rsidR="00E02EA1" w:rsidRPr="000D4531" w:rsidRDefault="00E02EA1" w:rsidP="002F27C0">
            <w:pPr>
              <w:pStyle w:val="TAC"/>
            </w:pPr>
            <w:r>
              <w:t xml:space="preserve">R1-164549 / </w:t>
            </w:r>
            <w:r w:rsidR="00F23599">
              <w:t>SOURCE 4</w:t>
            </w:r>
            <w:r>
              <w:br/>
              <w:t>Three UEs share the same DM-RS</w:t>
            </w:r>
          </w:p>
        </w:tc>
      </w:tr>
      <w:tr w:rsidR="00E02EA1" w14:paraId="5AA351CA"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DBBBC4"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BF0F80"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C29A05"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59BA56F"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F265137"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C06862B"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155FBA3" w14:textId="77777777" w:rsidR="00E02EA1" w:rsidRDefault="00E02EA1" w:rsidP="002F27C0">
            <w:pPr>
              <w:pStyle w:val="TAC"/>
              <w:rPr>
                <w:rFonts w:ascii="Calibri" w:hAnsi="Calibri"/>
                <w:b/>
                <w:noProof/>
                <w:sz w:val="22"/>
              </w:rPr>
            </w:pPr>
            <w:r>
              <w:t xml:space="preserve">TTI length=14 </w:t>
            </w:r>
          </w:p>
        </w:tc>
      </w:tr>
      <w:tr w:rsidR="00E02EA1" w:rsidRPr="000D4531" w14:paraId="49F10CA6"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685875A"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BA66C41"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A93A3F4"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0.74 dB</w:t>
            </w:r>
          </w:p>
          <w:p w14:paraId="5D056CCE" w14:textId="77777777" w:rsidR="00E02EA1" w:rsidRPr="000D4531" w:rsidRDefault="00DA0BC2" w:rsidP="002F27C0">
            <w:pPr>
              <w:pStyle w:val="TAC"/>
            </w:pPr>
            <w:r w:rsidRPr="00772087">
              <w:rPr>
                <w:rFonts w:eastAsia="Times New Roman"/>
              </w:rPr>
              <w:t>0.180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42BF846"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5E05C51"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B423C7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71634B7" w14:textId="77777777" w:rsidR="00E02EA1" w:rsidRPr="000D4531" w:rsidRDefault="00E02EA1" w:rsidP="002F27C0">
            <w:pPr>
              <w:pStyle w:val="TAC"/>
            </w:pPr>
          </w:p>
        </w:tc>
      </w:tr>
      <w:tr w:rsidR="00E02EA1" w:rsidRPr="000D4531" w14:paraId="53066274"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F7F10AD"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AF848F"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07D0EE8"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15.98 dB</w:t>
            </w:r>
          </w:p>
          <w:p w14:paraId="68B1B385" w14:textId="77777777" w:rsidR="00E02EA1" w:rsidRPr="000D4531" w:rsidRDefault="00DA0BC2" w:rsidP="002F27C0">
            <w:pPr>
              <w:pStyle w:val="TAC"/>
            </w:pPr>
            <w:r w:rsidRPr="00772087">
              <w:rPr>
                <w:rFonts w:eastAsia="Times New Roman"/>
              </w:rPr>
              <w:t>1.03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440DBF9"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7438D1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5887696"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F3A1A0E" w14:textId="77777777" w:rsidR="00E02EA1" w:rsidRPr="000D4531" w:rsidRDefault="00E02EA1" w:rsidP="002F27C0">
            <w:pPr>
              <w:pStyle w:val="TAC"/>
            </w:pPr>
          </w:p>
        </w:tc>
      </w:tr>
      <w:tr w:rsidR="00E02EA1" w:rsidRPr="000D4531" w14:paraId="12D1414D"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6FBCE0A"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51C1D90"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2A70589"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C8C4C1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D4FB05F"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552E1855"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4685D54" w14:textId="77777777" w:rsidR="00E02EA1" w:rsidRPr="000D4531" w:rsidRDefault="00E02EA1" w:rsidP="002F27C0">
            <w:pPr>
              <w:pStyle w:val="TAC"/>
            </w:pPr>
          </w:p>
        </w:tc>
      </w:tr>
      <w:tr w:rsidR="00E02EA1" w:rsidRPr="000D4531" w14:paraId="4E7F9CBC"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00C2DC07" w14:textId="77777777" w:rsidR="00E02EA1" w:rsidRPr="000D4531" w:rsidRDefault="00E02EA1" w:rsidP="002F27C0">
            <w:pPr>
              <w:pStyle w:val="TAC"/>
            </w:pPr>
            <w:r>
              <w:t xml:space="preserve">R1-164549 / </w:t>
            </w:r>
            <w:r w:rsidR="00F23599">
              <w:t>SOURCE 4</w:t>
            </w:r>
            <w:r>
              <w:br/>
              <w:t>Four UEs share the same DM-RS</w:t>
            </w:r>
          </w:p>
        </w:tc>
      </w:tr>
      <w:tr w:rsidR="00E02EA1" w14:paraId="5207E0E0"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0ACA7E0" w14:textId="77777777" w:rsidR="00E02EA1" w:rsidRDefault="00E02EA1" w:rsidP="002F27C0">
            <w:pPr>
              <w:pStyle w:val="TAC"/>
              <w:rPr>
                <w:rFonts w:ascii="Calibri" w:hAnsi="Calibri"/>
                <w:b/>
                <w:noProof/>
                <w:sz w:val="22"/>
              </w:rPr>
            </w:pPr>
            <w:r>
              <w:t xml:space="preserve">SNR at 10% BLER </w:t>
            </w:r>
            <w:r>
              <w:br/>
              <w:t>Throughput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B0F791" w14:textId="77777777" w:rsidR="00E02EA1" w:rsidRDefault="00E02EA1" w:rsidP="002F27C0">
            <w:pPr>
              <w:pStyle w:val="TAC"/>
              <w:rPr>
                <w:rFonts w:ascii="Calibri" w:hAnsi="Calibri"/>
                <w:b/>
                <w:noProof/>
                <w:sz w:val="22"/>
              </w:rPr>
            </w:pPr>
            <w:r>
              <w:t xml:space="preserve">TTI length=1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216628D" w14:textId="77777777" w:rsidR="00E02EA1" w:rsidRPr="000D4531" w:rsidRDefault="00E02EA1"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CF6BC7" w14:textId="77777777" w:rsidR="00E02EA1" w:rsidRPr="000D4531" w:rsidRDefault="00E02EA1"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667FBF" w14:textId="77777777" w:rsidR="00E02EA1" w:rsidRPr="000D4531" w:rsidRDefault="00E02EA1"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3F93AF" w14:textId="77777777" w:rsidR="00E02EA1" w:rsidRPr="000D4531" w:rsidRDefault="00E02EA1"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8117D7B" w14:textId="77777777" w:rsidR="00E02EA1" w:rsidRDefault="00E02EA1" w:rsidP="002F27C0">
            <w:pPr>
              <w:pStyle w:val="TAC"/>
              <w:rPr>
                <w:rFonts w:ascii="Calibri" w:hAnsi="Calibri"/>
                <w:b/>
                <w:noProof/>
                <w:sz w:val="22"/>
              </w:rPr>
            </w:pPr>
            <w:r>
              <w:t xml:space="preserve">TTI length=14 </w:t>
            </w:r>
          </w:p>
        </w:tc>
      </w:tr>
      <w:tr w:rsidR="00E02EA1" w:rsidRPr="000D4531" w14:paraId="0787455E"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34AE1B2" w14:textId="77777777" w:rsidR="00E02EA1" w:rsidRDefault="00E02EA1" w:rsidP="002F27C0">
            <w:pPr>
              <w:pStyle w:val="TAC"/>
              <w:rPr>
                <w:rFonts w:ascii="Calibri" w:hAnsi="Calibri"/>
                <w:b/>
                <w:noProof/>
                <w:sz w:val="22"/>
              </w:rPr>
            </w:pPr>
            <w:r>
              <w:t xml:space="preserve">QPSK r1/3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127DB"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F22CD42" w14:textId="77777777" w:rsidR="00FC0044" w:rsidRPr="00772087" w:rsidRDefault="00DA0BC2" w:rsidP="00772087">
            <w:pPr>
              <w:spacing w:before="120" w:after="120"/>
              <w:ind w:left="232" w:hangingChars="129" w:hanging="232"/>
              <w:rPr>
                <w:rFonts w:ascii="Arial" w:eastAsia="Times New Roman" w:hAnsi="Arial"/>
                <w:sz w:val="18"/>
              </w:rPr>
            </w:pPr>
            <w:r w:rsidRPr="00772087">
              <w:rPr>
                <w:rFonts w:ascii="Arial" w:eastAsia="Times New Roman" w:hAnsi="Arial"/>
                <w:sz w:val="18"/>
              </w:rPr>
              <w:t>1.08 dB</w:t>
            </w:r>
          </w:p>
          <w:p w14:paraId="15292882" w14:textId="77777777" w:rsidR="00E02EA1" w:rsidRPr="000D4531" w:rsidRDefault="00DA0BC2" w:rsidP="002F27C0">
            <w:pPr>
              <w:pStyle w:val="TAC"/>
            </w:pPr>
            <w:r w:rsidRPr="00772087">
              <w:rPr>
                <w:rFonts w:eastAsia="Times New Roman"/>
              </w:rPr>
              <w:t>0.151 Mbps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703BA4C"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50EE2DC"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721BEF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4A776D9" w14:textId="77777777" w:rsidR="00E02EA1" w:rsidRPr="000D4531" w:rsidRDefault="00E02EA1" w:rsidP="002F27C0">
            <w:pPr>
              <w:pStyle w:val="TAC"/>
            </w:pPr>
          </w:p>
        </w:tc>
      </w:tr>
      <w:tr w:rsidR="00E02EA1" w:rsidRPr="000D4531" w14:paraId="0393700E"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7CD527" w14:textId="77777777" w:rsidR="00E02EA1" w:rsidRDefault="00E02EA1" w:rsidP="002F27C0">
            <w:pPr>
              <w:pStyle w:val="TAC"/>
              <w:rPr>
                <w:rFonts w:ascii="Calibri" w:hAnsi="Calibri"/>
                <w:b/>
                <w:noProof/>
                <w:sz w:val="22"/>
              </w:rPr>
            </w:pPr>
            <w:r>
              <w:t xml:space="preserve">16QAM r3/4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F0A273D"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390228E"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3B8A81CB"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BA22B47"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2763172A"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1F7C6DF7" w14:textId="77777777" w:rsidR="00E02EA1" w:rsidRPr="000D4531" w:rsidRDefault="00E02EA1" w:rsidP="002F27C0">
            <w:pPr>
              <w:pStyle w:val="TAC"/>
            </w:pPr>
          </w:p>
        </w:tc>
      </w:tr>
      <w:tr w:rsidR="00E02EA1" w:rsidRPr="000D4531" w14:paraId="2749D7E0" w14:textId="77777777" w:rsidTr="002F27C0">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A3E7BF6" w14:textId="77777777" w:rsidR="00E02EA1" w:rsidRDefault="00E02EA1" w:rsidP="002F27C0">
            <w:pPr>
              <w:pStyle w:val="TAC"/>
              <w:rPr>
                <w:rFonts w:ascii="Calibri" w:hAnsi="Calibri"/>
                <w:b/>
                <w:noProof/>
                <w:sz w:val="22"/>
              </w:rPr>
            </w:pPr>
            <w:r>
              <w:t xml:space="preserve">64QAM r5/6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267305" w14:textId="77777777" w:rsidR="00E02EA1" w:rsidRDefault="00E02EA1"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0175AD0" w14:textId="77777777" w:rsidR="00E02EA1" w:rsidRPr="000D4531" w:rsidRDefault="00DA0BC2" w:rsidP="002F27C0">
            <w:pPr>
              <w:pStyle w:val="TAC"/>
            </w:pPr>
            <w:r w:rsidRPr="00772087">
              <w:rPr>
                <w:rFonts w:eastAsia="Times New Roman"/>
              </w:rPr>
              <w:t>N/A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6B03A8CA"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066F3550"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735CEF23" w14:textId="77777777" w:rsidR="00E02EA1" w:rsidRPr="000D4531" w:rsidRDefault="00E02EA1" w:rsidP="002F27C0">
            <w:pPr>
              <w:pStyle w:val="TAC"/>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tcPr>
          <w:p w14:paraId="4F4F10F1" w14:textId="77777777" w:rsidR="00E02EA1" w:rsidRPr="000D4531" w:rsidRDefault="00E02EA1" w:rsidP="002F27C0">
            <w:pPr>
              <w:pStyle w:val="TAC"/>
            </w:pPr>
          </w:p>
        </w:tc>
      </w:tr>
      <w:tr w:rsidR="00E02EA1" w:rsidRPr="000D4531" w14:paraId="2315EE56" w14:textId="77777777" w:rsidTr="002F27C0">
        <w:tc>
          <w:tcPr>
            <w:tcW w:w="0" w:type="auto"/>
            <w:gridSpan w:val="7"/>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56EB7C8C" w14:textId="77777777" w:rsidR="00E02EA1" w:rsidRPr="000D4531" w:rsidRDefault="00E02EA1" w:rsidP="002F27C0">
            <w:pPr>
              <w:pStyle w:val="TAC"/>
            </w:pPr>
            <w:r>
              <w:t xml:space="preserve">R1-164549 / </w:t>
            </w:r>
            <w:r w:rsidR="00F23599">
              <w:t>SOURCE 4</w:t>
            </w:r>
            <w:r>
              <w:br/>
              <w:t>Five UEs share the same DM-RS</w:t>
            </w:r>
          </w:p>
        </w:tc>
      </w:tr>
    </w:tbl>
    <w:p w14:paraId="1B652D2A" w14:textId="77777777" w:rsidR="00490E4E" w:rsidRDefault="00490E4E" w:rsidP="001977F3"/>
    <w:p w14:paraId="13826885" w14:textId="77777777" w:rsidR="00FC0044" w:rsidRDefault="002F27C0" w:rsidP="00772087">
      <w:pPr>
        <w:jc w:val="center"/>
      </w:pPr>
      <w:r w:rsidRPr="005B3B3E">
        <w:rPr>
          <w:rFonts w:ascii="Arial" w:hAnsi="Arial"/>
          <w:b/>
          <w:lang w:eastAsia="ko-KR"/>
        </w:rPr>
        <w:t>Tab</w:t>
      </w:r>
      <w:r>
        <w:rPr>
          <w:rFonts w:ascii="Arial" w:hAnsi="Arial"/>
          <w:b/>
          <w:lang w:eastAsia="ko-KR"/>
        </w:rPr>
        <w:t>le C3-15 EPA</w:t>
      </w:r>
      <w:r w:rsidRPr="005B3B3E">
        <w:rPr>
          <w:rFonts w:ascii="Arial" w:hAnsi="Arial"/>
          <w:b/>
          <w:lang w:eastAsia="ko-KR"/>
        </w:rPr>
        <w:t xml:space="preserve">, </w:t>
      </w:r>
      <w:r>
        <w:rPr>
          <w:rFonts w:ascii="Arial" w:hAnsi="Arial"/>
          <w:b/>
          <w:lang w:eastAsia="ko-KR"/>
        </w:rPr>
        <w:t>60</w:t>
      </w:r>
      <w:r w:rsidRPr="005B3B3E">
        <w:rPr>
          <w:rFonts w:ascii="Arial" w:hAnsi="Arial"/>
          <w:b/>
          <w:lang w:eastAsia="ko-KR"/>
        </w:rPr>
        <w:t xml:space="preserve"> km/h</w:t>
      </w:r>
      <w:r>
        <w:rPr>
          <w:rFonts w:ascii="Arial" w:hAnsi="Arial"/>
          <w:b/>
          <w:lang w:eastAsia="ko-KR"/>
        </w:rPr>
        <w:t xml:space="preserve">, </w:t>
      </w:r>
      <w:r w:rsidRPr="005B3B3E">
        <w:rPr>
          <w:rFonts w:ascii="Arial" w:hAnsi="Arial"/>
          <w:b/>
          <w:lang w:eastAsia="ko-KR"/>
        </w:rPr>
        <w:t>2</w:t>
      </w:r>
      <w:r>
        <w:rPr>
          <w:rFonts w:ascii="Arial" w:hAnsi="Arial"/>
          <w:b/>
          <w:lang w:eastAsia="ko-KR"/>
        </w:rPr>
        <w:t>5</w:t>
      </w:r>
      <w:r w:rsidRPr="005B3B3E">
        <w:rPr>
          <w:rFonts w:ascii="Arial" w:hAnsi="Arial"/>
          <w:b/>
          <w:lang w:eastAsia="ko-KR"/>
        </w:rPr>
        <w:t xml:space="preserve">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046"/>
        <w:gridCol w:w="1046"/>
        <w:gridCol w:w="1146"/>
      </w:tblGrid>
      <w:tr w:rsidR="002F27C0" w14:paraId="1F0CB128"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0CF07C01" w14:textId="77777777" w:rsidR="002F27C0" w:rsidRDefault="002F27C0" w:rsidP="002F27C0">
            <w:pPr>
              <w:pStyle w:val="TAC"/>
            </w:pPr>
            <w:r>
              <w:t>SNR at 10% BLER</w:t>
            </w:r>
          </w:p>
          <w:p w14:paraId="00D1E2FF" w14:textId="77777777" w:rsidR="002F27C0" w:rsidRDefault="002F27C0" w:rsidP="002F27C0">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DFFB2" w14:textId="77777777" w:rsidR="002F27C0" w:rsidRDefault="002F27C0" w:rsidP="002F27C0">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705D7" w14:textId="77777777" w:rsidR="002F27C0" w:rsidRDefault="002F27C0" w:rsidP="002F27C0">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5CB7D498" w14:textId="77777777" w:rsidR="002F27C0" w:rsidRDefault="002F27C0" w:rsidP="002F27C0">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3B851" w14:textId="77777777" w:rsidR="002F27C0" w:rsidRDefault="002F27C0" w:rsidP="002F27C0">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2C0E2" w14:textId="77777777" w:rsidR="002F27C0" w:rsidRDefault="002F27C0" w:rsidP="002F27C0">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E868D" w14:textId="77777777" w:rsidR="002F27C0" w:rsidRDefault="002F27C0" w:rsidP="002F27C0">
            <w:pPr>
              <w:pStyle w:val="TAC"/>
            </w:pPr>
            <w:r>
              <w:t xml:space="preserve">TTI length=14 </w:t>
            </w:r>
          </w:p>
        </w:tc>
      </w:tr>
      <w:tr w:rsidR="002F27C0" w:rsidRPr="00E8394F" w14:paraId="241E2C93"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44F50E84" w14:textId="77777777" w:rsidR="002F27C0" w:rsidRDefault="002F27C0" w:rsidP="002F27C0">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14:paraId="083AC6A2"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2.5dB</w:t>
            </w:r>
          </w:p>
          <w:p w14:paraId="51E2DED0" w14:textId="77777777" w:rsidR="002F27C0" w:rsidRPr="00772087" w:rsidRDefault="00DA0BC2" w:rsidP="002F27C0">
            <w:pPr>
              <w:spacing w:before="120" w:line="280" w:lineRule="atLeast"/>
              <w:jc w:val="both"/>
              <w:rPr>
                <w:rFonts w:ascii="Arial" w:hAnsi="Arial"/>
                <w:sz w:val="18"/>
              </w:rPr>
            </w:pPr>
            <w:r w:rsidRPr="00772087">
              <w:rPr>
                <w:rFonts w:ascii="Arial" w:hAnsi="Arial"/>
                <w:sz w:val="18"/>
              </w:rPr>
              <w:t>2.22Mbps</w:t>
            </w:r>
          </w:p>
          <w:p w14:paraId="078AA09E" w14:textId="77777777" w:rsidR="002F27C0" w:rsidRPr="005B3B3E"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6C4072B6"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2.2dB</w:t>
            </w:r>
          </w:p>
          <w:p w14:paraId="7F7D9B7C" w14:textId="77777777" w:rsidR="002F27C0" w:rsidRPr="00E8394F" w:rsidRDefault="002F27C0" w:rsidP="002F27C0">
            <w:pPr>
              <w:pStyle w:val="TAC"/>
            </w:pPr>
            <w:r w:rsidRPr="00061C86">
              <w:t>2.37Mbps</w:t>
            </w:r>
          </w:p>
        </w:tc>
        <w:tc>
          <w:tcPr>
            <w:tcW w:w="0" w:type="auto"/>
            <w:tcBorders>
              <w:top w:val="outset" w:sz="6" w:space="0" w:color="auto"/>
              <w:left w:val="outset" w:sz="6" w:space="0" w:color="auto"/>
              <w:bottom w:val="outset" w:sz="6" w:space="0" w:color="auto"/>
              <w:right w:val="outset" w:sz="6" w:space="0" w:color="auto"/>
            </w:tcBorders>
          </w:tcPr>
          <w:p w14:paraId="10C2EF7E" w14:textId="77777777" w:rsidR="002F27C0" w:rsidRPr="00E8394F"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216A699A" w14:textId="77777777" w:rsidR="002F27C0" w:rsidRPr="00E8394F"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0A61EE99"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1.75dB</w:t>
            </w:r>
          </w:p>
          <w:p w14:paraId="6A0B1927" w14:textId="77777777" w:rsidR="002F27C0" w:rsidRPr="00E8394F" w:rsidRDefault="002F27C0" w:rsidP="002F27C0">
            <w:pPr>
              <w:pStyle w:val="TAC"/>
            </w:pPr>
            <w:r w:rsidRPr="00061C86">
              <w:t>2.12Mbps</w:t>
            </w:r>
          </w:p>
        </w:tc>
        <w:tc>
          <w:tcPr>
            <w:tcW w:w="0" w:type="auto"/>
            <w:tcBorders>
              <w:top w:val="outset" w:sz="6" w:space="0" w:color="auto"/>
              <w:left w:val="outset" w:sz="6" w:space="0" w:color="auto"/>
              <w:bottom w:val="outset" w:sz="6" w:space="0" w:color="auto"/>
              <w:right w:val="outset" w:sz="6" w:space="0" w:color="auto"/>
            </w:tcBorders>
          </w:tcPr>
          <w:p w14:paraId="46D0E880"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1.7dB</w:t>
            </w:r>
          </w:p>
          <w:p w14:paraId="57744F97" w14:textId="77777777" w:rsidR="002F27C0" w:rsidRPr="00E8394F" w:rsidRDefault="002F27C0" w:rsidP="002F27C0">
            <w:pPr>
              <w:pStyle w:val="TAC"/>
            </w:pPr>
            <w:r w:rsidRPr="00061C86">
              <w:t>2.14Mbps</w:t>
            </w:r>
          </w:p>
        </w:tc>
      </w:tr>
      <w:tr w:rsidR="002F27C0" w:rsidRPr="00E8394F" w14:paraId="77CA94E8"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34A0B947" w14:textId="77777777" w:rsidR="002F27C0" w:rsidRDefault="002F27C0" w:rsidP="002F27C0">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hideMark/>
          </w:tcPr>
          <w:p w14:paraId="14F0A346"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16.25dB</w:t>
            </w:r>
          </w:p>
          <w:p w14:paraId="6EB47D08" w14:textId="77777777" w:rsidR="002F27C0" w:rsidRPr="005B3B3E" w:rsidRDefault="002F27C0" w:rsidP="002F27C0">
            <w:pPr>
              <w:pStyle w:val="TAC"/>
            </w:pPr>
            <w:r w:rsidRPr="00061C86">
              <w:t>11.05Mbps</w:t>
            </w:r>
          </w:p>
        </w:tc>
        <w:tc>
          <w:tcPr>
            <w:tcW w:w="0" w:type="auto"/>
            <w:tcBorders>
              <w:top w:val="outset" w:sz="6" w:space="0" w:color="auto"/>
              <w:left w:val="outset" w:sz="6" w:space="0" w:color="auto"/>
              <w:bottom w:val="outset" w:sz="6" w:space="0" w:color="auto"/>
              <w:right w:val="outset" w:sz="6" w:space="0" w:color="auto"/>
            </w:tcBorders>
          </w:tcPr>
          <w:p w14:paraId="1D2D9C7C"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16.25dB</w:t>
            </w:r>
          </w:p>
          <w:p w14:paraId="79D90F32" w14:textId="77777777" w:rsidR="002F27C0" w:rsidRPr="00E8394F" w:rsidRDefault="002F27C0" w:rsidP="002F27C0">
            <w:pPr>
              <w:pStyle w:val="TAC"/>
            </w:pPr>
            <w:r w:rsidRPr="00061C86">
              <w:t>11.2Mbps</w:t>
            </w:r>
          </w:p>
        </w:tc>
        <w:tc>
          <w:tcPr>
            <w:tcW w:w="0" w:type="auto"/>
            <w:tcBorders>
              <w:top w:val="outset" w:sz="6" w:space="0" w:color="auto"/>
              <w:left w:val="outset" w:sz="6" w:space="0" w:color="auto"/>
              <w:bottom w:val="outset" w:sz="6" w:space="0" w:color="auto"/>
              <w:right w:val="outset" w:sz="6" w:space="0" w:color="auto"/>
            </w:tcBorders>
          </w:tcPr>
          <w:p w14:paraId="1728DC50" w14:textId="77777777" w:rsidR="002F27C0" w:rsidRPr="005B3B3E"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1598B950" w14:textId="77777777" w:rsidR="002F27C0" w:rsidRPr="00E8394F" w:rsidRDefault="002F27C0" w:rsidP="002F27C0">
            <w:pPr>
              <w:pStyle w:val="TAC"/>
            </w:pPr>
            <w:r w:rsidRPr="00061C86">
              <w:t>--</w:t>
            </w:r>
          </w:p>
        </w:tc>
        <w:tc>
          <w:tcPr>
            <w:tcW w:w="0" w:type="auto"/>
            <w:tcBorders>
              <w:top w:val="outset" w:sz="6" w:space="0" w:color="auto"/>
              <w:left w:val="outset" w:sz="6" w:space="0" w:color="auto"/>
              <w:bottom w:val="outset" w:sz="6" w:space="0" w:color="auto"/>
              <w:right w:val="outset" w:sz="6" w:space="0" w:color="auto"/>
            </w:tcBorders>
          </w:tcPr>
          <w:p w14:paraId="1F09FA25"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14.8dB</w:t>
            </w:r>
          </w:p>
          <w:p w14:paraId="5CCE2D3D" w14:textId="77777777" w:rsidR="002F27C0" w:rsidRPr="00E8394F" w:rsidRDefault="002F27C0" w:rsidP="002F27C0">
            <w:pPr>
              <w:pStyle w:val="TAC"/>
            </w:pPr>
            <w:r w:rsidRPr="00061C86">
              <w:t>9.69Mbps</w:t>
            </w:r>
          </w:p>
        </w:tc>
        <w:tc>
          <w:tcPr>
            <w:tcW w:w="0" w:type="auto"/>
            <w:tcBorders>
              <w:top w:val="outset" w:sz="6" w:space="0" w:color="auto"/>
              <w:left w:val="outset" w:sz="6" w:space="0" w:color="auto"/>
              <w:bottom w:val="outset" w:sz="6" w:space="0" w:color="auto"/>
              <w:right w:val="outset" w:sz="6" w:space="0" w:color="auto"/>
            </w:tcBorders>
          </w:tcPr>
          <w:p w14:paraId="6CAA6828" w14:textId="77777777" w:rsidR="002F27C0" w:rsidRPr="00772087" w:rsidRDefault="00DA0BC2" w:rsidP="002F27C0">
            <w:pPr>
              <w:keepNext/>
              <w:keepLines/>
              <w:tabs>
                <w:tab w:val="left" w:pos="794"/>
                <w:tab w:val="left" w:pos="1191"/>
                <w:tab w:val="left" w:pos="1588"/>
                <w:tab w:val="left" w:pos="1985"/>
              </w:tabs>
              <w:spacing w:before="120" w:line="280" w:lineRule="atLeast"/>
              <w:ind w:left="1985" w:hanging="1985"/>
              <w:jc w:val="both"/>
              <w:outlineLvl w:val="6"/>
              <w:rPr>
                <w:rFonts w:ascii="Arial" w:hAnsi="Arial"/>
                <w:sz w:val="18"/>
              </w:rPr>
            </w:pPr>
            <w:r w:rsidRPr="00772087">
              <w:rPr>
                <w:rFonts w:ascii="Arial" w:hAnsi="Arial"/>
                <w:sz w:val="18"/>
              </w:rPr>
              <w:t>14.2dB</w:t>
            </w:r>
          </w:p>
          <w:p w14:paraId="606AAF0E" w14:textId="77777777" w:rsidR="002F27C0" w:rsidRPr="00E8394F" w:rsidRDefault="002F27C0" w:rsidP="002F27C0">
            <w:pPr>
              <w:pStyle w:val="TAC"/>
            </w:pPr>
            <w:r w:rsidRPr="00061C86">
              <w:t>9.71Mbps</w:t>
            </w:r>
          </w:p>
        </w:tc>
      </w:tr>
      <w:tr w:rsidR="002F27C0" w:rsidRPr="00E8394F" w14:paraId="69D74E8D" w14:textId="77777777" w:rsidTr="002F27C0">
        <w:tc>
          <w:tcPr>
            <w:tcW w:w="0" w:type="auto"/>
            <w:tcBorders>
              <w:top w:val="outset" w:sz="6" w:space="0" w:color="auto"/>
              <w:left w:val="outset" w:sz="6" w:space="0" w:color="auto"/>
              <w:bottom w:val="outset" w:sz="6" w:space="0" w:color="auto"/>
              <w:right w:val="outset" w:sz="6" w:space="0" w:color="auto"/>
            </w:tcBorders>
            <w:vAlign w:val="center"/>
            <w:hideMark/>
          </w:tcPr>
          <w:p w14:paraId="31BF8CE8" w14:textId="77777777" w:rsidR="002F27C0" w:rsidRDefault="002F27C0" w:rsidP="002F27C0">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1C8D673E" w14:textId="77777777" w:rsidR="002F27C0" w:rsidRDefault="002F27C0" w:rsidP="002F27C0">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77BE6985"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5EE315C4"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48C6E32F"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tcPr>
          <w:p w14:paraId="110659E5" w14:textId="77777777" w:rsidR="002F27C0" w:rsidRPr="00E8394F" w:rsidRDefault="002F27C0" w:rsidP="002F27C0">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3BB3552C" w14:textId="77777777" w:rsidR="002F27C0" w:rsidRPr="00E8394F" w:rsidRDefault="002F27C0" w:rsidP="002F27C0">
            <w:pPr>
              <w:pStyle w:val="TAC"/>
            </w:pPr>
          </w:p>
        </w:tc>
      </w:tr>
      <w:tr w:rsidR="002F27C0" w14:paraId="44C9C7C6" w14:textId="77777777" w:rsidTr="002F27C0">
        <w:tc>
          <w:tcPr>
            <w:tcW w:w="0" w:type="auto"/>
            <w:gridSpan w:val="7"/>
            <w:tcBorders>
              <w:top w:val="outset" w:sz="6" w:space="0" w:color="auto"/>
              <w:left w:val="outset" w:sz="6" w:space="0" w:color="auto"/>
              <w:bottom w:val="outset" w:sz="6" w:space="0" w:color="auto"/>
              <w:right w:val="outset" w:sz="6" w:space="0" w:color="auto"/>
            </w:tcBorders>
          </w:tcPr>
          <w:p w14:paraId="03ED61B3" w14:textId="77777777" w:rsidR="002F27C0" w:rsidRDefault="002F27C0" w:rsidP="002F27C0">
            <w:pPr>
              <w:pStyle w:val="TAC"/>
            </w:pPr>
            <w:r>
              <w:t xml:space="preserve">R1-164464 / </w:t>
            </w:r>
            <w:r w:rsidR="00E32A2A">
              <w:t>Source 10</w:t>
            </w:r>
            <w:r>
              <w:br/>
              <w:t>DM-RS included in every TTI</w:t>
            </w:r>
          </w:p>
        </w:tc>
      </w:tr>
      <w:tr w:rsidR="00536A87" w14:paraId="297FBD8C"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0C01D62B" w14:textId="77777777" w:rsidR="00536A87" w:rsidRDefault="00536A87" w:rsidP="00F721C8">
            <w:pPr>
              <w:pStyle w:val="TAC"/>
            </w:pPr>
            <w:r>
              <w:t>SNR at 10% BLER</w:t>
            </w:r>
          </w:p>
          <w:p w14:paraId="3D81DDED" w14:textId="77777777" w:rsidR="00536A87" w:rsidRDefault="00536A87" w:rsidP="00F721C8">
            <w:pPr>
              <w:pStyle w:val="TAC"/>
            </w:pPr>
            <w:r>
              <w:t xml:space="preserve">Throughput at 10% BLER </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BB0AE" w14:textId="77777777" w:rsidR="00536A87" w:rsidRDefault="00536A87"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5C60C" w14:textId="77777777" w:rsidR="00536A87" w:rsidRDefault="00536A87"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vAlign w:val="center"/>
          </w:tcPr>
          <w:p w14:paraId="792B9518" w14:textId="77777777" w:rsidR="00536A87" w:rsidRDefault="00536A87" w:rsidP="00F721C8">
            <w:pPr>
              <w:pStyle w:val="TAC"/>
            </w:pPr>
            <w: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3B8A6" w14:textId="77777777" w:rsidR="00536A87" w:rsidRDefault="00536A87"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F86C1" w14:textId="77777777" w:rsidR="00536A87" w:rsidRDefault="00536A87"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17AC5" w14:textId="77777777" w:rsidR="00536A87" w:rsidRDefault="00536A87" w:rsidP="00F721C8">
            <w:pPr>
              <w:pStyle w:val="TAC"/>
            </w:pPr>
            <w:r>
              <w:t xml:space="preserve">TTI length=14 </w:t>
            </w:r>
          </w:p>
        </w:tc>
      </w:tr>
      <w:tr w:rsidR="00536A87" w:rsidRPr="00E8394F" w14:paraId="400A2F01"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24975F94" w14:textId="77777777" w:rsidR="00536A87" w:rsidRDefault="00536A87" w:rsidP="00F721C8">
            <w:pPr>
              <w:pStyle w:val="TAC"/>
            </w:pPr>
            <w:r>
              <w:t xml:space="preserve">QPSK r1/3 </w:t>
            </w:r>
          </w:p>
        </w:tc>
        <w:tc>
          <w:tcPr>
            <w:tcW w:w="0" w:type="auto"/>
            <w:tcBorders>
              <w:top w:val="outset" w:sz="6" w:space="0" w:color="auto"/>
              <w:left w:val="outset" w:sz="6" w:space="0" w:color="auto"/>
              <w:bottom w:val="outset" w:sz="6" w:space="0" w:color="auto"/>
              <w:right w:val="outset" w:sz="6" w:space="0" w:color="auto"/>
            </w:tcBorders>
            <w:hideMark/>
          </w:tcPr>
          <w:p w14:paraId="5E3A81B0" w14:textId="77777777" w:rsidR="00536A87" w:rsidRPr="005B3B3E" w:rsidRDefault="00536A87"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58E1D60" w14:textId="77777777" w:rsidR="00536A87" w:rsidRPr="00E8394F" w:rsidRDefault="00536A87"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8099696" w14:textId="77777777" w:rsidR="00536A87" w:rsidRPr="00E8394F" w:rsidRDefault="00536A87"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62E2C07F" w14:textId="77777777" w:rsidR="00536A87" w:rsidRPr="00E8394F" w:rsidRDefault="00536A87"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2FFFB755" w14:textId="77777777" w:rsidR="00536A87" w:rsidRPr="00E8394F" w:rsidRDefault="00536A87"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02900A3" w14:textId="77777777" w:rsidR="00536A87" w:rsidRPr="00E8394F" w:rsidRDefault="00536A87" w:rsidP="00F721C8">
            <w:pPr>
              <w:pStyle w:val="TAC"/>
            </w:pPr>
          </w:p>
        </w:tc>
      </w:tr>
      <w:tr w:rsidR="00B24FA3" w:rsidRPr="00E8394F" w14:paraId="212CE1AF"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61B9FF45" w14:textId="77777777" w:rsidR="00B24FA3" w:rsidRDefault="00B24FA3" w:rsidP="00F721C8">
            <w:pPr>
              <w:pStyle w:val="TAC"/>
            </w:pPr>
            <w:r>
              <w:t xml:space="preserve">16QAM r3/4 </w:t>
            </w:r>
          </w:p>
        </w:tc>
        <w:tc>
          <w:tcPr>
            <w:tcW w:w="0" w:type="auto"/>
            <w:tcBorders>
              <w:top w:val="outset" w:sz="6" w:space="0" w:color="auto"/>
              <w:left w:val="outset" w:sz="6" w:space="0" w:color="auto"/>
              <w:bottom w:val="outset" w:sz="6" w:space="0" w:color="auto"/>
              <w:right w:val="outset" w:sz="6" w:space="0" w:color="auto"/>
            </w:tcBorders>
            <w:hideMark/>
          </w:tcPr>
          <w:p w14:paraId="3782F45A" w14:textId="77777777" w:rsidR="00B24FA3" w:rsidRPr="005B3B3E"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5E4E4F5" w14:textId="77777777" w:rsidR="00B24FA3" w:rsidRPr="00E8394F"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293050B0" w14:textId="77777777" w:rsidR="00B24FA3" w:rsidRPr="005B3B3E"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3D9446EE" w14:textId="77777777" w:rsidR="00B24FA3" w:rsidRDefault="00B24FA3" w:rsidP="00F721C8">
            <w:pPr>
              <w:pStyle w:val="TAC"/>
              <w:rPr>
                <w:lang w:eastAsia="zh-CN"/>
              </w:rPr>
            </w:pPr>
            <w:r>
              <w:rPr>
                <w:rFonts w:hint="eastAsia"/>
                <w:lang w:eastAsia="zh-CN"/>
              </w:rPr>
              <w:t>11.9 dB</w:t>
            </w:r>
          </w:p>
          <w:p w14:paraId="7C71EDE0" w14:textId="77777777" w:rsidR="00B24FA3" w:rsidRPr="00E8394F" w:rsidRDefault="00B24FA3" w:rsidP="00F721C8">
            <w:pPr>
              <w:pStyle w:val="TAC"/>
            </w:pPr>
            <w:r>
              <w:rPr>
                <w:rFonts w:hint="eastAsia"/>
                <w:lang w:eastAsia="zh-CN"/>
              </w:rPr>
              <w:t>8.43 Mbps</w:t>
            </w:r>
          </w:p>
        </w:tc>
        <w:tc>
          <w:tcPr>
            <w:tcW w:w="0" w:type="auto"/>
            <w:tcBorders>
              <w:top w:val="outset" w:sz="6" w:space="0" w:color="auto"/>
              <w:left w:val="outset" w:sz="6" w:space="0" w:color="auto"/>
              <w:bottom w:val="outset" w:sz="6" w:space="0" w:color="auto"/>
              <w:right w:val="outset" w:sz="6" w:space="0" w:color="auto"/>
            </w:tcBorders>
          </w:tcPr>
          <w:p w14:paraId="39BFAD47" w14:textId="77777777" w:rsidR="00B24FA3" w:rsidRPr="00E8394F"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9673CDC" w14:textId="77777777" w:rsidR="00B24FA3" w:rsidRDefault="00B24FA3" w:rsidP="00F721C8">
            <w:pPr>
              <w:pStyle w:val="TAC"/>
              <w:rPr>
                <w:lang w:eastAsia="zh-CN"/>
              </w:rPr>
            </w:pPr>
            <w:r>
              <w:rPr>
                <w:rFonts w:hint="eastAsia"/>
                <w:lang w:eastAsia="zh-CN"/>
              </w:rPr>
              <w:t>12.3 dB</w:t>
            </w:r>
          </w:p>
          <w:p w14:paraId="58968303" w14:textId="77777777" w:rsidR="00B24FA3" w:rsidRPr="00E8394F" w:rsidRDefault="00B24FA3" w:rsidP="00F721C8">
            <w:pPr>
              <w:pStyle w:val="TAC"/>
            </w:pPr>
            <w:r>
              <w:rPr>
                <w:rFonts w:hint="eastAsia"/>
                <w:lang w:eastAsia="zh-CN"/>
              </w:rPr>
              <w:t>9.70 Mbps</w:t>
            </w:r>
          </w:p>
        </w:tc>
      </w:tr>
      <w:tr w:rsidR="00B24FA3" w:rsidRPr="00E8394F" w14:paraId="6071FF2B"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51DAB703" w14:textId="77777777" w:rsidR="00B24FA3" w:rsidRDefault="00B24FA3" w:rsidP="00F721C8">
            <w:pPr>
              <w:pStyle w:val="TAC"/>
            </w:pPr>
            <w:r>
              <w:t xml:space="preserve">64QAM r5/6 </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BD005" w14:textId="77777777" w:rsidR="00B24FA3" w:rsidRDefault="00B24FA3"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tcPr>
          <w:p w14:paraId="3058392B" w14:textId="77777777" w:rsidR="00B24FA3" w:rsidRPr="00E8394F"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4395E8EF" w14:textId="77777777" w:rsidR="00B24FA3" w:rsidRPr="00E8394F"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6915E925" w14:textId="77777777" w:rsidR="00B24FA3" w:rsidRPr="00E8394F"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tcPr>
          <w:p w14:paraId="089E25DC" w14:textId="77777777" w:rsidR="00B24FA3" w:rsidRPr="00E8394F" w:rsidRDefault="00B24FA3" w:rsidP="00F721C8">
            <w:pPr>
              <w:pStyle w:val="TAC"/>
            </w:pPr>
          </w:p>
        </w:tc>
        <w:tc>
          <w:tcPr>
            <w:tcW w:w="0" w:type="auto"/>
            <w:tcBorders>
              <w:top w:val="outset" w:sz="6" w:space="0" w:color="auto"/>
              <w:left w:val="outset" w:sz="6" w:space="0" w:color="auto"/>
              <w:bottom w:val="outset" w:sz="6" w:space="0" w:color="auto"/>
              <w:right w:val="outset" w:sz="6" w:space="0" w:color="auto"/>
            </w:tcBorders>
            <w:vAlign w:val="center"/>
          </w:tcPr>
          <w:p w14:paraId="361F0E3D" w14:textId="77777777" w:rsidR="00B24FA3" w:rsidRPr="00E8394F" w:rsidRDefault="00B24FA3" w:rsidP="00F721C8">
            <w:pPr>
              <w:pStyle w:val="TAC"/>
            </w:pPr>
          </w:p>
        </w:tc>
      </w:tr>
      <w:tr w:rsidR="00B24FA3" w14:paraId="3F28873B" w14:textId="77777777" w:rsidTr="00F721C8">
        <w:tc>
          <w:tcPr>
            <w:tcW w:w="0" w:type="auto"/>
            <w:gridSpan w:val="7"/>
            <w:tcBorders>
              <w:top w:val="outset" w:sz="6" w:space="0" w:color="auto"/>
              <w:left w:val="outset" w:sz="6" w:space="0" w:color="auto"/>
              <w:bottom w:val="outset" w:sz="6" w:space="0" w:color="auto"/>
              <w:right w:val="outset" w:sz="6" w:space="0" w:color="auto"/>
            </w:tcBorders>
          </w:tcPr>
          <w:p w14:paraId="1056F9A1" w14:textId="77777777" w:rsidR="00B24FA3" w:rsidRDefault="00B24FA3" w:rsidP="00536A87">
            <w:pPr>
              <w:pStyle w:val="TAC"/>
            </w:pPr>
            <w:r>
              <w:t xml:space="preserve">R1-162114 / </w:t>
            </w:r>
            <w:r w:rsidR="00E32A2A">
              <w:rPr>
                <w:rFonts w:hint="eastAsia"/>
                <w:lang w:eastAsia="zh-CN"/>
              </w:rPr>
              <w:t>Source 5</w:t>
            </w:r>
          </w:p>
          <w:p w14:paraId="73B34344" w14:textId="77777777" w:rsidR="00B24FA3" w:rsidRDefault="00B24FA3" w:rsidP="00536A87">
            <w:pPr>
              <w:pStyle w:val="TAC"/>
            </w:pPr>
            <w:r>
              <w:rPr>
                <w:rFonts w:hint="eastAsia"/>
                <w:lang w:eastAsia="zh-CN"/>
              </w:rPr>
              <w:t>25</w:t>
            </w:r>
            <w:r w:rsidRPr="004F2FE4">
              <w:t xml:space="preserve"> PRB, 10 MHz system bandwidth.</w:t>
            </w:r>
            <w:r>
              <w:rPr>
                <w:rFonts w:hint="eastAsia"/>
                <w:lang w:eastAsia="zh-CN"/>
              </w:rPr>
              <w:t xml:space="preserve"> Shared DMRS for </w:t>
            </w:r>
            <w:r w:rsidR="003C00BB">
              <w:rPr>
                <w:rFonts w:hint="eastAsia"/>
                <w:lang w:eastAsia="zh-CN"/>
              </w:rPr>
              <w:t>4-symbol sTTI</w:t>
            </w:r>
            <w:r>
              <w:rPr>
                <w:rFonts w:hint="eastAsia"/>
                <w:lang w:eastAsia="zh-CN"/>
              </w:rPr>
              <w:t>.</w:t>
            </w:r>
          </w:p>
        </w:tc>
      </w:tr>
    </w:tbl>
    <w:p w14:paraId="10D8C245" w14:textId="77777777" w:rsidR="002F27C0" w:rsidRDefault="002F27C0" w:rsidP="001977F3">
      <w:pPr>
        <w:rPr>
          <w:lang w:eastAsia="zh-CN"/>
        </w:rPr>
      </w:pPr>
    </w:p>
    <w:p w14:paraId="66A190C1" w14:textId="77777777" w:rsidR="00F721C8" w:rsidRDefault="00F721C8" w:rsidP="00F721C8">
      <w:pPr>
        <w:pStyle w:val="TH"/>
        <w:rPr>
          <w:lang w:eastAsia="zh-CN"/>
        </w:rPr>
      </w:pPr>
      <w:r>
        <w:t>Table C</w:t>
      </w:r>
      <w:r>
        <w:rPr>
          <w:rFonts w:hint="eastAsia"/>
          <w:lang w:eastAsia="zh-CN"/>
        </w:rPr>
        <w:t>3</w:t>
      </w:r>
      <w:r>
        <w:t>-</w:t>
      </w:r>
      <w:r>
        <w:rPr>
          <w:rFonts w:hint="eastAsia"/>
          <w:lang w:eastAsia="zh-CN"/>
        </w:rPr>
        <w:t>16</w:t>
      </w:r>
      <w:r>
        <w:t xml:space="preserve"> </w:t>
      </w:r>
      <w:r>
        <w:rPr>
          <w:rFonts w:hint="eastAsia"/>
          <w:lang w:eastAsia="zh-CN"/>
        </w:rPr>
        <w:t>ETU</w:t>
      </w:r>
      <w:r>
        <w:t xml:space="preserve">, </w:t>
      </w:r>
      <w:r>
        <w:rPr>
          <w:rFonts w:hint="eastAsia"/>
          <w:lang w:eastAsia="zh-CN"/>
        </w:rPr>
        <w:t>3</w:t>
      </w:r>
      <w:r>
        <w:t xml:space="preserve"> km/h,</w:t>
      </w:r>
      <w:r>
        <w:rPr>
          <w:rFonts w:hint="eastAsia"/>
          <w:lang w:eastAsia="zh-CN"/>
        </w:rPr>
        <w:t xml:space="preserve"> AMC,</w:t>
      </w:r>
      <w:r>
        <w:t xml:space="preserve"> </w:t>
      </w:r>
      <w:r>
        <w:rPr>
          <w:rFonts w:hint="eastAsia"/>
          <w:lang w:eastAsia="zh-CN"/>
        </w:rPr>
        <w:t>with</w:t>
      </w:r>
      <w:r>
        <w:t xml:space="preserve"> </w:t>
      </w:r>
      <w:r>
        <w:rPr>
          <w:rFonts w:hint="eastAsia"/>
          <w:lang w:eastAsia="zh-CN"/>
        </w:rPr>
        <w:t>interference UEs</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01"/>
        <w:gridCol w:w="1046"/>
        <w:gridCol w:w="1046"/>
        <w:gridCol w:w="1046"/>
        <w:gridCol w:w="1046"/>
        <w:gridCol w:w="1046"/>
        <w:gridCol w:w="1146"/>
      </w:tblGrid>
      <w:tr w:rsidR="00F721C8" w14:paraId="111E43EA"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5F3B2516" w14:textId="77777777" w:rsidR="00F721C8" w:rsidRDefault="00F721C8" w:rsidP="00F721C8">
            <w:pPr>
              <w:pStyle w:val="TAC"/>
            </w:pPr>
            <w:r>
              <w:t>SNR</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AA92F" w14:textId="77777777" w:rsidR="00F721C8" w:rsidRDefault="00F721C8" w:rsidP="00F721C8">
            <w:pPr>
              <w:pStyle w:val="TAC"/>
            </w:pPr>
            <w:r>
              <w:t xml:space="preserve">TTI length=1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63097B5D" w14:textId="77777777" w:rsidR="00F721C8" w:rsidRDefault="00F721C8" w:rsidP="00F721C8">
            <w:pPr>
              <w:pStyle w:val="TAC"/>
            </w:pPr>
            <w:r>
              <w:t xml:space="preserve">TTI length=2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DCE9265" w14:textId="77777777" w:rsidR="00F721C8" w:rsidRPr="0086623E" w:rsidRDefault="00F721C8" w:rsidP="00F721C8">
            <w:pPr>
              <w:pStyle w:val="TAC"/>
              <w:rPr>
                <w:b/>
              </w:rPr>
            </w:pPr>
            <w:r>
              <w:t>TTI length=3</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78D3374E" w14:textId="77777777" w:rsidR="00F721C8" w:rsidRDefault="00F721C8" w:rsidP="00F721C8">
            <w:pPr>
              <w:pStyle w:val="TAC"/>
            </w:pPr>
            <w:r>
              <w:t xml:space="preserve">TTI length=4 </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59FDAD09" w14:textId="77777777" w:rsidR="00F721C8" w:rsidRDefault="00F721C8" w:rsidP="00F721C8">
            <w:pPr>
              <w:pStyle w:val="TAC"/>
            </w:pPr>
            <w:r>
              <w:t>TTI length=7</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hideMark/>
          </w:tcPr>
          <w:p w14:paraId="73E41C4A" w14:textId="77777777" w:rsidR="00F721C8" w:rsidRDefault="00F721C8" w:rsidP="00F721C8">
            <w:pPr>
              <w:pStyle w:val="TAC"/>
            </w:pPr>
            <w:r>
              <w:t xml:space="preserve">TTI length=14 </w:t>
            </w:r>
          </w:p>
        </w:tc>
      </w:tr>
      <w:tr w:rsidR="00F721C8" w14:paraId="5970BEE2"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51201364" w14:textId="77777777" w:rsidR="00F721C8" w:rsidRDefault="00F721C8" w:rsidP="00F721C8">
            <w:pPr>
              <w:pStyle w:val="TAC"/>
            </w:pPr>
            <w:r>
              <w:rPr>
                <w:rFonts w:hint="eastAsia"/>
                <w:lang w:eastAsia="zh-CN"/>
              </w:rPr>
              <w:t>0 dB</w:t>
            </w:r>
            <w: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5694C3AF" w14:textId="77777777" w:rsidR="00F721C8" w:rsidRDefault="00F721C8"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424010B" w14:textId="77777777" w:rsidR="00F721C8" w:rsidRPr="000D4531" w:rsidRDefault="00F721C8" w:rsidP="00F721C8">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448CF20" w14:textId="77777777" w:rsidR="00F721C8" w:rsidRDefault="00F721C8"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83EC715" w14:textId="77777777" w:rsidR="00F721C8" w:rsidRPr="000B6A4A" w:rsidRDefault="007A5443" w:rsidP="00F721C8">
            <w:pPr>
              <w:pStyle w:val="TAC"/>
              <w:rPr>
                <w:lang w:eastAsia="zh-CN"/>
              </w:rPr>
            </w:pPr>
            <w:r>
              <w:rPr>
                <w:rFonts w:hint="eastAsia"/>
                <w:lang w:eastAsia="zh-CN"/>
              </w:rPr>
              <w:t>0.9</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B683CE8" w14:textId="77777777" w:rsidR="00F721C8" w:rsidRPr="000B6A4A" w:rsidRDefault="00F721C8" w:rsidP="00F721C8">
            <w:pPr>
              <w:pStyle w:val="TAC"/>
              <w:rPr>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8F566AC" w14:textId="77777777" w:rsidR="00F721C8" w:rsidRPr="000B6A4A" w:rsidRDefault="007A5443" w:rsidP="00F721C8">
            <w:pPr>
              <w:pStyle w:val="TAC"/>
              <w:rPr>
                <w:lang w:eastAsia="zh-CN"/>
              </w:rPr>
            </w:pPr>
            <w:r>
              <w:rPr>
                <w:rFonts w:hint="eastAsia"/>
                <w:lang w:eastAsia="zh-CN"/>
              </w:rPr>
              <w:t>0.38</w:t>
            </w:r>
            <w:r>
              <w:t xml:space="preserve"> Mbps</w:t>
            </w:r>
          </w:p>
        </w:tc>
      </w:tr>
      <w:tr w:rsidR="00F721C8" w14:paraId="5F5519C7"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5557BB3E" w14:textId="77777777" w:rsidR="00F721C8" w:rsidRDefault="00413D22" w:rsidP="00F721C8">
            <w:pPr>
              <w:pStyle w:val="TAC"/>
            </w:pPr>
            <w:r>
              <w:rPr>
                <w:rFonts w:hint="eastAsia"/>
                <w:lang w:eastAsia="zh-CN"/>
              </w:rPr>
              <w:t>5</w:t>
            </w:r>
            <w:r w:rsidR="00F721C8">
              <w:rPr>
                <w:rFonts w:hint="eastAsia"/>
                <w:lang w:eastAsia="zh-CN"/>
              </w:rPr>
              <w:t xml:space="preserve"> dB</w:t>
            </w:r>
            <w:r w:rsidR="00F721C8">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21B71CE1" w14:textId="77777777" w:rsidR="00F721C8" w:rsidRDefault="00F721C8"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8DBB809" w14:textId="77777777" w:rsidR="00F721C8" w:rsidRPr="000D4531" w:rsidRDefault="00F721C8" w:rsidP="00F721C8">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02FF201" w14:textId="77777777" w:rsidR="00F721C8" w:rsidRDefault="00F721C8"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A640E2A" w14:textId="77777777" w:rsidR="00F721C8" w:rsidRPr="000B6A4A" w:rsidRDefault="007A5443" w:rsidP="00F721C8">
            <w:pPr>
              <w:pStyle w:val="TAC"/>
              <w:rPr>
                <w:lang w:eastAsia="zh-CN"/>
              </w:rPr>
            </w:pPr>
            <w:r>
              <w:rPr>
                <w:rFonts w:hint="eastAsia"/>
                <w:lang w:eastAsia="zh-CN"/>
              </w:rPr>
              <w:t>1.85</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B80608F" w14:textId="77777777" w:rsidR="00F721C8" w:rsidRPr="000B6A4A" w:rsidRDefault="00F721C8" w:rsidP="00F721C8">
            <w:pPr>
              <w:pStyle w:val="TAC"/>
              <w:rPr>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7053F2B" w14:textId="77777777" w:rsidR="00F721C8" w:rsidRPr="000B6A4A" w:rsidRDefault="007A5443" w:rsidP="00F721C8">
            <w:pPr>
              <w:pStyle w:val="TAC"/>
              <w:rPr>
                <w:lang w:eastAsia="zh-CN"/>
              </w:rPr>
            </w:pPr>
            <w:r>
              <w:rPr>
                <w:rFonts w:hint="eastAsia"/>
                <w:lang w:eastAsia="zh-CN"/>
              </w:rPr>
              <w:t>1.2</w:t>
            </w:r>
            <w:r>
              <w:t xml:space="preserve"> Mbps</w:t>
            </w:r>
          </w:p>
        </w:tc>
      </w:tr>
      <w:tr w:rsidR="00413D22" w14:paraId="6EAECC6F"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5ECADA3B" w14:textId="77777777" w:rsidR="00413D22" w:rsidRDefault="00413D22" w:rsidP="00F721C8">
            <w:pPr>
              <w:pStyle w:val="TAC"/>
              <w:rPr>
                <w:lang w:eastAsia="zh-CN"/>
              </w:rPr>
            </w:pPr>
            <w:r>
              <w:rPr>
                <w:rFonts w:hint="eastAsia"/>
                <w:lang w:eastAsia="zh-CN"/>
              </w:rPr>
              <w:t>10 dB</w:t>
            </w:r>
          </w:p>
        </w:tc>
        <w:tc>
          <w:tcPr>
            <w:tcW w:w="0" w:type="auto"/>
            <w:tcBorders>
              <w:top w:val="outset" w:sz="6" w:space="0" w:color="auto"/>
              <w:left w:val="outset" w:sz="6" w:space="0" w:color="auto"/>
              <w:bottom w:val="outset" w:sz="6" w:space="0" w:color="auto"/>
              <w:right w:val="outset" w:sz="6" w:space="0" w:color="auto"/>
            </w:tcBorders>
            <w:vAlign w:val="center"/>
          </w:tcPr>
          <w:p w14:paraId="2722FBB3" w14:textId="77777777" w:rsidR="00413D22" w:rsidRDefault="00413D2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41EDBF2" w14:textId="77777777" w:rsidR="00413D22" w:rsidRPr="000D4531" w:rsidRDefault="00413D22" w:rsidP="00F721C8">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EE88531" w14:textId="77777777" w:rsidR="00413D22" w:rsidRDefault="00413D2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94A7E12" w14:textId="77777777" w:rsidR="00413D22" w:rsidRPr="000B6A4A" w:rsidRDefault="007A5443" w:rsidP="007A5443">
            <w:pPr>
              <w:pStyle w:val="TAC"/>
              <w:rPr>
                <w:lang w:eastAsia="zh-CN"/>
              </w:rPr>
            </w:pPr>
            <w:r>
              <w:rPr>
                <w:rFonts w:hint="eastAsia"/>
                <w:lang w:eastAsia="zh-CN"/>
              </w:rPr>
              <w:t>3.4</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9D34724" w14:textId="77777777" w:rsidR="00413D22" w:rsidRPr="000B6A4A" w:rsidRDefault="00413D22" w:rsidP="00F721C8">
            <w:pPr>
              <w:pStyle w:val="TAC"/>
              <w:rPr>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95CF850" w14:textId="77777777" w:rsidR="00413D22" w:rsidRPr="000B6A4A" w:rsidRDefault="007A5443" w:rsidP="00F721C8">
            <w:pPr>
              <w:pStyle w:val="TAC"/>
              <w:rPr>
                <w:lang w:eastAsia="zh-CN"/>
              </w:rPr>
            </w:pPr>
            <w:r>
              <w:rPr>
                <w:rFonts w:hint="eastAsia"/>
                <w:lang w:eastAsia="zh-CN"/>
              </w:rPr>
              <w:t>2.3</w:t>
            </w:r>
            <w:r>
              <w:t xml:space="preserve"> Mbps</w:t>
            </w:r>
          </w:p>
        </w:tc>
      </w:tr>
      <w:tr w:rsidR="00413D22" w14:paraId="6ABB7FF3"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42E5A114" w14:textId="77777777" w:rsidR="00413D22" w:rsidRDefault="00413D22" w:rsidP="00F721C8">
            <w:pPr>
              <w:pStyle w:val="TAC"/>
              <w:rPr>
                <w:lang w:eastAsia="zh-CN"/>
              </w:rPr>
            </w:pPr>
            <w:r>
              <w:rPr>
                <w:rFonts w:hint="eastAsia"/>
                <w:lang w:eastAsia="zh-CN"/>
              </w:rPr>
              <w:t>15 dB</w:t>
            </w:r>
          </w:p>
        </w:tc>
        <w:tc>
          <w:tcPr>
            <w:tcW w:w="0" w:type="auto"/>
            <w:tcBorders>
              <w:top w:val="outset" w:sz="6" w:space="0" w:color="auto"/>
              <w:left w:val="outset" w:sz="6" w:space="0" w:color="auto"/>
              <w:bottom w:val="outset" w:sz="6" w:space="0" w:color="auto"/>
              <w:right w:val="outset" w:sz="6" w:space="0" w:color="auto"/>
            </w:tcBorders>
            <w:vAlign w:val="center"/>
          </w:tcPr>
          <w:p w14:paraId="7E6165B0" w14:textId="77777777" w:rsidR="00413D22" w:rsidRDefault="00413D2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79870094" w14:textId="77777777" w:rsidR="00413D22" w:rsidRPr="000D4531" w:rsidRDefault="00413D22" w:rsidP="00F721C8">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B2E207B" w14:textId="77777777" w:rsidR="00413D22" w:rsidRDefault="00413D2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43A0EC1F" w14:textId="77777777" w:rsidR="00413D22" w:rsidRPr="000B6A4A" w:rsidRDefault="007A5443" w:rsidP="00F721C8">
            <w:pPr>
              <w:pStyle w:val="TAC"/>
              <w:rPr>
                <w:lang w:eastAsia="zh-CN"/>
              </w:rPr>
            </w:pPr>
            <w:r>
              <w:rPr>
                <w:rFonts w:hint="eastAsia"/>
                <w:lang w:eastAsia="zh-CN"/>
              </w:rPr>
              <w:t>5.1</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F8F2826" w14:textId="77777777" w:rsidR="00413D22" w:rsidRPr="000B6A4A" w:rsidRDefault="00413D22" w:rsidP="00F721C8">
            <w:pPr>
              <w:pStyle w:val="TAC"/>
              <w:rPr>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203E6D7" w14:textId="77777777" w:rsidR="00413D22" w:rsidRPr="000B6A4A" w:rsidRDefault="007A5443" w:rsidP="007A5443">
            <w:pPr>
              <w:pStyle w:val="TAC"/>
              <w:rPr>
                <w:lang w:eastAsia="zh-CN"/>
              </w:rPr>
            </w:pPr>
            <w:r>
              <w:rPr>
                <w:rFonts w:hint="eastAsia"/>
                <w:lang w:eastAsia="zh-CN"/>
              </w:rPr>
              <w:t>3.9</w:t>
            </w:r>
            <w:r>
              <w:t xml:space="preserve"> Mbps</w:t>
            </w:r>
          </w:p>
        </w:tc>
      </w:tr>
      <w:tr w:rsidR="00F721C8" w14:paraId="3D0FAF5E"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36286FD0" w14:textId="77777777" w:rsidR="00F721C8" w:rsidRDefault="00413D22" w:rsidP="00F721C8">
            <w:pPr>
              <w:pStyle w:val="TAC"/>
            </w:pPr>
            <w:r>
              <w:rPr>
                <w:rFonts w:hint="eastAsia"/>
                <w:lang w:eastAsia="zh-CN"/>
              </w:rPr>
              <w:t>2</w:t>
            </w:r>
            <w:r w:rsidR="00F721C8">
              <w:rPr>
                <w:rFonts w:hint="eastAsia"/>
                <w:lang w:eastAsia="zh-CN"/>
              </w:rPr>
              <w:t>0 dB</w:t>
            </w:r>
            <w:r w:rsidR="00F721C8">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48564392" w14:textId="77777777" w:rsidR="00F721C8" w:rsidRDefault="00F721C8"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306B1D0B" w14:textId="77777777" w:rsidR="00F721C8" w:rsidRPr="000D4531" w:rsidRDefault="00F721C8" w:rsidP="00F721C8">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18460325" w14:textId="77777777" w:rsidR="00F721C8" w:rsidRDefault="00F721C8"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0F3553E" w14:textId="77777777" w:rsidR="00F721C8" w:rsidRPr="000B6A4A" w:rsidRDefault="007A5443" w:rsidP="00F721C8">
            <w:pPr>
              <w:pStyle w:val="TAC"/>
              <w:rPr>
                <w:lang w:eastAsia="zh-CN"/>
              </w:rPr>
            </w:pPr>
            <w:r>
              <w:rPr>
                <w:rFonts w:hint="eastAsia"/>
                <w:lang w:eastAsia="zh-CN"/>
              </w:rPr>
              <w:t>7.1</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21A0B36" w14:textId="77777777" w:rsidR="00F721C8" w:rsidRPr="000B6A4A" w:rsidRDefault="00F721C8" w:rsidP="00F721C8">
            <w:pPr>
              <w:pStyle w:val="TAC"/>
              <w:rPr>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C2CC85E" w14:textId="77777777" w:rsidR="00F721C8" w:rsidRPr="000B6A4A" w:rsidRDefault="007A5443" w:rsidP="00F721C8">
            <w:pPr>
              <w:pStyle w:val="TAC"/>
              <w:rPr>
                <w:lang w:eastAsia="zh-CN"/>
              </w:rPr>
            </w:pPr>
            <w:r>
              <w:rPr>
                <w:rFonts w:hint="eastAsia"/>
                <w:lang w:eastAsia="zh-CN"/>
              </w:rPr>
              <w:t>5.8</w:t>
            </w:r>
            <w:r>
              <w:t xml:space="preserve"> Mbps</w:t>
            </w:r>
          </w:p>
        </w:tc>
      </w:tr>
      <w:tr w:rsidR="00413D22" w14:paraId="2843E376" w14:textId="77777777" w:rsidTr="00F721C8">
        <w:tc>
          <w:tcPr>
            <w:tcW w:w="0" w:type="auto"/>
            <w:tcBorders>
              <w:top w:val="outset" w:sz="6" w:space="0" w:color="auto"/>
              <w:left w:val="outset" w:sz="6" w:space="0" w:color="auto"/>
              <w:bottom w:val="outset" w:sz="6" w:space="0" w:color="auto"/>
              <w:right w:val="outset" w:sz="6" w:space="0" w:color="auto"/>
            </w:tcBorders>
            <w:vAlign w:val="center"/>
            <w:hideMark/>
          </w:tcPr>
          <w:p w14:paraId="1DC76E3C" w14:textId="77777777" w:rsidR="00413D22" w:rsidRDefault="00413D22" w:rsidP="00F721C8">
            <w:pPr>
              <w:pStyle w:val="TAC"/>
              <w:rPr>
                <w:lang w:eastAsia="zh-CN"/>
              </w:rPr>
            </w:pPr>
            <w:r>
              <w:rPr>
                <w:rFonts w:hint="eastAsia"/>
                <w:lang w:eastAsia="zh-CN"/>
              </w:rPr>
              <w:t>25 dB</w:t>
            </w:r>
          </w:p>
        </w:tc>
        <w:tc>
          <w:tcPr>
            <w:tcW w:w="0" w:type="auto"/>
            <w:tcBorders>
              <w:top w:val="outset" w:sz="6" w:space="0" w:color="auto"/>
              <w:left w:val="outset" w:sz="6" w:space="0" w:color="auto"/>
              <w:bottom w:val="outset" w:sz="6" w:space="0" w:color="auto"/>
              <w:right w:val="outset" w:sz="6" w:space="0" w:color="auto"/>
            </w:tcBorders>
            <w:vAlign w:val="center"/>
          </w:tcPr>
          <w:p w14:paraId="06DCB969" w14:textId="77777777" w:rsidR="00413D22" w:rsidRDefault="00413D2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5CC19ACE" w14:textId="77777777" w:rsidR="00413D22" w:rsidRPr="000D4531" w:rsidRDefault="00413D22" w:rsidP="00F721C8">
            <w:pPr>
              <w:pStyle w:val="TAC"/>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0A5CAA61" w14:textId="77777777" w:rsidR="00413D22" w:rsidRDefault="00413D22" w:rsidP="00F721C8">
            <w:pPr>
              <w:pStyle w:val="TAC"/>
              <w:rPr>
                <w:b/>
                <w:noProof/>
                <w:sz w:val="22"/>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001010A" w14:textId="77777777" w:rsidR="00413D22" w:rsidRPr="000B6A4A" w:rsidRDefault="007A5443" w:rsidP="007A5443">
            <w:pPr>
              <w:pStyle w:val="TAC"/>
              <w:rPr>
                <w:lang w:eastAsia="zh-CN"/>
              </w:rPr>
            </w:pPr>
            <w:r>
              <w:rPr>
                <w:rFonts w:hint="eastAsia"/>
                <w:lang w:eastAsia="zh-CN"/>
              </w:rPr>
              <w:t>8.35</w:t>
            </w:r>
            <w:r>
              <w:t xml:space="preserve"> Mbps</w:t>
            </w: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6191A024" w14:textId="77777777" w:rsidR="00413D22" w:rsidRPr="000B6A4A" w:rsidRDefault="00413D22" w:rsidP="00F721C8">
            <w:pPr>
              <w:pStyle w:val="TAC"/>
              <w:rPr>
                <w:lang w:eastAsia="zh-CN"/>
              </w:rPr>
            </w:pPr>
          </w:p>
        </w:tc>
        <w:tc>
          <w:tcPr>
            <w:tcW w:w="0" w:type="auto"/>
            <w:tcBorders>
              <w:top w:val="outset" w:sz="6" w:space="0" w:color="auto"/>
              <w:left w:val="outset" w:sz="6" w:space="0" w:color="auto"/>
              <w:bottom w:val="outset" w:sz="6" w:space="0" w:color="auto"/>
              <w:right w:val="outset" w:sz="6" w:space="0" w:color="auto"/>
            </w:tcBorders>
            <w:shd w:val="clear" w:color="auto" w:fill="FFFFFF" w:themeFill="background1"/>
            <w:vAlign w:val="center"/>
          </w:tcPr>
          <w:p w14:paraId="2AB9782B" w14:textId="77777777" w:rsidR="00413D22" w:rsidRPr="000B6A4A" w:rsidRDefault="007A5443" w:rsidP="00F721C8">
            <w:pPr>
              <w:pStyle w:val="TAC"/>
              <w:rPr>
                <w:lang w:eastAsia="zh-CN"/>
              </w:rPr>
            </w:pPr>
            <w:r>
              <w:rPr>
                <w:rFonts w:hint="eastAsia"/>
                <w:lang w:eastAsia="zh-CN"/>
              </w:rPr>
              <w:t>7.65</w:t>
            </w:r>
            <w:r>
              <w:t xml:space="preserve"> Mbps</w:t>
            </w:r>
          </w:p>
        </w:tc>
      </w:tr>
      <w:tr w:rsidR="00F721C8" w14:paraId="0A057C0A" w14:textId="77777777" w:rsidTr="00F721C8">
        <w:tc>
          <w:tcPr>
            <w:tcW w:w="0" w:type="auto"/>
            <w:gridSpan w:val="7"/>
            <w:tcBorders>
              <w:top w:val="outset" w:sz="6" w:space="0" w:color="auto"/>
              <w:left w:val="outset" w:sz="6" w:space="0" w:color="auto"/>
              <w:bottom w:val="outset" w:sz="6" w:space="0" w:color="auto"/>
              <w:right w:val="outset" w:sz="6" w:space="0" w:color="auto"/>
            </w:tcBorders>
          </w:tcPr>
          <w:p w14:paraId="4F79F78A" w14:textId="77777777" w:rsidR="00413D22" w:rsidRDefault="00F721C8" w:rsidP="00413D22">
            <w:pPr>
              <w:pStyle w:val="TAC"/>
            </w:pPr>
            <w:r>
              <w:t>R1-</w:t>
            </w:r>
            <w:r>
              <w:rPr>
                <w:rFonts w:hint="eastAsia"/>
                <w:lang w:eastAsia="zh-CN"/>
              </w:rPr>
              <w:t>164820</w:t>
            </w:r>
            <w:r>
              <w:t xml:space="preserve"> / </w:t>
            </w:r>
            <w:r w:rsidR="00E32A2A">
              <w:rPr>
                <w:rFonts w:hint="eastAsia"/>
                <w:lang w:eastAsia="zh-CN"/>
              </w:rPr>
              <w:t>Source 5</w:t>
            </w:r>
            <w:r>
              <w:t xml:space="preserve"> </w:t>
            </w:r>
            <w:r>
              <w:br/>
            </w:r>
            <w:r w:rsidR="00413D22">
              <w:rPr>
                <w:rFonts w:hint="eastAsia"/>
                <w:lang w:eastAsia="zh-CN"/>
              </w:rPr>
              <w:t>12</w:t>
            </w:r>
            <w:r w:rsidR="00413D22">
              <w:t xml:space="preserve"> PRB, 10 MHz system bandwidth</w:t>
            </w:r>
          </w:p>
          <w:p w14:paraId="151A4286" w14:textId="77777777" w:rsidR="00413D22" w:rsidRDefault="00413D22" w:rsidP="00413D22">
            <w:pPr>
              <w:pStyle w:val="TAC"/>
              <w:rPr>
                <w:lang w:eastAsia="zh-CN"/>
              </w:rPr>
            </w:pPr>
            <w:r>
              <w:rPr>
                <w:rFonts w:hint="eastAsia"/>
                <w:lang w:eastAsia="zh-CN"/>
              </w:rPr>
              <w:t>Aggressive TBS selection and 16 RVs</w:t>
            </w:r>
            <w:r>
              <w:t xml:space="preserve"> for </w:t>
            </w:r>
            <w:r>
              <w:rPr>
                <w:rFonts w:hint="eastAsia"/>
                <w:lang w:eastAsia="zh-CN"/>
              </w:rPr>
              <w:t>4</w:t>
            </w:r>
            <w:r w:rsidR="003C00BB">
              <w:rPr>
                <w:rFonts w:hint="eastAsia"/>
                <w:lang w:eastAsia="zh-CN"/>
              </w:rPr>
              <w:t>-symbol</w:t>
            </w:r>
            <w:r>
              <w:rPr>
                <w:rFonts w:hint="eastAsia"/>
                <w:lang w:eastAsia="zh-CN"/>
              </w:rPr>
              <w:t xml:space="preserve"> </w:t>
            </w:r>
            <w:r>
              <w:t>sTTI</w:t>
            </w:r>
            <w:r>
              <w:rPr>
                <w:rFonts w:hint="eastAsia"/>
                <w:lang w:eastAsia="zh-CN"/>
              </w:rPr>
              <w:t>;</w:t>
            </w:r>
            <w:r>
              <w:t xml:space="preserve"> </w:t>
            </w:r>
          </w:p>
          <w:p w14:paraId="2B76DCE8" w14:textId="77777777" w:rsidR="00F721C8" w:rsidRPr="002111D8" w:rsidRDefault="00413D22" w:rsidP="00413D22">
            <w:pPr>
              <w:pStyle w:val="TAC"/>
              <w:rPr>
                <w:lang w:eastAsia="zh-CN"/>
              </w:rPr>
            </w:pPr>
            <w:r>
              <w:rPr>
                <w:rFonts w:hint="eastAsia"/>
                <w:lang w:eastAsia="zh-CN"/>
              </w:rPr>
              <w:t>TBS selection with 10% initial BLER and 4 RVs</w:t>
            </w:r>
            <w:r>
              <w:t xml:space="preserve"> for 1ms TTI.</w:t>
            </w:r>
          </w:p>
        </w:tc>
      </w:tr>
    </w:tbl>
    <w:p w14:paraId="0F743140" w14:textId="77777777" w:rsidR="00F721C8" w:rsidRPr="00FC2EF5" w:rsidRDefault="00F721C8" w:rsidP="00F721C8">
      <w:pPr>
        <w:rPr>
          <w:lang w:eastAsia="zh-CN"/>
        </w:rPr>
      </w:pPr>
    </w:p>
    <w:p w14:paraId="77921EC4" w14:textId="77777777" w:rsidR="000C0CBB" w:rsidRDefault="000C0CBB" w:rsidP="000C0CBB">
      <w:pPr>
        <w:pStyle w:val="TH"/>
        <w:rPr>
          <w:lang w:eastAsia="ko-KR"/>
        </w:rPr>
      </w:pPr>
      <w:r>
        <w:rPr>
          <w:lang w:eastAsia="ko-KR"/>
        </w:rPr>
        <w:t>Table C3-17 EVA, 120 km/h, 50 PRB</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2"/>
        <w:gridCol w:w="1046"/>
        <w:gridCol w:w="1046"/>
        <w:gridCol w:w="1046"/>
        <w:gridCol w:w="1173"/>
        <w:gridCol w:w="1046"/>
        <w:gridCol w:w="1146"/>
      </w:tblGrid>
      <w:tr w:rsidR="000C0CBB" w14:paraId="33BD6F43"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3BB34016" w14:textId="77777777" w:rsidR="000C0CBB" w:rsidRPr="000C0CBB" w:rsidRDefault="000C0CBB" w:rsidP="000C0CBB">
            <w:pPr>
              <w:pStyle w:val="TAC"/>
              <w:rPr>
                <w:rFonts w:cs="Arial"/>
                <w:szCs w:val="18"/>
              </w:rPr>
            </w:pPr>
            <w:r w:rsidRPr="000C0CBB">
              <w:rPr>
                <w:rFonts w:cs="Arial"/>
                <w:szCs w:val="18"/>
              </w:rPr>
              <w:t>SNR at 10% BLER</w:t>
            </w:r>
          </w:p>
          <w:p w14:paraId="66AE61A2" w14:textId="77777777" w:rsidR="000C0CBB" w:rsidRPr="000C0CBB" w:rsidRDefault="000C0CBB" w:rsidP="000C0CBB">
            <w:pPr>
              <w:pStyle w:val="TAC"/>
              <w:rPr>
                <w:rFonts w:cs="Arial"/>
                <w:szCs w:val="18"/>
              </w:rPr>
            </w:pPr>
            <w:r w:rsidRPr="000C0CBB">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4754B" w14:textId="77777777" w:rsidR="000C0CBB" w:rsidRPr="000C0CBB" w:rsidRDefault="000C0CBB" w:rsidP="000C0CBB">
            <w:pPr>
              <w:pStyle w:val="TAC"/>
              <w:rPr>
                <w:rFonts w:cs="Arial"/>
                <w:szCs w:val="18"/>
              </w:rPr>
            </w:pPr>
            <w:r w:rsidRPr="000C0CBB">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4983C" w14:textId="77777777" w:rsidR="000C0CBB" w:rsidRPr="000C0CBB" w:rsidRDefault="000C0CBB" w:rsidP="000C0CBB">
            <w:pPr>
              <w:pStyle w:val="TAC"/>
              <w:rPr>
                <w:rFonts w:cs="Arial"/>
                <w:szCs w:val="18"/>
              </w:rPr>
            </w:pPr>
            <w:r w:rsidRPr="000C0CBB">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49011568" w14:textId="77777777" w:rsidR="000C0CBB" w:rsidRPr="000C0CBB" w:rsidRDefault="000C0CBB" w:rsidP="000C0CBB">
            <w:pPr>
              <w:pStyle w:val="TAC"/>
              <w:rPr>
                <w:rFonts w:cs="Arial"/>
                <w:szCs w:val="18"/>
              </w:rPr>
            </w:pPr>
            <w:r w:rsidRPr="000C0CBB">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F07EE" w14:textId="77777777" w:rsidR="000C0CBB" w:rsidRPr="000C0CBB" w:rsidRDefault="000C0CBB" w:rsidP="000C0CBB">
            <w:pPr>
              <w:pStyle w:val="TAC"/>
              <w:rPr>
                <w:rFonts w:cs="Arial"/>
                <w:szCs w:val="18"/>
              </w:rPr>
            </w:pPr>
            <w:r w:rsidRPr="000C0CBB">
              <w:rPr>
                <w:rFonts w:cs="Arial"/>
                <w:szCs w:val="18"/>
              </w:rPr>
              <w:t>TTI length=4</w:t>
            </w:r>
            <w:r w:rsidRPr="000C0CBB">
              <w:rPr>
                <w:rFonts w:cs="Arial"/>
                <w:szCs w:val="18"/>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0046F" w14:textId="77777777" w:rsidR="000C0CBB" w:rsidRPr="000C0CBB" w:rsidRDefault="000C0CBB" w:rsidP="000C0CBB">
            <w:pPr>
              <w:pStyle w:val="TAC"/>
              <w:rPr>
                <w:rFonts w:cs="Arial"/>
                <w:szCs w:val="18"/>
              </w:rPr>
            </w:pPr>
            <w:r w:rsidRPr="000C0CBB">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70166" w14:textId="77777777" w:rsidR="000C0CBB" w:rsidRPr="000C0CBB" w:rsidRDefault="000C0CBB" w:rsidP="000C0CBB">
            <w:pPr>
              <w:pStyle w:val="TAC"/>
              <w:rPr>
                <w:rFonts w:cs="Arial"/>
                <w:szCs w:val="18"/>
              </w:rPr>
            </w:pPr>
            <w:r w:rsidRPr="000C0CBB">
              <w:rPr>
                <w:rFonts w:cs="Arial"/>
                <w:szCs w:val="18"/>
              </w:rPr>
              <w:t>TTI length=14</w:t>
            </w:r>
          </w:p>
        </w:tc>
      </w:tr>
      <w:tr w:rsidR="000C0CBB" w14:paraId="6D2F2453"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05622294" w14:textId="77777777" w:rsidR="000C0CBB" w:rsidRPr="000C0CBB" w:rsidRDefault="000C0CBB" w:rsidP="000C0CBB">
            <w:pPr>
              <w:pStyle w:val="TAC"/>
              <w:rPr>
                <w:rFonts w:cs="Arial"/>
                <w:szCs w:val="18"/>
              </w:rPr>
            </w:pPr>
            <w:r w:rsidRPr="000C0CBB">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534F3"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2E5D160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0.59 dB</w:t>
            </w:r>
            <w:r w:rsidR="000C0CBB">
              <w:rPr>
                <w:rFonts w:ascii="Arial" w:hAnsi="Arial" w:cs="Arial"/>
                <w:sz w:val="18"/>
                <w:szCs w:val="18"/>
              </w:rPr>
              <w:br/>
            </w:r>
            <w:r w:rsidRPr="00772087">
              <w:rPr>
                <w:rFonts w:ascii="Arial" w:hAnsi="Arial" w:cs="Arial"/>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442417BD"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0.49 dB</w:t>
            </w:r>
            <w:r w:rsidR="000C0CBB">
              <w:rPr>
                <w:rFonts w:ascii="Arial" w:hAnsi="Arial" w:cs="Arial"/>
                <w:sz w:val="18"/>
                <w:szCs w:val="18"/>
              </w:rPr>
              <w:br/>
            </w:r>
            <w:r w:rsidRPr="00772087">
              <w:rPr>
                <w:rFonts w:ascii="Arial" w:hAnsi="Arial" w:cs="Arial"/>
                <w:sz w:val="18"/>
                <w:szCs w:val="18"/>
              </w:rPr>
              <w:t>3.36 Mbps</w:t>
            </w:r>
          </w:p>
        </w:tc>
        <w:tc>
          <w:tcPr>
            <w:tcW w:w="0" w:type="auto"/>
            <w:tcBorders>
              <w:top w:val="outset" w:sz="6" w:space="0" w:color="auto"/>
              <w:left w:val="outset" w:sz="6" w:space="0" w:color="auto"/>
              <w:bottom w:val="outset" w:sz="6" w:space="0" w:color="auto"/>
              <w:right w:val="outset" w:sz="6" w:space="0" w:color="auto"/>
            </w:tcBorders>
          </w:tcPr>
          <w:p w14:paraId="37AF82C8"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338F351"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0.68 dB</w:t>
            </w:r>
            <w:r w:rsidR="000C0CBB">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1ADB614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0.21 dB</w:t>
            </w:r>
            <w:r w:rsidR="000C0CBB">
              <w:rPr>
                <w:rFonts w:ascii="Arial" w:hAnsi="Arial" w:cs="Arial"/>
                <w:sz w:val="18"/>
                <w:szCs w:val="18"/>
              </w:rPr>
              <w:br/>
            </w:r>
            <w:r w:rsidRPr="00772087">
              <w:rPr>
                <w:rFonts w:ascii="Arial" w:hAnsi="Arial" w:cs="Arial"/>
                <w:sz w:val="18"/>
                <w:szCs w:val="18"/>
              </w:rPr>
              <w:t>4.32 Mbps</w:t>
            </w:r>
          </w:p>
        </w:tc>
      </w:tr>
      <w:tr w:rsidR="000C0CBB" w14:paraId="76E925DC"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44916DF3" w14:textId="77777777" w:rsidR="000C0CBB" w:rsidRPr="000C0CBB" w:rsidRDefault="000C0CBB" w:rsidP="000C0CBB">
            <w:pPr>
              <w:pStyle w:val="TAC"/>
              <w:rPr>
                <w:rFonts w:cs="Arial"/>
                <w:szCs w:val="18"/>
              </w:rPr>
            </w:pPr>
            <w:r w:rsidRPr="000C0CBB">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3EF67"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5573FA0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12.94 dB</w:t>
            </w:r>
            <w:r w:rsidR="000C0CBB">
              <w:rPr>
                <w:rFonts w:ascii="Arial" w:hAnsi="Arial" w:cs="Arial"/>
                <w:sz w:val="18"/>
                <w:szCs w:val="18"/>
              </w:rPr>
              <w:br/>
            </w:r>
            <w:r w:rsidRPr="00772087">
              <w:rPr>
                <w:rFonts w:ascii="Arial" w:hAnsi="Arial" w:cs="Arial"/>
                <w:sz w:val="18"/>
                <w:szCs w:val="18"/>
              </w:rPr>
              <w:t>11.3 Mbps</w:t>
            </w:r>
          </w:p>
        </w:tc>
        <w:tc>
          <w:tcPr>
            <w:tcW w:w="0" w:type="auto"/>
            <w:tcBorders>
              <w:top w:val="outset" w:sz="6" w:space="0" w:color="auto"/>
              <w:left w:val="outset" w:sz="6" w:space="0" w:color="auto"/>
              <w:bottom w:val="outset" w:sz="6" w:space="0" w:color="auto"/>
              <w:right w:val="outset" w:sz="6" w:space="0" w:color="auto"/>
            </w:tcBorders>
          </w:tcPr>
          <w:p w14:paraId="5D4B3CC0"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12.95 dB</w:t>
            </w:r>
            <w:r w:rsidR="000C0CBB">
              <w:rPr>
                <w:rFonts w:ascii="Arial" w:hAnsi="Arial" w:cs="Arial"/>
                <w:sz w:val="18"/>
                <w:szCs w:val="18"/>
              </w:rPr>
              <w:br/>
            </w:r>
            <w:r w:rsidRPr="00772087">
              <w:rPr>
                <w:rFonts w:ascii="Arial" w:hAnsi="Arial" w:cs="Arial"/>
                <w:sz w:val="18"/>
                <w:szCs w:val="18"/>
              </w:rPr>
              <w:t>15.1 Mbps</w:t>
            </w:r>
          </w:p>
        </w:tc>
        <w:tc>
          <w:tcPr>
            <w:tcW w:w="0" w:type="auto"/>
            <w:tcBorders>
              <w:top w:val="outset" w:sz="6" w:space="0" w:color="auto"/>
              <w:left w:val="outset" w:sz="6" w:space="0" w:color="auto"/>
              <w:bottom w:val="outset" w:sz="6" w:space="0" w:color="auto"/>
              <w:right w:val="outset" w:sz="6" w:space="0" w:color="auto"/>
            </w:tcBorders>
          </w:tcPr>
          <w:p w14:paraId="2A666EAA"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15.67 dB</w:t>
            </w:r>
            <w:r w:rsidR="000C0CBB">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tcPr>
          <w:p w14:paraId="36B02C3A"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16.10 dB</w:t>
            </w:r>
            <w:r w:rsidR="000C0CBB">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1F9D76F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17.08 dB</w:t>
            </w:r>
            <w:r w:rsidR="000C0CBB">
              <w:rPr>
                <w:rFonts w:ascii="Arial" w:hAnsi="Arial" w:cs="Arial"/>
                <w:sz w:val="18"/>
                <w:szCs w:val="18"/>
              </w:rPr>
              <w:br/>
            </w:r>
            <w:r w:rsidRPr="00772087">
              <w:rPr>
                <w:rFonts w:ascii="Arial" w:hAnsi="Arial" w:cs="Arial"/>
                <w:sz w:val="18"/>
                <w:szCs w:val="18"/>
              </w:rPr>
              <w:t>19.4 Mbps</w:t>
            </w:r>
          </w:p>
        </w:tc>
      </w:tr>
      <w:tr w:rsidR="000C0CBB" w14:paraId="1D982547"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695E641A" w14:textId="77777777" w:rsidR="000C0CBB" w:rsidRPr="000C0CBB" w:rsidRDefault="000C0CBB" w:rsidP="000C0CBB">
            <w:pPr>
              <w:pStyle w:val="TAC"/>
              <w:rPr>
                <w:rFonts w:cs="Arial"/>
                <w:szCs w:val="18"/>
              </w:rPr>
            </w:pPr>
            <w:r w:rsidRPr="000C0CBB">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32AF6"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7704005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22.24 dB</w:t>
            </w:r>
            <w:r w:rsidR="000C0CBB">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6F8D4BA3"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22.27 dB</w:t>
            </w:r>
            <w:r w:rsidR="000C0CBB">
              <w:rPr>
                <w:rFonts w:ascii="Arial" w:hAnsi="Arial" w:cs="Arial"/>
                <w:sz w:val="18"/>
                <w:szCs w:val="18"/>
              </w:rPr>
              <w:br/>
            </w:r>
            <w:r w:rsidRPr="00772087">
              <w:rPr>
                <w:rFonts w:ascii="Arial" w:hAnsi="Arial" w:cs="Arial"/>
                <w:sz w:val="18"/>
                <w:szCs w:val="18"/>
              </w:rPr>
              <w:t>25.2 Mbps</w:t>
            </w:r>
          </w:p>
        </w:tc>
        <w:tc>
          <w:tcPr>
            <w:tcW w:w="0" w:type="auto"/>
            <w:tcBorders>
              <w:top w:val="outset" w:sz="6" w:space="0" w:color="auto"/>
              <w:left w:val="outset" w:sz="6" w:space="0" w:color="auto"/>
              <w:bottom w:val="outset" w:sz="6" w:space="0" w:color="auto"/>
              <w:right w:val="outset" w:sz="6" w:space="0" w:color="auto"/>
            </w:tcBorders>
          </w:tcPr>
          <w:p w14:paraId="1A9BA42D"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C0CBB">
              <w:rPr>
                <w:rFonts w:ascii="Arial" w:hAnsi="Arial" w:cs="Arial"/>
                <w:sz w:val="18"/>
                <w:szCs w:val="18"/>
              </w:rPr>
              <w:br/>
            </w:r>
            <w:r w:rsidRPr="00772087">
              <w:rPr>
                <w:rFonts w:ascii="Arial" w:hAnsi="Arial" w:cs="Arial"/>
                <w:sz w:val="18"/>
                <w:szCs w:val="18"/>
              </w:rPr>
              <w:t>0 Mbps</w:t>
            </w:r>
          </w:p>
        </w:tc>
        <w:tc>
          <w:tcPr>
            <w:tcW w:w="0" w:type="auto"/>
            <w:tcBorders>
              <w:top w:val="outset" w:sz="6" w:space="0" w:color="auto"/>
              <w:left w:val="outset" w:sz="6" w:space="0" w:color="auto"/>
              <w:bottom w:val="outset" w:sz="6" w:space="0" w:color="auto"/>
              <w:right w:val="outset" w:sz="6" w:space="0" w:color="auto"/>
            </w:tcBorders>
          </w:tcPr>
          <w:p w14:paraId="5FF624D8"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C0CBB">
              <w:rPr>
                <w:rFonts w:ascii="Arial" w:hAnsi="Arial" w:cs="Arial"/>
                <w:sz w:val="18"/>
                <w:szCs w:val="18"/>
              </w:rPr>
              <w:br/>
            </w:r>
            <w:r w:rsidRPr="00772087">
              <w:rPr>
                <w:rFonts w:ascii="Arial" w:hAnsi="Arial" w:cs="Arial"/>
                <w:sz w:val="18"/>
                <w:szCs w:val="18"/>
              </w:rPr>
              <w:t>0 Mbps</w:t>
            </w:r>
          </w:p>
        </w:tc>
        <w:tc>
          <w:tcPr>
            <w:tcW w:w="0" w:type="auto"/>
            <w:tcBorders>
              <w:top w:val="outset" w:sz="6" w:space="0" w:color="auto"/>
              <w:left w:val="outset" w:sz="6" w:space="0" w:color="auto"/>
              <w:bottom w:val="outset" w:sz="6" w:space="0" w:color="auto"/>
              <w:right w:val="outset" w:sz="6" w:space="0" w:color="auto"/>
            </w:tcBorders>
            <w:vAlign w:val="center"/>
          </w:tcPr>
          <w:p w14:paraId="00F04BCA"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C0CBB">
              <w:rPr>
                <w:rFonts w:ascii="Arial" w:hAnsi="Arial" w:cs="Arial"/>
                <w:sz w:val="18"/>
                <w:szCs w:val="18"/>
              </w:rPr>
              <w:br/>
            </w:r>
            <w:r w:rsidRPr="00772087">
              <w:rPr>
                <w:rFonts w:ascii="Arial" w:hAnsi="Arial" w:cs="Arial"/>
                <w:sz w:val="18"/>
                <w:szCs w:val="18"/>
              </w:rPr>
              <w:t>0 Mbps</w:t>
            </w:r>
          </w:p>
        </w:tc>
      </w:tr>
      <w:tr w:rsidR="000C0CBB" w14:paraId="44FF97D2" w14:textId="77777777" w:rsidTr="008B7528">
        <w:tc>
          <w:tcPr>
            <w:tcW w:w="0" w:type="auto"/>
            <w:gridSpan w:val="7"/>
            <w:tcBorders>
              <w:top w:val="outset" w:sz="6" w:space="0" w:color="auto"/>
              <w:left w:val="outset" w:sz="6" w:space="0" w:color="auto"/>
              <w:bottom w:val="outset" w:sz="6" w:space="0" w:color="auto"/>
              <w:right w:val="outset" w:sz="6" w:space="0" w:color="auto"/>
            </w:tcBorders>
          </w:tcPr>
          <w:p w14:paraId="70DAE4AA" w14:textId="77777777" w:rsidR="000C0CBB" w:rsidRPr="000C0CBB" w:rsidRDefault="000C0CBB" w:rsidP="000C0CBB">
            <w:pPr>
              <w:pStyle w:val="TAC"/>
              <w:rPr>
                <w:rFonts w:cs="Arial"/>
                <w:szCs w:val="18"/>
              </w:rPr>
            </w:pPr>
            <w:r w:rsidRPr="000C0CBB">
              <w:rPr>
                <w:rFonts w:cs="Arial"/>
                <w:szCs w:val="18"/>
              </w:rPr>
              <w:t xml:space="preserve">R1-164115 / </w:t>
            </w:r>
            <w:r w:rsidR="00E32A2A">
              <w:rPr>
                <w:rFonts w:cs="Arial"/>
                <w:szCs w:val="18"/>
              </w:rPr>
              <w:t>Source 14</w:t>
            </w:r>
            <w:r w:rsidRPr="000C0CBB">
              <w:rPr>
                <w:rFonts w:cs="Arial"/>
                <w:szCs w:val="18"/>
              </w:rPr>
              <w:br/>
              <w:t>DM-RS included in every TTI</w:t>
            </w:r>
          </w:p>
          <w:p w14:paraId="18834B3A" w14:textId="77777777" w:rsidR="000C0CBB" w:rsidRPr="000C0CBB" w:rsidRDefault="000C0CBB" w:rsidP="000C0CBB">
            <w:pPr>
              <w:pStyle w:val="TAC"/>
              <w:rPr>
                <w:rFonts w:cs="Arial"/>
                <w:szCs w:val="18"/>
              </w:rPr>
            </w:pPr>
            <w:r w:rsidRPr="000C0CBB">
              <w:rPr>
                <w:rFonts w:cs="Arial"/>
                <w:szCs w:val="18"/>
              </w:rPr>
              <w:t>Full symbols</w:t>
            </w:r>
          </w:p>
          <w:p w14:paraId="7FE9BCDE" w14:textId="77777777" w:rsidR="000C0CBB" w:rsidRPr="000C0CBB" w:rsidRDefault="000C0CBB" w:rsidP="000C0CBB">
            <w:pPr>
              <w:pStyle w:val="TAC"/>
              <w:rPr>
                <w:rFonts w:cs="Arial"/>
                <w:szCs w:val="18"/>
              </w:rPr>
            </w:pPr>
            <w:r w:rsidRPr="000C0CBB">
              <w:rPr>
                <w:rFonts w:cs="Arial"/>
                <w:szCs w:val="18"/>
              </w:rPr>
              <w:t>(*) shared symbol 4(3) for 16QAM r3/4, no shared symbol for 64QAM r5/6</w:t>
            </w:r>
          </w:p>
        </w:tc>
      </w:tr>
      <w:tr w:rsidR="000C0CBB" w14:paraId="0AA0C756"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1C7020D8" w14:textId="77777777" w:rsidR="000C0CBB" w:rsidRPr="000C0CBB" w:rsidRDefault="000C0CBB" w:rsidP="000C0CBB">
            <w:pPr>
              <w:pStyle w:val="TAC"/>
              <w:rPr>
                <w:rFonts w:cs="Arial"/>
                <w:szCs w:val="18"/>
              </w:rPr>
            </w:pPr>
            <w:r w:rsidRPr="000C0CBB">
              <w:rPr>
                <w:rFonts w:cs="Arial"/>
                <w:szCs w:val="18"/>
              </w:rPr>
              <w:t>SNR at 10% BLER</w:t>
            </w:r>
          </w:p>
          <w:p w14:paraId="14A8B1DF" w14:textId="77777777" w:rsidR="000C0CBB" w:rsidRPr="000C0CBB" w:rsidRDefault="000C0CBB" w:rsidP="000C0CBB">
            <w:pPr>
              <w:pStyle w:val="TAC"/>
              <w:rPr>
                <w:rFonts w:cs="Arial"/>
                <w:szCs w:val="18"/>
              </w:rPr>
            </w:pPr>
            <w:r w:rsidRPr="000C0CBB">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C82B8" w14:textId="77777777" w:rsidR="000C0CBB" w:rsidRPr="000C0CBB" w:rsidRDefault="000C0CBB" w:rsidP="000C0CBB">
            <w:pPr>
              <w:pStyle w:val="TAC"/>
              <w:rPr>
                <w:rFonts w:cs="Arial"/>
                <w:szCs w:val="18"/>
              </w:rPr>
            </w:pPr>
            <w:r w:rsidRPr="000C0CBB">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F83FE" w14:textId="77777777" w:rsidR="000C0CBB" w:rsidRPr="000C0CBB" w:rsidRDefault="000C0CBB" w:rsidP="000C0CBB">
            <w:pPr>
              <w:pStyle w:val="TAC"/>
              <w:rPr>
                <w:rFonts w:cs="Arial"/>
                <w:szCs w:val="18"/>
              </w:rPr>
            </w:pPr>
            <w:r w:rsidRPr="000C0CBB">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07A77521" w14:textId="77777777" w:rsidR="000C0CBB" w:rsidRPr="000C0CBB" w:rsidRDefault="000C0CBB" w:rsidP="000C0CBB">
            <w:pPr>
              <w:pStyle w:val="TAC"/>
              <w:rPr>
                <w:rFonts w:cs="Arial"/>
                <w:szCs w:val="18"/>
              </w:rPr>
            </w:pPr>
            <w:r w:rsidRPr="000C0CBB">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51BE6" w14:textId="77777777" w:rsidR="000C0CBB" w:rsidRPr="000C0CBB" w:rsidRDefault="000C0CBB" w:rsidP="000C0CBB">
            <w:pPr>
              <w:pStyle w:val="TAC"/>
              <w:rPr>
                <w:rFonts w:cs="Arial"/>
                <w:szCs w:val="18"/>
              </w:rPr>
            </w:pPr>
            <w:r w:rsidRPr="000C0CBB">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C2722" w14:textId="77777777" w:rsidR="000C0CBB" w:rsidRPr="000C0CBB" w:rsidRDefault="000C0CBB" w:rsidP="000C0CBB">
            <w:pPr>
              <w:pStyle w:val="TAC"/>
              <w:rPr>
                <w:rFonts w:cs="Arial"/>
                <w:szCs w:val="18"/>
              </w:rPr>
            </w:pPr>
            <w:r w:rsidRPr="000C0CBB">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648BA" w14:textId="77777777" w:rsidR="000C0CBB" w:rsidRPr="000C0CBB" w:rsidRDefault="000C0CBB" w:rsidP="000C0CBB">
            <w:pPr>
              <w:pStyle w:val="TAC"/>
              <w:rPr>
                <w:rFonts w:cs="Arial"/>
                <w:szCs w:val="18"/>
              </w:rPr>
            </w:pPr>
            <w:r w:rsidRPr="000C0CBB">
              <w:rPr>
                <w:rFonts w:cs="Arial"/>
                <w:szCs w:val="18"/>
              </w:rPr>
              <w:t>TTI length=14</w:t>
            </w:r>
          </w:p>
        </w:tc>
      </w:tr>
      <w:tr w:rsidR="000C0CBB" w14:paraId="54EE0E04"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550BF7D2" w14:textId="77777777" w:rsidR="000C0CBB" w:rsidRPr="000C0CBB" w:rsidRDefault="000C0CBB" w:rsidP="000C0CBB">
            <w:pPr>
              <w:pStyle w:val="TAC"/>
              <w:rPr>
                <w:rFonts w:cs="Arial"/>
                <w:szCs w:val="18"/>
              </w:rPr>
            </w:pPr>
            <w:r w:rsidRPr="000C0CBB">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F1B5D"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7539A41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1.42 dB</w:t>
            </w:r>
            <w:r w:rsidR="000C0CBB">
              <w:rPr>
                <w:rFonts w:ascii="Arial" w:hAnsi="Arial" w:cs="Arial"/>
                <w:sz w:val="18"/>
                <w:szCs w:val="18"/>
              </w:rPr>
              <w:br/>
            </w:r>
            <w:r w:rsidRPr="00772087">
              <w:rPr>
                <w:rFonts w:ascii="Arial" w:hAnsi="Arial" w:cs="Arial"/>
                <w:sz w:val="18"/>
                <w:szCs w:val="18"/>
              </w:rPr>
              <w:t>3.78 Mbps</w:t>
            </w:r>
          </w:p>
        </w:tc>
        <w:tc>
          <w:tcPr>
            <w:tcW w:w="0" w:type="auto"/>
            <w:tcBorders>
              <w:top w:val="outset" w:sz="6" w:space="0" w:color="auto"/>
              <w:left w:val="outset" w:sz="6" w:space="0" w:color="auto"/>
              <w:bottom w:val="outset" w:sz="6" w:space="0" w:color="auto"/>
              <w:right w:val="outset" w:sz="6" w:space="0" w:color="auto"/>
            </w:tcBorders>
          </w:tcPr>
          <w:p w14:paraId="3F58D003"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1.35 dB</w:t>
            </w:r>
            <w:r w:rsidR="000C0CBB">
              <w:rPr>
                <w:rFonts w:ascii="Arial" w:hAnsi="Arial" w:cs="Arial"/>
                <w:sz w:val="18"/>
                <w:szCs w:val="18"/>
              </w:rPr>
              <w:br/>
            </w:r>
            <w:r w:rsidRPr="00772087">
              <w:rPr>
                <w:rFonts w:ascii="Arial" w:hAnsi="Arial" w:cs="Arial"/>
                <w:sz w:val="18"/>
                <w:szCs w:val="18"/>
              </w:rPr>
              <w:t>4.20 Mbps</w:t>
            </w:r>
          </w:p>
        </w:tc>
        <w:tc>
          <w:tcPr>
            <w:tcW w:w="0" w:type="auto"/>
            <w:tcBorders>
              <w:top w:val="outset" w:sz="6" w:space="0" w:color="auto"/>
              <w:left w:val="outset" w:sz="6" w:space="0" w:color="auto"/>
              <w:bottom w:val="outset" w:sz="6" w:space="0" w:color="auto"/>
              <w:right w:val="outset" w:sz="6" w:space="0" w:color="auto"/>
            </w:tcBorders>
          </w:tcPr>
          <w:p w14:paraId="4D30CBD8"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409059E"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0.78 dB</w:t>
            </w:r>
            <w:r w:rsidR="000C0CBB">
              <w:rPr>
                <w:rFonts w:ascii="Arial" w:hAnsi="Arial" w:cs="Arial"/>
                <w:sz w:val="18"/>
                <w:szCs w:val="18"/>
              </w:rPr>
              <w:br/>
            </w:r>
            <w:r w:rsidRPr="00772087">
              <w:rPr>
                <w:rFonts w:ascii="Arial" w:hAnsi="Arial" w:cs="Arial"/>
                <w:sz w:val="18"/>
                <w:szCs w:val="18"/>
              </w:rPr>
              <w:t>4.32 Mbps</w:t>
            </w:r>
          </w:p>
        </w:tc>
        <w:tc>
          <w:tcPr>
            <w:tcW w:w="0" w:type="auto"/>
            <w:tcBorders>
              <w:top w:val="outset" w:sz="6" w:space="0" w:color="auto"/>
              <w:left w:val="outset" w:sz="6" w:space="0" w:color="auto"/>
              <w:bottom w:val="outset" w:sz="6" w:space="0" w:color="auto"/>
              <w:right w:val="outset" w:sz="6" w:space="0" w:color="auto"/>
            </w:tcBorders>
            <w:vAlign w:val="center"/>
          </w:tcPr>
          <w:p w14:paraId="49296AAB" w14:textId="77777777" w:rsidR="00FC0044" w:rsidRPr="00772087" w:rsidRDefault="00FC0044" w:rsidP="00772087">
            <w:pPr>
              <w:jc w:val="center"/>
              <w:rPr>
                <w:rFonts w:ascii="Arial" w:hAnsi="Arial" w:cs="Arial"/>
                <w:sz w:val="18"/>
                <w:szCs w:val="18"/>
              </w:rPr>
            </w:pPr>
          </w:p>
        </w:tc>
      </w:tr>
      <w:tr w:rsidR="000C0CBB" w14:paraId="648E894D"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4B9C9EDF" w14:textId="77777777" w:rsidR="000C0CBB" w:rsidRPr="000C0CBB" w:rsidRDefault="000C0CBB" w:rsidP="000C0CBB">
            <w:pPr>
              <w:pStyle w:val="TAC"/>
              <w:rPr>
                <w:rFonts w:cs="Arial"/>
                <w:szCs w:val="18"/>
              </w:rPr>
            </w:pPr>
            <w:r w:rsidRPr="000C0CBB">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7AEAC"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3A44D846"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13.36 dB</w:t>
            </w:r>
            <w:r w:rsidR="000C0CBB">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7E29BC75" w14:textId="77777777" w:rsidR="00FC0044" w:rsidRPr="00772087" w:rsidRDefault="00DA0BC2" w:rsidP="00772087">
            <w:pPr>
              <w:jc w:val="center"/>
              <w:rPr>
                <w:rFonts w:ascii="Arial" w:hAnsi="Arial" w:cs="Arial"/>
                <w:b/>
                <w:noProof/>
                <w:sz w:val="18"/>
                <w:szCs w:val="18"/>
              </w:rPr>
            </w:pPr>
            <w:r w:rsidRPr="00772087">
              <w:rPr>
                <w:rFonts w:ascii="Arial" w:hAnsi="Arial" w:cs="Arial"/>
                <w:sz w:val="18"/>
                <w:szCs w:val="18"/>
              </w:rPr>
              <w:t>13.36 dB</w:t>
            </w:r>
            <w:r w:rsidR="000C0CBB">
              <w:rPr>
                <w:rFonts w:ascii="Arial" w:hAnsi="Arial" w:cs="Arial"/>
                <w:sz w:val="18"/>
                <w:szCs w:val="18"/>
              </w:rPr>
              <w:br/>
            </w:r>
            <w:r w:rsidRPr="00772087">
              <w:rPr>
                <w:rFonts w:ascii="Arial" w:hAnsi="Arial" w:cs="Arial"/>
                <w:sz w:val="18"/>
                <w:szCs w:val="18"/>
              </w:rPr>
              <w:t>18.9 Mbps</w:t>
            </w:r>
          </w:p>
        </w:tc>
        <w:tc>
          <w:tcPr>
            <w:tcW w:w="0" w:type="auto"/>
            <w:tcBorders>
              <w:top w:val="outset" w:sz="6" w:space="0" w:color="auto"/>
              <w:left w:val="outset" w:sz="6" w:space="0" w:color="auto"/>
              <w:bottom w:val="outset" w:sz="6" w:space="0" w:color="auto"/>
              <w:right w:val="outset" w:sz="6" w:space="0" w:color="auto"/>
            </w:tcBorders>
          </w:tcPr>
          <w:p w14:paraId="222FDC34"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14.41 dB</w:t>
            </w:r>
            <w:r w:rsidR="000C0CBB">
              <w:rPr>
                <w:rFonts w:ascii="Arial" w:hAnsi="Arial" w:cs="Arial"/>
                <w:sz w:val="18"/>
                <w:szCs w:val="18"/>
              </w:rPr>
              <w:br/>
            </w:r>
            <w:r w:rsidRPr="00772087">
              <w:rPr>
                <w:rFonts w:ascii="Arial" w:hAnsi="Arial" w:cs="Arial"/>
                <w:sz w:val="18"/>
                <w:szCs w:val="18"/>
              </w:rPr>
              <w:t>19.8 Mbps</w:t>
            </w:r>
          </w:p>
        </w:tc>
        <w:tc>
          <w:tcPr>
            <w:tcW w:w="0" w:type="auto"/>
            <w:tcBorders>
              <w:top w:val="outset" w:sz="6" w:space="0" w:color="auto"/>
              <w:left w:val="outset" w:sz="6" w:space="0" w:color="auto"/>
              <w:bottom w:val="outset" w:sz="6" w:space="0" w:color="auto"/>
              <w:right w:val="outset" w:sz="6" w:space="0" w:color="auto"/>
            </w:tcBorders>
          </w:tcPr>
          <w:p w14:paraId="211F6892"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16.54 dB</w:t>
            </w:r>
            <w:r w:rsidR="000C0CBB">
              <w:rPr>
                <w:rFonts w:ascii="Arial" w:hAnsi="Arial" w:cs="Arial"/>
                <w:sz w:val="18"/>
                <w:szCs w:val="18"/>
              </w:rPr>
              <w:br/>
            </w:r>
            <w:r w:rsidRPr="00772087">
              <w:rPr>
                <w:rFonts w:ascii="Arial" w:hAnsi="Arial" w:cs="Arial"/>
                <w:sz w:val="18"/>
                <w:szCs w:val="18"/>
              </w:rPr>
              <w:t>21.1 Mbps</w:t>
            </w:r>
          </w:p>
        </w:tc>
        <w:tc>
          <w:tcPr>
            <w:tcW w:w="0" w:type="auto"/>
            <w:tcBorders>
              <w:top w:val="outset" w:sz="6" w:space="0" w:color="auto"/>
              <w:left w:val="outset" w:sz="6" w:space="0" w:color="auto"/>
              <w:bottom w:val="outset" w:sz="6" w:space="0" w:color="auto"/>
              <w:right w:val="outset" w:sz="6" w:space="0" w:color="auto"/>
            </w:tcBorders>
            <w:vAlign w:val="center"/>
          </w:tcPr>
          <w:p w14:paraId="4CFB6CEC" w14:textId="77777777" w:rsidR="00FC0044" w:rsidRPr="00772087" w:rsidRDefault="00FC0044" w:rsidP="00772087">
            <w:pPr>
              <w:jc w:val="center"/>
              <w:rPr>
                <w:rFonts w:ascii="Arial" w:hAnsi="Arial" w:cs="Arial"/>
                <w:sz w:val="18"/>
                <w:szCs w:val="18"/>
              </w:rPr>
            </w:pPr>
          </w:p>
        </w:tc>
      </w:tr>
      <w:tr w:rsidR="000C0CBB" w14:paraId="02108BEE"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4B363A92" w14:textId="77777777" w:rsidR="000C0CBB" w:rsidRPr="000C0CBB" w:rsidRDefault="000C0CBB" w:rsidP="000C0CBB">
            <w:pPr>
              <w:pStyle w:val="TAC"/>
              <w:rPr>
                <w:rFonts w:cs="Arial"/>
                <w:szCs w:val="18"/>
              </w:rPr>
            </w:pPr>
            <w:r w:rsidRPr="000C0CBB">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1C695"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79DC3045"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22.77 dB</w:t>
            </w:r>
            <w:r w:rsidR="000C0CBB">
              <w:rPr>
                <w:rFonts w:ascii="Arial" w:hAnsi="Arial" w:cs="Arial"/>
                <w:sz w:val="18"/>
                <w:szCs w:val="18"/>
              </w:rPr>
              <w:br/>
            </w:r>
            <w:r w:rsidRPr="00772087">
              <w:rPr>
                <w:rFonts w:ascii="Arial" w:hAnsi="Arial" w:cs="Arial"/>
                <w:sz w:val="18"/>
                <w:szCs w:val="18"/>
              </w:rPr>
              <w:t>28.3 Mbps</w:t>
            </w:r>
          </w:p>
        </w:tc>
        <w:tc>
          <w:tcPr>
            <w:tcW w:w="0" w:type="auto"/>
            <w:tcBorders>
              <w:top w:val="outset" w:sz="6" w:space="0" w:color="auto"/>
              <w:left w:val="outset" w:sz="6" w:space="0" w:color="auto"/>
              <w:bottom w:val="outset" w:sz="6" w:space="0" w:color="auto"/>
              <w:right w:val="outset" w:sz="6" w:space="0" w:color="auto"/>
            </w:tcBorders>
          </w:tcPr>
          <w:p w14:paraId="0F34C7DF"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22.55 dB</w:t>
            </w:r>
            <w:r w:rsidR="000C0CBB">
              <w:rPr>
                <w:rFonts w:ascii="Arial" w:hAnsi="Arial" w:cs="Arial"/>
                <w:sz w:val="18"/>
                <w:szCs w:val="18"/>
              </w:rPr>
              <w:br/>
            </w:r>
            <w:r w:rsidRPr="00772087">
              <w:rPr>
                <w:rFonts w:ascii="Arial" w:hAnsi="Arial" w:cs="Arial"/>
                <w:sz w:val="18"/>
                <w:szCs w:val="18"/>
              </w:rPr>
              <w:t>31.5 Mbps</w:t>
            </w:r>
          </w:p>
        </w:tc>
        <w:tc>
          <w:tcPr>
            <w:tcW w:w="0" w:type="auto"/>
            <w:tcBorders>
              <w:top w:val="outset" w:sz="6" w:space="0" w:color="auto"/>
              <w:left w:val="outset" w:sz="6" w:space="0" w:color="auto"/>
              <w:bottom w:val="outset" w:sz="6" w:space="0" w:color="auto"/>
              <w:right w:val="outset" w:sz="6" w:space="0" w:color="auto"/>
            </w:tcBorders>
          </w:tcPr>
          <w:p w14:paraId="76E472C7" w14:textId="77777777" w:rsidR="00FC0044" w:rsidRPr="00772087" w:rsidRDefault="00DA0BC2" w:rsidP="00772087">
            <w:pPr>
              <w:jc w:val="center"/>
              <w:rPr>
                <w:rFonts w:ascii="Arial" w:hAnsi="Arial" w:cs="Arial"/>
                <w:sz w:val="18"/>
                <w:szCs w:val="18"/>
              </w:rPr>
            </w:pPr>
            <w:r w:rsidRPr="00772087">
              <w:rPr>
                <w:rFonts w:ascii="Arial" w:hAnsi="Arial" w:cs="Arial" w:hint="eastAsia"/>
                <w:sz w:val="18"/>
                <w:szCs w:val="18"/>
              </w:rPr>
              <w:t>∞</w:t>
            </w:r>
            <w:r w:rsidRPr="00772087">
              <w:rPr>
                <w:rFonts w:ascii="Arial" w:hAnsi="Arial" w:cs="Arial"/>
                <w:sz w:val="18"/>
                <w:szCs w:val="18"/>
              </w:rPr>
              <w:t xml:space="preserve"> dB</w:t>
            </w:r>
            <w:r w:rsidR="000C0CBB">
              <w:rPr>
                <w:rFonts w:ascii="Arial" w:hAnsi="Arial" w:cs="Arial"/>
                <w:sz w:val="18"/>
                <w:szCs w:val="18"/>
              </w:rPr>
              <w:br/>
            </w:r>
            <w:r w:rsidRPr="00772087">
              <w:rPr>
                <w:rFonts w:ascii="Arial" w:hAnsi="Arial" w:cs="Arial"/>
                <w:sz w:val="18"/>
                <w:szCs w:val="18"/>
              </w:rPr>
              <w:t>0 Mbps</w:t>
            </w:r>
          </w:p>
        </w:tc>
        <w:tc>
          <w:tcPr>
            <w:tcW w:w="0" w:type="auto"/>
            <w:tcBorders>
              <w:top w:val="outset" w:sz="6" w:space="0" w:color="auto"/>
              <w:left w:val="outset" w:sz="6" w:space="0" w:color="auto"/>
              <w:bottom w:val="outset" w:sz="6" w:space="0" w:color="auto"/>
              <w:right w:val="outset" w:sz="6" w:space="0" w:color="auto"/>
            </w:tcBorders>
          </w:tcPr>
          <w:p w14:paraId="3514220C"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606AF39C" w14:textId="77777777" w:rsidR="00FC0044" w:rsidRPr="00772087" w:rsidRDefault="00FC0044" w:rsidP="00772087">
            <w:pPr>
              <w:jc w:val="center"/>
              <w:rPr>
                <w:rFonts w:ascii="Arial" w:hAnsi="Arial" w:cs="Arial"/>
                <w:sz w:val="18"/>
                <w:szCs w:val="18"/>
              </w:rPr>
            </w:pPr>
          </w:p>
        </w:tc>
      </w:tr>
      <w:tr w:rsidR="000C0CBB" w14:paraId="4A91283C" w14:textId="77777777" w:rsidTr="008B7528">
        <w:tc>
          <w:tcPr>
            <w:tcW w:w="0" w:type="auto"/>
            <w:gridSpan w:val="7"/>
            <w:tcBorders>
              <w:top w:val="outset" w:sz="6" w:space="0" w:color="auto"/>
              <w:left w:val="outset" w:sz="6" w:space="0" w:color="auto"/>
              <w:bottom w:val="outset" w:sz="6" w:space="0" w:color="auto"/>
              <w:right w:val="outset" w:sz="6" w:space="0" w:color="auto"/>
            </w:tcBorders>
          </w:tcPr>
          <w:p w14:paraId="4FD4DE49" w14:textId="77777777" w:rsidR="000C0CBB" w:rsidRPr="000C0CBB" w:rsidRDefault="000C0CBB" w:rsidP="000C0CBB">
            <w:pPr>
              <w:pStyle w:val="TAC"/>
              <w:rPr>
                <w:rFonts w:cs="Arial"/>
                <w:szCs w:val="18"/>
              </w:rPr>
            </w:pPr>
            <w:r w:rsidRPr="000C0CBB">
              <w:rPr>
                <w:rFonts w:cs="Arial"/>
                <w:szCs w:val="18"/>
              </w:rPr>
              <w:t xml:space="preserve">R1-164115 / </w:t>
            </w:r>
            <w:r w:rsidR="00E32A2A">
              <w:rPr>
                <w:rFonts w:cs="Arial"/>
                <w:szCs w:val="18"/>
              </w:rPr>
              <w:t>Source 14</w:t>
            </w:r>
            <w:r w:rsidRPr="000C0CBB">
              <w:rPr>
                <w:rFonts w:cs="Arial"/>
                <w:szCs w:val="18"/>
              </w:rPr>
              <w:br/>
              <w:t>DM-RS included in every TTI</w:t>
            </w:r>
          </w:p>
          <w:p w14:paraId="34607289" w14:textId="77777777" w:rsidR="000C0CBB" w:rsidRPr="000C0CBB" w:rsidRDefault="000C0CBB" w:rsidP="000C0CBB">
            <w:pPr>
              <w:pStyle w:val="TAC"/>
              <w:rPr>
                <w:rFonts w:cs="Arial"/>
                <w:szCs w:val="18"/>
              </w:rPr>
            </w:pPr>
            <w:r w:rsidRPr="000C0CBB">
              <w:rPr>
                <w:rFonts w:cs="Arial"/>
                <w:szCs w:val="18"/>
              </w:rPr>
              <w:t>Hybrid symbols</w:t>
            </w:r>
          </w:p>
          <w:p w14:paraId="7316BE58" w14:textId="77777777" w:rsidR="000C0CBB" w:rsidRPr="000C0CBB" w:rsidRDefault="000C0CBB" w:rsidP="000C0CBB">
            <w:pPr>
              <w:pStyle w:val="TAC"/>
              <w:rPr>
                <w:rFonts w:cs="Arial"/>
                <w:szCs w:val="18"/>
              </w:rPr>
            </w:pPr>
            <w:r w:rsidRPr="000C0CBB">
              <w:rPr>
                <w:rFonts w:cs="Arial"/>
                <w:szCs w:val="18"/>
              </w:rPr>
              <w:t>TTI length=2,3,4,7: one hybrid symbol</w:t>
            </w:r>
          </w:p>
        </w:tc>
      </w:tr>
      <w:tr w:rsidR="000C0CBB" w14:paraId="048CCE71"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3DC15FC9" w14:textId="77777777" w:rsidR="000C0CBB" w:rsidRPr="000C0CBB" w:rsidRDefault="000C0CBB" w:rsidP="000C0CBB">
            <w:pPr>
              <w:pStyle w:val="TAC"/>
              <w:rPr>
                <w:rFonts w:cs="Arial"/>
                <w:szCs w:val="18"/>
              </w:rPr>
            </w:pPr>
            <w:r w:rsidRPr="000C0CBB">
              <w:rPr>
                <w:rFonts w:cs="Arial"/>
                <w:szCs w:val="18"/>
              </w:rPr>
              <w:t>SNR at 10% BLER</w:t>
            </w:r>
          </w:p>
          <w:p w14:paraId="3E8481A1" w14:textId="77777777" w:rsidR="000C0CBB" w:rsidRPr="000C0CBB" w:rsidRDefault="000C0CBB" w:rsidP="000C0CBB">
            <w:pPr>
              <w:pStyle w:val="TAC"/>
              <w:rPr>
                <w:rFonts w:cs="Arial"/>
                <w:szCs w:val="18"/>
              </w:rPr>
            </w:pPr>
            <w:r w:rsidRPr="000C0CBB">
              <w:rPr>
                <w:rFonts w:cs="Arial"/>
                <w:szCs w:val="18"/>
              </w:rPr>
              <w:t>Throughput at 10% BLER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DCEA2" w14:textId="77777777" w:rsidR="000C0CBB" w:rsidRPr="000C0CBB" w:rsidRDefault="000C0CBB" w:rsidP="000C0CBB">
            <w:pPr>
              <w:pStyle w:val="TAC"/>
              <w:rPr>
                <w:rFonts w:cs="Arial"/>
                <w:szCs w:val="18"/>
              </w:rPr>
            </w:pPr>
            <w:r w:rsidRPr="000C0CBB">
              <w:rPr>
                <w:rFonts w:cs="Arial"/>
                <w:szCs w:val="18"/>
              </w:rPr>
              <w:t>TTI length=1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D1231" w14:textId="77777777" w:rsidR="000C0CBB" w:rsidRPr="00EC5C6A" w:rsidRDefault="000C0CBB" w:rsidP="000C0CBB">
            <w:pPr>
              <w:pStyle w:val="TAC"/>
              <w:rPr>
                <w:rFonts w:cs="Arial"/>
                <w:szCs w:val="18"/>
              </w:rPr>
            </w:pPr>
            <w:r w:rsidRPr="00EC5C6A">
              <w:rPr>
                <w:rFonts w:cs="Arial"/>
                <w:szCs w:val="18"/>
              </w:rPr>
              <w:t>TTI length=2</w:t>
            </w:r>
          </w:p>
        </w:tc>
        <w:tc>
          <w:tcPr>
            <w:tcW w:w="0" w:type="auto"/>
            <w:tcBorders>
              <w:top w:val="outset" w:sz="6" w:space="0" w:color="auto"/>
              <w:left w:val="outset" w:sz="6" w:space="0" w:color="auto"/>
              <w:bottom w:val="outset" w:sz="6" w:space="0" w:color="auto"/>
              <w:right w:val="outset" w:sz="6" w:space="0" w:color="auto"/>
            </w:tcBorders>
            <w:vAlign w:val="center"/>
          </w:tcPr>
          <w:p w14:paraId="73CFA6A8" w14:textId="77777777" w:rsidR="000C0CBB" w:rsidRPr="009D1AC4" w:rsidRDefault="000C0CBB">
            <w:pPr>
              <w:pStyle w:val="TAC"/>
              <w:rPr>
                <w:rFonts w:cs="Arial"/>
                <w:szCs w:val="18"/>
              </w:rPr>
            </w:pPr>
            <w:r w:rsidRPr="009D1AC4">
              <w:rPr>
                <w:rFonts w:cs="Arial"/>
                <w:szCs w:val="18"/>
              </w:rPr>
              <w:t>TTI length=3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7877" w14:textId="77777777" w:rsidR="000C0CBB" w:rsidRPr="00772087" w:rsidRDefault="000C0CBB">
            <w:pPr>
              <w:pStyle w:val="TAC"/>
              <w:tabs>
                <w:tab w:val="left" w:pos="794"/>
                <w:tab w:val="left" w:pos="1191"/>
                <w:tab w:val="left" w:pos="1588"/>
                <w:tab w:val="left" w:pos="1985"/>
              </w:tabs>
              <w:spacing w:before="120"/>
              <w:rPr>
                <w:rFonts w:cs="Arial"/>
                <w:szCs w:val="18"/>
              </w:rPr>
            </w:pPr>
            <w:r w:rsidRPr="00E62F36">
              <w:rPr>
                <w:rFonts w:cs="Arial"/>
                <w:szCs w:val="18"/>
              </w:rPr>
              <w:t>TTI length=4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F2368" w14:textId="77777777" w:rsidR="000C0CBB" w:rsidRPr="00772087" w:rsidRDefault="000C0CBB">
            <w:pPr>
              <w:pStyle w:val="TAC"/>
              <w:tabs>
                <w:tab w:val="left" w:pos="794"/>
                <w:tab w:val="left" w:pos="1191"/>
                <w:tab w:val="left" w:pos="1588"/>
                <w:tab w:val="left" w:pos="1985"/>
              </w:tabs>
              <w:spacing w:before="120"/>
              <w:ind w:left="1985" w:hanging="1985"/>
              <w:outlineLvl w:val="6"/>
              <w:rPr>
                <w:rFonts w:cs="Arial"/>
                <w:szCs w:val="18"/>
              </w:rPr>
            </w:pPr>
            <w:r w:rsidRPr="00E62F36">
              <w:rPr>
                <w:rFonts w:cs="Arial"/>
                <w:szCs w:val="18"/>
              </w:rPr>
              <w:t>TTI length=7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E0CC6" w14:textId="77777777" w:rsidR="000C0CBB" w:rsidRPr="00772087" w:rsidRDefault="000C0CBB">
            <w:pPr>
              <w:pStyle w:val="TAC"/>
              <w:tabs>
                <w:tab w:val="left" w:pos="794"/>
                <w:tab w:val="left" w:pos="1191"/>
                <w:tab w:val="left" w:pos="1588"/>
                <w:tab w:val="left" w:pos="1985"/>
              </w:tabs>
              <w:spacing w:before="120"/>
              <w:ind w:left="1985" w:hanging="1985"/>
              <w:outlineLvl w:val="6"/>
              <w:rPr>
                <w:rFonts w:cs="Arial"/>
                <w:szCs w:val="18"/>
              </w:rPr>
            </w:pPr>
            <w:r w:rsidRPr="00E62F36">
              <w:rPr>
                <w:rFonts w:cs="Arial"/>
                <w:szCs w:val="18"/>
              </w:rPr>
              <w:t>TTI length=14</w:t>
            </w:r>
          </w:p>
        </w:tc>
      </w:tr>
      <w:tr w:rsidR="000C0CBB" w14:paraId="65931B92"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28D8759B" w14:textId="77777777" w:rsidR="000C0CBB" w:rsidRPr="000C0CBB" w:rsidRDefault="000C0CBB" w:rsidP="000C0CBB">
            <w:pPr>
              <w:pStyle w:val="TAC"/>
              <w:rPr>
                <w:rFonts w:cs="Arial"/>
                <w:szCs w:val="18"/>
              </w:rPr>
            </w:pPr>
            <w:r w:rsidRPr="000C0CBB">
              <w:rPr>
                <w:rFonts w:cs="Arial"/>
                <w:szCs w:val="18"/>
              </w:rPr>
              <w:t>QPSK r1/3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489C3"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7BC5B821"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6B35D654"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0B6C369A"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51775C94"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vAlign w:val="center"/>
          </w:tcPr>
          <w:p w14:paraId="6B27812A" w14:textId="77777777" w:rsidR="00FC0044" w:rsidRPr="00772087" w:rsidRDefault="00FC0044" w:rsidP="00772087">
            <w:pPr>
              <w:jc w:val="center"/>
              <w:rPr>
                <w:rFonts w:ascii="Arial" w:hAnsi="Arial" w:cs="Arial"/>
                <w:sz w:val="18"/>
                <w:szCs w:val="18"/>
              </w:rPr>
            </w:pPr>
          </w:p>
        </w:tc>
      </w:tr>
      <w:tr w:rsidR="000C0CBB" w14:paraId="41660E55"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57959EDB" w14:textId="77777777" w:rsidR="000C0CBB" w:rsidRPr="000C0CBB" w:rsidRDefault="000C0CBB" w:rsidP="000C0CBB">
            <w:pPr>
              <w:pStyle w:val="TAC"/>
              <w:rPr>
                <w:rFonts w:cs="Arial"/>
                <w:szCs w:val="18"/>
              </w:rPr>
            </w:pPr>
            <w:r w:rsidRPr="000C0CBB">
              <w:rPr>
                <w:rFonts w:cs="Arial"/>
                <w:szCs w:val="18"/>
              </w:rPr>
              <w:t>16QAM r3/4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C2A33"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61EBBCEB"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2BBB6DC5" w14:textId="77777777" w:rsidR="00FC0044" w:rsidRPr="00772087" w:rsidRDefault="00FC0044" w:rsidP="00772087">
            <w:pPr>
              <w:jc w:val="center"/>
              <w:rPr>
                <w:rFonts w:ascii="Arial" w:hAnsi="Arial" w:cs="Arial"/>
                <w:b/>
                <w:noProof/>
                <w:sz w:val="18"/>
                <w:szCs w:val="18"/>
              </w:rPr>
            </w:pPr>
          </w:p>
        </w:tc>
        <w:tc>
          <w:tcPr>
            <w:tcW w:w="0" w:type="auto"/>
            <w:tcBorders>
              <w:top w:val="outset" w:sz="6" w:space="0" w:color="auto"/>
              <w:left w:val="outset" w:sz="6" w:space="0" w:color="auto"/>
              <w:bottom w:val="outset" w:sz="6" w:space="0" w:color="auto"/>
              <w:right w:val="outset" w:sz="6" w:space="0" w:color="auto"/>
            </w:tcBorders>
          </w:tcPr>
          <w:p w14:paraId="506EF5B5"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12.82 dB</w:t>
            </w:r>
            <w:r w:rsidR="000C0CBB">
              <w:rPr>
                <w:rFonts w:ascii="Arial" w:hAnsi="Arial" w:cs="Arial"/>
                <w:sz w:val="18"/>
                <w:szCs w:val="18"/>
              </w:rPr>
              <w:br/>
            </w:r>
            <w:r w:rsidRPr="00772087">
              <w:rPr>
                <w:rFonts w:ascii="Arial" w:hAnsi="Arial" w:cs="Arial"/>
                <w:sz w:val="18"/>
                <w:szCs w:val="18"/>
              </w:rPr>
              <w:t>17.0 Mbps</w:t>
            </w:r>
          </w:p>
        </w:tc>
        <w:tc>
          <w:tcPr>
            <w:tcW w:w="0" w:type="auto"/>
            <w:tcBorders>
              <w:top w:val="outset" w:sz="6" w:space="0" w:color="auto"/>
              <w:left w:val="outset" w:sz="6" w:space="0" w:color="auto"/>
              <w:bottom w:val="outset" w:sz="6" w:space="0" w:color="auto"/>
              <w:right w:val="outset" w:sz="6" w:space="0" w:color="auto"/>
            </w:tcBorders>
          </w:tcPr>
          <w:p w14:paraId="4BD5041C"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13.09 dB</w:t>
            </w:r>
            <w:r w:rsidR="000C0CBB">
              <w:rPr>
                <w:rFonts w:ascii="Arial" w:hAnsi="Arial" w:cs="Arial"/>
                <w:sz w:val="18"/>
                <w:szCs w:val="18"/>
              </w:rPr>
              <w:br/>
            </w:r>
            <w:r w:rsidRPr="00772087">
              <w:rPr>
                <w:rFonts w:ascii="Arial" w:hAnsi="Arial" w:cs="Arial"/>
                <w:sz w:val="18"/>
                <w:szCs w:val="18"/>
              </w:rPr>
              <w:t>19.4 Mbps</w:t>
            </w:r>
          </w:p>
        </w:tc>
        <w:tc>
          <w:tcPr>
            <w:tcW w:w="0" w:type="auto"/>
            <w:tcBorders>
              <w:top w:val="outset" w:sz="6" w:space="0" w:color="auto"/>
              <w:left w:val="outset" w:sz="6" w:space="0" w:color="auto"/>
              <w:bottom w:val="outset" w:sz="6" w:space="0" w:color="auto"/>
              <w:right w:val="outset" w:sz="6" w:space="0" w:color="auto"/>
            </w:tcBorders>
            <w:vAlign w:val="center"/>
          </w:tcPr>
          <w:p w14:paraId="460B7A77" w14:textId="77777777" w:rsidR="00FC0044" w:rsidRPr="00772087" w:rsidRDefault="00FC0044" w:rsidP="00772087">
            <w:pPr>
              <w:jc w:val="center"/>
              <w:rPr>
                <w:rFonts w:ascii="Arial" w:hAnsi="Arial" w:cs="Arial"/>
                <w:sz w:val="18"/>
                <w:szCs w:val="18"/>
              </w:rPr>
            </w:pPr>
          </w:p>
        </w:tc>
      </w:tr>
      <w:tr w:rsidR="000C0CBB" w14:paraId="2D08C75F" w14:textId="77777777" w:rsidTr="008B7528">
        <w:tc>
          <w:tcPr>
            <w:tcW w:w="0" w:type="auto"/>
            <w:tcBorders>
              <w:top w:val="outset" w:sz="6" w:space="0" w:color="auto"/>
              <w:left w:val="outset" w:sz="6" w:space="0" w:color="auto"/>
              <w:bottom w:val="outset" w:sz="6" w:space="0" w:color="auto"/>
              <w:right w:val="outset" w:sz="6" w:space="0" w:color="auto"/>
            </w:tcBorders>
            <w:vAlign w:val="center"/>
            <w:hideMark/>
          </w:tcPr>
          <w:p w14:paraId="0340AA53" w14:textId="77777777" w:rsidR="000C0CBB" w:rsidRPr="000C0CBB" w:rsidRDefault="000C0CBB" w:rsidP="000C0CBB">
            <w:pPr>
              <w:pStyle w:val="TAC"/>
              <w:rPr>
                <w:rFonts w:cs="Arial"/>
                <w:szCs w:val="18"/>
              </w:rPr>
            </w:pPr>
            <w:r w:rsidRPr="000C0CBB">
              <w:rPr>
                <w:rFonts w:cs="Arial"/>
                <w:szCs w:val="18"/>
              </w:rPr>
              <w:t>64QAM r5/6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2E4A7" w14:textId="77777777" w:rsidR="000C0CBB" w:rsidRPr="00772087" w:rsidRDefault="000C0CBB" w:rsidP="000C0CBB">
            <w:pPr>
              <w:pStyle w:val="TAC"/>
              <w:rPr>
                <w:rFonts w:cs="Arial"/>
                <w:b/>
                <w:noProof/>
                <w:szCs w:val="18"/>
              </w:rPr>
            </w:pPr>
          </w:p>
        </w:tc>
        <w:tc>
          <w:tcPr>
            <w:tcW w:w="0" w:type="auto"/>
            <w:tcBorders>
              <w:top w:val="outset" w:sz="6" w:space="0" w:color="auto"/>
              <w:left w:val="outset" w:sz="6" w:space="0" w:color="auto"/>
              <w:bottom w:val="outset" w:sz="6" w:space="0" w:color="auto"/>
              <w:right w:val="outset" w:sz="6" w:space="0" w:color="auto"/>
            </w:tcBorders>
          </w:tcPr>
          <w:p w14:paraId="4F9AC4D8"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7F7E6BB4"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2FF6E568" w14:textId="77777777" w:rsidR="00FC0044" w:rsidRPr="00772087" w:rsidRDefault="00FC0044" w:rsidP="00772087">
            <w:pPr>
              <w:jc w:val="center"/>
              <w:rPr>
                <w:rFonts w:ascii="Arial" w:hAnsi="Arial" w:cs="Arial"/>
                <w:sz w:val="18"/>
                <w:szCs w:val="18"/>
              </w:rPr>
            </w:pPr>
          </w:p>
        </w:tc>
        <w:tc>
          <w:tcPr>
            <w:tcW w:w="0" w:type="auto"/>
            <w:tcBorders>
              <w:top w:val="outset" w:sz="6" w:space="0" w:color="auto"/>
              <w:left w:val="outset" w:sz="6" w:space="0" w:color="auto"/>
              <w:bottom w:val="outset" w:sz="6" w:space="0" w:color="auto"/>
              <w:right w:val="outset" w:sz="6" w:space="0" w:color="auto"/>
            </w:tcBorders>
          </w:tcPr>
          <w:p w14:paraId="2DCB9AED" w14:textId="77777777" w:rsidR="00FC0044" w:rsidRPr="00772087" w:rsidRDefault="00DA0BC2" w:rsidP="00772087">
            <w:pPr>
              <w:jc w:val="center"/>
              <w:rPr>
                <w:rFonts w:ascii="Arial" w:hAnsi="Arial" w:cs="Arial"/>
                <w:sz w:val="18"/>
                <w:szCs w:val="18"/>
              </w:rPr>
            </w:pPr>
            <w:r w:rsidRPr="00772087">
              <w:rPr>
                <w:rFonts w:ascii="Arial" w:hAnsi="Arial" w:cs="Arial"/>
                <w:sz w:val="18"/>
                <w:szCs w:val="18"/>
              </w:rPr>
              <w:t>20.50 dB</w:t>
            </w:r>
            <w:r w:rsidR="000C0CBB">
              <w:rPr>
                <w:rFonts w:ascii="Arial" w:hAnsi="Arial" w:cs="Arial"/>
                <w:sz w:val="18"/>
                <w:szCs w:val="18"/>
              </w:rPr>
              <w:br/>
            </w:r>
            <w:r w:rsidRPr="00772087">
              <w:rPr>
                <w:rFonts w:ascii="Arial" w:hAnsi="Arial" w:cs="Arial"/>
                <w:sz w:val="18"/>
                <w:szCs w:val="18"/>
              </w:rPr>
              <w:t>32.4 Mbps</w:t>
            </w:r>
          </w:p>
        </w:tc>
        <w:tc>
          <w:tcPr>
            <w:tcW w:w="0" w:type="auto"/>
            <w:tcBorders>
              <w:top w:val="outset" w:sz="6" w:space="0" w:color="auto"/>
              <w:left w:val="outset" w:sz="6" w:space="0" w:color="auto"/>
              <w:bottom w:val="outset" w:sz="6" w:space="0" w:color="auto"/>
              <w:right w:val="outset" w:sz="6" w:space="0" w:color="auto"/>
            </w:tcBorders>
            <w:vAlign w:val="center"/>
          </w:tcPr>
          <w:p w14:paraId="77034F42" w14:textId="77777777" w:rsidR="00FC0044" w:rsidRPr="00772087" w:rsidRDefault="00FC0044" w:rsidP="00772087">
            <w:pPr>
              <w:jc w:val="center"/>
              <w:rPr>
                <w:rFonts w:ascii="Arial" w:hAnsi="Arial" w:cs="Arial"/>
                <w:sz w:val="18"/>
                <w:szCs w:val="18"/>
              </w:rPr>
            </w:pPr>
          </w:p>
          <w:p w14:paraId="55049D06" w14:textId="77777777" w:rsidR="00FC0044" w:rsidRPr="00772087" w:rsidRDefault="00FC0044" w:rsidP="00772087">
            <w:pPr>
              <w:jc w:val="center"/>
              <w:rPr>
                <w:rFonts w:ascii="Arial" w:hAnsi="Arial" w:cs="Arial"/>
                <w:sz w:val="18"/>
                <w:szCs w:val="18"/>
              </w:rPr>
            </w:pPr>
          </w:p>
        </w:tc>
      </w:tr>
      <w:tr w:rsidR="000C0CBB" w14:paraId="76AEECA9" w14:textId="77777777" w:rsidTr="008B7528">
        <w:tc>
          <w:tcPr>
            <w:tcW w:w="0" w:type="auto"/>
            <w:gridSpan w:val="7"/>
            <w:tcBorders>
              <w:top w:val="outset" w:sz="6" w:space="0" w:color="auto"/>
              <w:left w:val="outset" w:sz="6" w:space="0" w:color="auto"/>
              <w:bottom w:val="outset" w:sz="6" w:space="0" w:color="auto"/>
              <w:right w:val="outset" w:sz="6" w:space="0" w:color="auto"/>
            </w:tcBorders>
          </w:tcPr>
          <w:p w14:paraId="44D55955" w14:textId="77777777" w:rsidR="000C0CBB" w:rsidRPr="000C0CBB" w:rsidRDefault="000C0CBB" w:rsidP="000C0CBB">
            <w:pPr>
              <w:pStyle w:val="TAC"/>
              <w:rPr>
                <w:rFonts w:cs="Arial"/>
                <w:szCs w:val="18"/>
              </w:rPr>
            </w:pPr>
            <w:r w:rsidRPr="000C0CBB">
              <w:rPr>
                <w:rFonts w:cs="Arial"/>
                <w:szCs w:val="18"/>
              </w:rPr>
              <w:t xml:space="preserve">R1-164115 / </w:t>
            </w:r>
            <w:r w:rsidR="00E32A2A">
              <w:rPr>
                <w:rFonts w:cs="Arial"/>
                <w:szCs w:val="18"/>
              </w:rPr>
              <w:t>Source 14</w:t>
            </w:r>
            <w:r w:rsidRPr="000C0CBB">
              <w:rPr>
                <w:rFonts w:cs="Arial"/>
                <w:szCs w:val="18"/>
              </w:rPr>
              <w:br/>
              <w:t>DM-RS included in every TTI</w:t>
            </w:r>
          </w:p>
          <w:p w14:paraId="47D0F934" w14:textId="77777777" w:rsidR="000C0CBB" w:rsidRPr="00EC5C6A" w:rsidRDefault="000C0CBB" w:rsidP="000C0CBB">
            <w:pPr>
              <w:pStyle w:val="TAC"/>
              <w:rPr>
                <w:rFonts w:cs="Arial"/>
                <w:szCs w:val="18"/>
              </w:rPr>
            </w:pPr>
            <w:r w:rsidRPr="000C0CBB">
              <w:rPr>
                <w:rFonts w:cs="Arial"/>
                <w:szCs w:val="18"/>
              </w:rPr>
              <w:t>Hybrid symbols</w:t>
            </w:r>
          </w:p>
          <w:p w14:paraId="36F52C3D" w14:textId="77777777" w:rsidR="000C0CBB" w:rsidRPr="009D1AC4" w:rsidRDefault="000C0CBB" w:rsidP="000C0CBB">
            <w:pPr>
              <w:pStyle w:val="TAC"/>
              <w:rPr>
                <w:rFonts w:cs="Arial"/>
                <w:szCs w:val="18"/>
              </w:rPr>
            </w:pPr>
            <w:r w:rsidRPr="009D1AC4">
              <w:rPr>
                <w:rFonts w:cs="Arial"/>
                <w:szCs w:val="18"/>
              </w:rPr>
              <w:t>TTI length=4,7: two hybrid symbols</w:t>
            </w:r>
          </w:p>
        </w:tc>
      </w:tr>
    </w:tbl>
    <w:p w14:paraId="2FB9FAB1" w14:textId="77777777" w:rsidR="00F721C8" w:rsidRPr="00F721C8" w:rsidRDefault="00F721C8" w:rsidP="001977F3">
      <w:pPr>
        <w:rPr>
          <w:lang w:eastAsia="zh-CN"/>
        </w:rPr>
      </w:pPr>
    </w:p>
    <w:p w14:paraId="0CD33657" w14:textId="77777777" w:rsidR="00536A87" w:rsidRPr="000D4531" w:rsidRDefault="00536A87" w:rsidP="001977F3">
      <w:pPr>
        <w:rPr>
          <w:lang w:eastAsia="zh-CN"/>
        </w:rPr>
      </w:pPr>
    </w:p>
    <w:p w14:paraId="1DD85983" w14:textId="77777777" w:rsidR="001977F3" w:rsidRPr="003C6432" w:rsidRDefault="001977F3" w:rsidP="00E57498">
      <w:pPr>
        <w:pStyle w:val="Heading2"/>
      </w:pPr>
      <w:bookmarkStart w:id="8" w:name="_Toc323198847"/>
      <w:r w:rsidRPr="003C6432">
        <w:t>C</w:t>
      </w:r>
      <w:r>
        <w:t>4</w:t>
      </w:r>
      <w:r w:rsidRPr="003C6432">
        <w:tab/>
        <w:t xml:space="preserve">Link-level evaluation </w:t>
      </w:r>
      <w:r>
        <w:t>sPUCCH</w:t>
      </w:r>
      <w:bookmarkEnd w:id="8"/>
    </w:p>
    <w:p w14:paraId="0FEEA905" w14:textId="77777777" w:rsidR="001977F3" w:rsidRPr="00C220E2" w:rsidRDefault="001977F3" w:rsidP="00E57498">
      <w:pPr>
        <w:pStyle w:val="TH"/>
      </w:pPr>
      <w:r>
        <w:t xml:space="preserve">Table C4-1 </w:t>
      </w:r>
      <w:r w:rsidRPr="00AF7230">
        <w:t>EPA, 1bit,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14:paraId="75A3EAE0"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1D6E1A8"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B9BD6C1"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48A7317"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E6E366A"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52A3A0D"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001F1BE" w14:textId="77777777" w:rsidR="001977F3" w:rsidRPr="00AF7230" w:rsidRDefault="001977F3" w:rsidP="00E57498">
            <w:pPr>
              <w:pStyle w:val="TAC"/>
            </w:pPr>
            <w:r w:rsidRPr="00AF7230">
              <w:t>14 symbols</w:t>
            </w:r>
          </w:p>
        </w:tc>
      </w:tr>
      <w:tr w:rsidR="001977F3" w:rsidRPr="00D241E7" w14:paraId="36A695F9"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C767FF3"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9174865" w14:textId="77777777" w:rsidR="001977F3" w:rsidRPr="00AF7230" w:rsidRDefault="001977F3" w:rsidP="00E57498">
            <w:pPr>
              <w:pStyle w:val="TAC"/>
            </w:pPr>
            <w:r w:rsidRPr="00AF7230">
              <w:rPr>
                <w:rFonts w:hint="eastAsia"/>
              </w:rPr>
              <w:t xml:space="preserve">0 </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D413097"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8F21241" w14:textId="77777777" w:rsidR="001977F3" w:rsidRPr="00AF7230" w:rsidRDefault="00DA0AF0" w:rsidP="00E57498">
            <w:pPr>
              <w:pStyle w:val="TAC"/>
            </w:pPr>
            <w:r>
              <w:rPr>
                <w:rFonts w:hint="eastAsia"/>
                <w:lang w:eastAsia="zh-CN"/>
              </w:rPr>
              <w:t>-3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9B33C20" w14:textId="77777777" w:rsidR="001977F3" w:rsidRPr="00AF7230" w:rsidRDefault="001977F3" w:rsidP="00E57498">
            <w:pPr>
              <w:pStyle w:val="TAC"/>
            </w:pPr>
            <w:r w:rsidRPr="00AF7230">
              <w:rPr>
                <w:rFonts w:hint="eastAsia"/>
              </w:rPr>
              <w:t>-2.3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C1682D8" w14:textId="77777777" w:rsidR="001977F3" w:rsidRPr="00AF7230" w:rsidRDefault="001977F3" w:rsidP="00E57498">
            <w:pPr>
              <w:pStyle w:val="TAC"/>
            </w:pPr>
            <w:r w:rsidRPr="00AF7230">
              <w:rPr>
                <w:rFonts w:hint="eastAsia"/>
              </w:rPr>
              <w:t>-8</w:t>
            </w:r>
          </w:p>
        </w:tc>
      </w:tr>
      <w:tr w:rsidR="001977F3" w:rsidRPr="00D241E7" w14:paraId="7FC963B9"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FD454E3" w14:textId="77777777" w:rsidR="001977F3" w:rsidRPr="00AF7230" w:rsidRDefault="001977F3" w:rsidP="003F2F32">
            <w:pPr>
              <w:pStyle w:val="TAC"/>
            </w:pPr>
            <w:r w:rsidRPr="00AF7230">
              <w:t>R1-162399</w:t>
            </w:r>
            <w:r w:rsidR="00DA0AF0">
              <w:rPr>
                <w:rFonts w:hint="eastAsia"/>
                <w:lang w:eastAsia="zh-CN"/>
              </w:rPr>
              <w:t xml:space="preserve"> and R1-164640</w:t>
            </w:r>
            <w:r w:rsidRPr="00AF7230">
              <w:t xml:space="preserve"> / </w:t>
            </w:r>
            <w:r>
              <w:rPr>
                <w:rFonts w:hint="eastAsia"/>
                <w:lang w:eastAsia="zh-CN"/>
              </w:rPr>
              <w:t>SOURCE 1</w:t>
            </w:r>
            <w:r w:rsidRPr="00AF7230">
              <w:br/>
              <w:t xml:space="preserve">2 symbols </w:t>
            </w:r>
            <w:r w:rsidR="00DA0AF0">
              <w:rPr>
                <w:rFonts w:hint="eastAsia"/>
                <w:lang w:eastAsia="zh-CN"/>
              </w:rPr>
              <w:t xml:space="preserve">and 4/4 symbols </w:t>
            </w:r>
            <w:r w:rsidRPr="00AF7230">
              <w:t>PUCCH details in R1-</w:t>
            </w:r>
            <w:r w:rsidR="00DA0AF0" w:rsidRPr="00AF7230">
              <w:t>16</w:t>
            </w:r>
            <w:r w:rsidR="00DA0AF0">
              <w:rPr>
                <w:rFonts w:hint="eastAsia"/>
                <w:lang w:eastAsia="zh-CN"/>
              </w:rPr>
              <w:t>4640</w:t>
            </w:r>
            <w:r w:rsidRPr="00AF7230">
              <w:br/>
              <w:t>7 symbols PUCCH format 1a/1b without frequency hopping</w:t>
            </w:r>
          </w:p>
        </w:tc>
      </w:tr>
      <w:tr w:rsidR="00911C43" w:rsidRPr="005C2902" w14:paraId="00FC3FC6"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C03B98C"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5F22E1D"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6DFEAED"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7443827"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F2AF087"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D5A6C5F"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14 symbols</w:t>
            </w:r>
          </w:p>
        </w:tc>
      </w:tr>
      <w:tr w:rsidR="00911C43" w:rsidRPr="00AF7230" w14:paraId="2200C730"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8273870" w14:textId="77777777" w:rsidR="00911C43" w:rsidRPr="00AF7230" w:rsidRDefault="00911C43" w:rsidP="00521495">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3AD12A8" w14:textId="77777777" w:rsidR="00911C43" w:rsidRPr="00AF7230" w:rsidRDefault="00911C43" w:rsidP="00521495">
            <w:pPr>
              <w:pStyle w:val="TAC"/>
            </w:pPr>
            <w:r>
              <w:t>4.4</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1B18089" w14:textId="77777777" w:rsidR="00911C43" w:rsidRPr="00AF7230" w:rsidRDefault="00911C43" w:rsidP="00521495">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19CE8E0"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B9EC2CD"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4A3FBD5" w14:textId="77777777" w:rsidR="00911C43" w:rsidRPr="00AF7230" w:rsidRDefault="00911C43" w:rsidP="00521495">
            <w:pPr>
              <w:pStyle w:val="TAC"/>
              <w:rPr>
                <w:b/>
                <w:noProof/>
                <w:sz w:val="22"/>
              </w:rPr>
            </w:pPr>
          </w:p>
        </w:tc>
      </w:tr>
      <w:tr w:rsidR="00911C43" w:rsidRPr="00AF7230" w14:paraId="275B0C8E"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2E647BE" w14:textId="77777777" w:rsidR="00911C43" w:rsidRPr="00AF7230" w:rsidRDefault="00911C43" w:rsidP="00F23599">
            <w:pPr>
              <w:pStyle w:val="TAC"/>
              <w:rPr>
                <w:b/>
                <w:noProof/>
                <w:sz w:val="22"/>
              </w:rPr>
            </w:pPr>
            <w:r w:rsidRPr="002046B4">
              <w:t>R1-165305</w:t>
            </w:r>
            <w:r w:rsidRPr="00AF7230">
              <w:t xml:space="preserve"> / </w:t>
            </w:r>
            <w:r w:rsidR="00F23599">
              <w:t>Source 8</w:t>
            </w:r>
            <w:r w:rsidRPr="00AF7230">
              <w:br/>
              <w:t>With</w:t>
            </w:r>
            <w:r>
              <w:t>out</w:t>
            </w:r>
            <w:r w:rsidRPr="00AF7230">
              <w:t xml:space="preserve"> frequency hopping</w:t>
            </w:r>
            <w:r w:rsidRPr="00AF7230">
              <w:br/>
              <w:t xml:space="preserve">Reuse legacy PUCCH </w:t>
            </w:r>
            <w:r>
              <w:t xml:space="preserve">1a </w:t>
            </w:r>
            <w:r w:rsidRPr="00AF7230">
              <w:t>structure</w:t>
            </w:r>
          </w:p>
        </w:tc>
      </w:tr>
    </w:tbl>
    <w:p w14:paraId="6AFD76D4" w14:textId="77777777" w:rsidR="001977F3" w:rsidRDefault="001977F3" w:rsidP="001977F3"/>
    <w:p w14:paraId="18C49BA7" w14:textId="77777777" w:rsidR="001977F3" w:rsidRPr="00AF7230" w:rsidRDefault="001977F3" w:rsidP="00E57498">
      <w:pPr>
        <w:pStyle w:val="TH"/>
      </w:pPr>
      <w:r>
        <w:t xml:space="preserve">Table C4-2 </w:t>
      </w:r>
      <w:r w:rsidRPr="00AF7230">
        <w:t>EPA, 1bit,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14:paraId="7D6A2012"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9941A3A"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1BF04A0"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8215AFF"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2ACBF8E"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83D7909"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9592EED" w14:textId="77777777" w:rsidR="001977F3" w:rsidRPr="00AF7230" w:rsidRDefault="001977F3" w:rsidP="00E57498">
            <w:pPr>
              <w:pStyle w:val="TAC"/>
            </w:pPr>
            <w:r w:rsidRPr="00AF7230">
              <w:t>14 symbols</w:t>
            </w:r>
          </w:p>
        </w:tc>
      </w:tr>
      <w:tr w:rsidR="001977F3" w:rsidRPr="00D241E7" w14:paraId="3FE9DF19"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B5D5AE8"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7756699" w14:textId="77777777" w:rsidR="001977F3" w:rsidRPr="00AF7230" w:rsidRDefault="001977F3" w:rsidP="00E57498">
            <w:pPr>
              <w:pStyle w:val="TAC"/>
            </w:pPr>
            <w:r w:rsidRPr="00AF7230">
              <w:rPr>
                <w:rFonts w:hint="eastAsia"/>
              </w:rPr>
              <w:t xml:space="preserve">0 </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DEDE035"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9BF4F5B" w14:textId="77777777" w:rsidR="001977F3" w:rsidRPr="00AF7230" w:rsidRDefault="00087DD0" w:rsidP="00E57498">
            <w:pPr>
              <w:pStyle w:val="TAC"/>
              <w:rPr>
                <w:lang w:eastAsia="zh-CN"/>
              </w:rPr>
            </w:pPr>
            <w:r>
              <w:rPr>
                <w:rFonts w:hint="eastAsia"/>
                <w:lang w:eastAsia="zh-CN"/>
              </w:rPr>
              <w:t>-3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B544AE0" w14:textId="77777777" w:rsidR="001977F3" w:rsidRPr="00AF7230" w:rsidRDefault="001977F3" w:rsidP="00E57498">
            <w:pPr>
              <w:pStyle w:val="TAC"/>
            </w:pPr>
            <w:r w:rsidRPr="00AF7230">
              <w:rPr>
                <w:rFonts w:hint="eastAsia"/>
              </w:rPr>
              <w:t>-2.3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BC92DAC" w14:textId="77777777" w:rsidR="001977F3" w:rsidRPr="00AF7230" w:rsidRDefault="001977F3" w:rsidP="00E57498">
            <w:pPr>
              <w:pStyle w:val="TAC"/>
            </w:pPr>
            <w:r w:rsidRPr="00AF7230">
              <w:rPr>
                <w:rFonts w:hint="eastAsia"/>
              </w:rPr>
              <w:t>-8</w:t>
            </w:r>
          </w:p>
        </w:tc>
      </w:tr>
      <w:tr w:rsidR="001977F3" w:rsidRPr="00D241E7" w14:paraId="2143D050"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A20A418" w14:textId="77777777" w:rsidR="001977F3" w:rsidRPr="00AF7230" w:rsidRDefault="00087DD0"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1977F3" w:rsidRPr="00AF7230">
              <w:br/>
              <w:t>7 symbols PUCCH format 1a/1b without frequency hopping</w:t>
            </w:r>
          </w:p>
        </w:tc>
      </w:tr>
    </w:tbl>
    <w:p w14:paraId="419B4B41" w14:textId="77777777" w:rsidR="001977F3" w:rsidRDefault="001977F3" w:rsidP="001977F3"/>
    <w:p w14:paraId="7DA2CD4F" w14:textId="77777777" w:rsidR="001977F3" w:rsidRPr="00C220E2" w:rsidRDefault="001977F3" w:rsidP="00E57498">
      <w:pPr>
        <w:pStyle w:val="TH"/>
      </w:pPr>
      <w:r>
        <w:t xml:space="preserve">Table C4-3 </w:t>
      </w:r>
      <w:r w:rsidRPr="00AF7230">
        <w:t>EPA, 2bit, 3km/h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1977F3" w:rsidRPr="00D241E7" w14:paraId="71012860" w14:textId="7777777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9AB4197" w14:textId="77777777"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A001B4A" w14:textId="77777777"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123D321" w14:textId="77777777"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6676C61"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8B5CBCE" w14:textId="77777777"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158A6BA" w14:textId="77777777" w:rsidR="001977F3" w:rsidRPr="00AF7230" w:rsidRDefault="001977F3" w:rsidP="00E57498">
            <w:pPr>
              <w:pStyle w:val="TAC"/>
            </w:pPr>
            <w:r w:rsidRPr="00AF7230">
              <w:t>14 symbols</w:t>
            </w:r>
          </w:p>
        </w:tc>
      </w:tr>
      <w:tr w:rsidR="001977F3" w:rsidRPr="00D241E7" w14:paraId="311A738B" w14:textId="7777777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476DFFD"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F7BC326" w14:textId="77777777" w:rsidR="001977F3" w:rsidRPr="00AF7230" w:rsidRDefault="001977F3" w:rsidP="00E57498">
            <w:pPr>
              <w:pStyle w:val="TAC"/>
            </w:pPr>
            <w:r w:rsidRPr="00AF7230">
              <w:t>0.5</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9FA8BA0"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BCB7F06" w14:textId="77777777" w:rsidR="001977F3" w:rsidRPr="00AF7230" w:rsidRDefault="00087DD0" w:rsidP="00E57498">
            <w:pPr>
              <w:pStyle w:val="TAC"/>
            </w:pPr>
            <w:r>
              <w:rPr>
                <w:rFonts w:hint="eastAsia"/>
                <w:lang w:eastAsia="zh-CN"/>
              </w:rPr>
              <w:t>-2.5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8D4D36E" w14:textId="77777777" w:rsidR="001977F3" w:rsidRPr="00AF7230" w:rsidRDefault="001977F3" w:rsidP="00E57498">
            <w:pPr>
              <w:pStyle w:val="TAC"/>
            </w:pPr>
            <w:r w:rsidRPr="00AF7230">
              <w:t>-0.3</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7C02363" w14:textId="77777777" w:rsidR="001977F3" w:rsidRPr="00AF7230" w:rsidRDefault="001977F3" w:rsidP="00E57498">
            <w:pPr>
              <w:pStyle w:val="TAC"/>
              <w:rPr>
                <w:b/>
                <w:noProof/>
                <w:sz w:val="22"/>
              </w:rPr>
            </w:pPr>
          </w:p>
        </w:tc>
      </w:tr>
      <w:tr w:rsidR="001977F3" w:rsidRPr="00D241E7" w14:paraId="55E9AC07" w14:textId="7777777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ECF6885" w14:textId="77777777" w:rsidR="001977F3" w:rsidRPr="00AF7230" w:rsidRDefault="00087DD0"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3F2F32">
              <w:t xml:space="preserve"> </w:t>
            </w:r>
            <w:r w:rsidR="001977F3">
              <w:br/>
            </w:r>
            <w:r w:rsidR="001977F3" w:rsidRPr="00AF7230">
              <w:t>7 symbols PUCCH format 1a/1b without frequency hopping</w:t>
            </w:r>
          </w:p>
        </w:tc>
      </w:tr>
      <w:tr w:rsidR="001977F3" w:rsidRPr="00AF7230" w14:paraId="00F88F1C" w14:textId="7777777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0797019" w14:textId="77777777"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DCE239B" w14:textId="77777777"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838D7CF" w14:textId="77777777"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7BC1816"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5F4CF72" w14:textId="77777777"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BC71EE1" w14:textId="77777777" w:rsidR="001977F3" w:rsidRPr="00AF7230" w:rsidRDefault="001977F3" w:rsidP="00E57498">
            <w:pPr>
              <w:pStyle w:val="TAC"/>
            </w:pPr>
            <w:r w:rsidRPr="00AF7230">
              <w:t>14 symbols</w:t>
            </w:r>
          </w:p>
        </w:tc>
      </w:tr>
      <w:tr w:rsidR="001977F3" w:rsidRPr="00AF7230" w14:paraId="2405F228" w14:textId="7777777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A96D1D4"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6FC95BF" w14:textId="77777777" w:rsidR="001977F3" w:rsidRPr="00AF7230" w:rsidRDefault="001977F3" w:rsidP="00E57498">
            <w:pPr>
              <w:pStyle w:val="TAC"/>
            </w:pPr>
            <w:r w:rsidRPr="00AF7230">
              <w:t>5.88</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3099CA1"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2CA709B" w14:textId="77777777" w:rsidR="001977F3" w:rsidRPr="00AF7230" w:rsidRDefault="001977F3" w:rsidP="00E57498">
            <w:pPr>
              <w:pStyle w:val="TAC"/>
            </w:pPr>
            <w:r w:rsidRPr="00AF7230">
              <w:t>2.92</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B4EB2EB" w14:textId="77777777" w:rsidR="001977F3" w:rsidRPr="00AF7230" w:rsidRDefault="001977F3" w:rsidP="00E57498">
            <w:pPr>
              <w:pStyle w:val="TAC"/>
            </w:pPr>
            <w:r w:rsidRPr="00AF7230">
              <w:t>0.14</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532AC3A" w14:textId="77777777" w:rsidR="001977F3" w:rsidRPr="00AF7230" w:rsidRDefault="001977F3" w:rsidP="00E57498">
            <w:pPr>
              <w:pStyle w:val="TAC"/>
            </w:pPr>
            <w:r w:rsidRPr="00AF7230">
              <w:t>-5.46</w:t>
            </w:r>
          </w:p>
        </w:tc>
      </w:tr>
      <w:tr w:rsidR="001977F3" w:rsidRPr="00AF7230" w14:paraId="74506B19" w14:textId="7777777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327AE25" w14:textId="77777777" w:rsidR="001977F3" w:rsidRPr="00AF7230" w:rsidRDefault="001977F3" w:rsidP="00E57498">
            <w:pPr>
              <w:pStyle w:val="TAC"/>
            </w:pPr>
            <w:r w:rsidRPr="00AF7230">
              <w:t>R1-</w:t>
            </w:r>
            <w:r>
              <w:t>163402</w:t>
            </w:r>
            <w:r w:rsidRPr="00AF7230">
              <w:t xml:space="preserve"> / </w:t>
            </w:r>
            <w:r>
              <w:t>Source 13</w:t>
            </w:r>
            <w:r w:rsidRPr="00AF7230">
              <w:br/>
              <w:t>Without frequency hopping</w:t>
            </w:r>
            <w:r w:rsidRPr="00AF7230">
              <w:br/>
              <w:t>Reuse legacy PUCCH structure</w:t>
            </w:r>
          </w:p>
        </w:tc>
      </w:tr>
      <w:tr w:rsidR="001977F3" w:rsidRPr="00AF7230" w14:paraId="3717B012" w14:textId="7777777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C299DFC" w14:textId="77777777"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39EA8C8" w14:textId="77777777"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8BDF180" w14:textId="77777777"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9E68442"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B6C99C4" w14:textId="77777777"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053BA1C" w14:textId="77777777" w:rsidR="001977F3" w:rsidRPr="00AF7230" w:rsidRDefault="001977F3" w:rsidP="00E57498">
            <w:pPr>
              <w:pStyle w:val="TAC"/>
            </w:pPr>
            <w:r w:rsidRPr="00AF7230">
              <w:t>14 symbols</w:t>
            </w:r>
          </w:p>
        </w:tc>
      </w:tr>
      <w:tr w:rsidR="001977F3" w14:paraId="4EE4DB1F" w14:textId="7777777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2CA6B99"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A8E83E1" w14:textId="77777777" w:rsidR="001977F3" w:rsidRPr="00AF7230" w:rsidRDefault="001977F3" w:rsidP="00E57498">
            <w:pPr>
              <w:pStyle w:val="TAC"/>
              <w:rPr>
                <w:b/>
                <w:noProof/>
                <w:sz w:val="22"/>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8662A86"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27A4413" w14:textId="77777777" w:rsidR="001977F3" w:rsidRDefault="001977F3" w:rsidP="00E57498">
            <w:pPr>
              <w:pStyle w:val="TAC"/>
            </w:pPr>
            <w:r w:rsidRPr="00AF7230">
              <w:t>0.19</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7926E3D" w14:textId="77777777" w:rsidR="001977F3" w:rsidRDefault="001977F3" w:rsidP="00E57498">
            <w:pPr>
              <w:pStyle w:val="TAC"/>
            </w:pPr>
            <w:r w:rsidRPr="00AF7230">
              <w:t>-2.32</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79BCBC4" w14:textId="77777777" w:rsidR="001977F3" w:rsidRDefault="001977F3" w:rsidP="00E57498">
            <w:pPr>
              <w:pStyle w:val="TAC"/>
            </w:pPr>
            <w:r w:rsidRPr="00AF7230">
              <w:t>-5.46</w:t>
            </w:r>
          </w:p>
        </w:tc>
      </w:tr>
      <w:tr w:rsidR="001977F3" w:rsidRPr="00AF7230" w14:paraId="53C4C2B7" w14:textId="7777777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CB70197" w14:textId="77777777"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911C43" w:rsidRPr="005C2902" w14:paraId="39866A48" w14:textId="77777777" w:rsidTr="00521495">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E6EBD8C"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bookmarkStart w:id="9" w:name="_Hlk451428991"/>
            <w:r w:rsidRPr="00772087">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96A803F"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5C6C94D" w14:textId="77777777" w:rsidR="00911C43" w:rsidRPr="00772087" w:rsidRDefault="00DA0BC2" w:rsidP="00521495">
            <w:pPr>
              <w:pStyle w:val="TAC"/>
              <w:tabs>
                <w:tab w:val="left" w:pos="794"/>
                <w:tab w:val="left" w:pos="1191"/>
                <w:tab w:val="left" w:pos="1588"/>
                <w:tab w:val="left" w:pos="1985"/>
              </w:tabs>
              <w:spacing w:before="120"/>
            </w:pPr>
            <w:r w:rsidRPr="00772087">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62575B2"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6212EFE"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2148D89" w14:textId="77777777" w:rsidR="00911C43" w:rsidRPr="00772087" w:rsidRDefault="00DA0BC2" w:rsidP="00521495">
            <w:pPr>
              <w:pStyle w:val="TAC"/>
              <w:tabs>
                <w:tab w:val="left" w:pos="794"/>
                <w:tab w:val="left" w:pos="1191"/>
                <w:tab w:val="left" w:pos="1588"/>
                <w:tab w:val="left" w:pos="1985"/>
              </w:tabs>
              <w:spacing w:before="120"/>
              <w:ind w:left="1985" w:hanging="1985"/>
              <w:outlineLvl w:val="6"/>
            </w:pPr>
            <w:r w:rsidRPr="00772087">
              <w:t>14 symbols</w:t>
            </w:r>
          </w:p>
        </w:tc>
      </w:tr>
      <w:bookmarkEnd w:id="9"/>
      <w:tr w:rsidR="00911C43" w:rsidRPr="00AF7230" w14:paraId="4A7EA101" w14:textId="77777777" w:rsidTr="00521495">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4A817C2" w14:textId="77777777" w:rsidR="00911C43" w:rsidRPr="00AF7230" w:rsidRDefault="00911C43"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FA451E1" w14:textId="77777777" w:rsidR="00911C43" w:rsidRPr="00AF7230" w:rsidRDefault="00911C43" w:rsidP="00521495">
            <w:pPr>
              <w:pStyle w:val="TAC"/>
            </w:pPr>
            <w:r>
              <w:t>4.9</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DE60DDE" w14:textId="77777777" w:rsidR="00911C43" w:rsidRPr="00AF7230" w:rsidRDefault="00911C43"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DAEAB21"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0E7F4A5" w14:textId="77777777" w:rsidR="00911C43" w:rsidRPr="00AF7230" w:rsidRDefault="00911C43" w:rsidP="00521495">
            <w:pPr>
              <w:pStyle w:val="TAC"/>
            </w:pP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DA127C0" w14:textId="77777777" w:rsidR="00911C43" w:rsidRPr="00AF7230" w:rsidRDefault="00911C43" w:rsidP="00521495">
            <w:pPr>
              <w:pStyle w:val="TAC"/>
              <w:rPr>
                <w:b/>
                <w:noProof/>
                <w:sz w:val="22"/>
              </w:rPr>
            </w:pPr>
          </w:p>
        </w:tc>
      </w:tr>
      <w:tr w:rsidR="00911C43" w:rsidRPr="00AF7230" w14:paraId="75F4871D" w14:textId="77777777" w:rsidTr="00521495">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6F37C4D" w14:textId="77777777" w:rsidR="00911C43" w:rsidRPr="00AF7230" w:rsidRDefault="00911C43" w:rsidP="00521495">
            <w:pPr>
              <w:pStyle w:val="TAC"/>
              <w:rPr>
                <w:b/>
                <w:noProof/>
                <w:sz w:val="22"/>
              </w:rPr>
            </w:pPr>
            <w:r w:rsidRPr="00AF7230">
              <w:t>R1-</w:t>
            </w:r>
            <w:r w:rsidRPr="002046B4">
              <w:t>165305</w:t>
            </w:r>
            <w:r w:rsidRPr="00AF7230">
              <w:t xml:space="preserve"> / </w:t>
            </w:r>
            <w:r w:rsidR="00F23599">
              <w:t>Source 8</w:t>
            </w:r>
            <w:r w:rsidRPr="00AF7230">
              <w:br/>
              <w:t>With</w:t>
            </w:r>
            <w:r>
              <w:t>out</w:t>
            </w:r>
            <w:r w:rsidRPr="00AF7230">
              <w:t xml:space="preserve"> frequency hopping</w:t>
            </w:r>
            <w:r w:rsidRPr="00AF7230">
              <w:br/>
              <w:t xml:space="preserve">Reuse legacy PUCCH </w:t>
            </w:r>
            <w:r>
              <w:t xml:space="preserve">1b </w:t>
            </w:r>
            <w:r w:rsidRPr="00AF7230">
              <w:t>structure</w:t>
            </w:r>
          </w:p>
        </w:tc>
      </w:tr>
      <w:tr w:rsidR="00E62F36" w:rsidRPr="00AF7230" w14:paraId="1C195FC5" w14:textId="77777777" w:rsidTr="008B7528">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0F0482A" w14:textId="77777777" w:rsidR="00E62F36" w:rsidRPr="00AF7230" w:rsidRDefault="00E62F36" w:rsidP="00521495">
            <w:pPr>
              <w:pStyle w:val="TAC"/>
            </w:pPr>
            <w:r w:rsidRPr="00E7349E">
              <w:t>1 symbol</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5D0D4AFF" w14:textId="77777777" w:rsidR="00E62F36" w:rsidRPr="00AF7230" w:rsidRDefault="00E62F36" w:rsidP="00521495">
            <w:pPr>
              <w:pStyle w:val="TAC"/>
            </w:pPr>
            <w:r w:rsidRPr="00E7349E">
              <w:t>2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62030D60" w14:textId="77777777" w:rsidR="00E62F36" w:rsidRPr="00AF7230" w:rsidRDefault="00E62F36" w:rsidP="00521495">
            <w:pPr>
              <w:pStyle w:val="TAC"/>
            </w:pPr>
            <w:r w:rsidRPr="00E7349E">
              <w:t>3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2A24F591" w14:textId="77777777" w:rsidR="00E62F36" w:rsidRPr="00AF7230" w:rsidRDefault="00E62F36" w:rsidP="00521495">
            <w:pPr>
              <w:pStyle w:val="TAC"/>
            </w:pPr>
            <w:r w:rsidRPr="00E7349E">
              <w:t>4 symbols</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66ED7F69" w14:textId="77777777" w:rsidR="00E62F36" w:rsidRPr="00AF7230" w:rsidRDefault="00E62F36" w:rsidP="00521495">
            <w:pPr>
              <w:pStyle w:val="TAC"/>
            </w:pPr>
            <w:r w:rsidRPr="00E7349E">
              <w:t>7 symbols</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403DC0C7" w14:textId="77777777" w:rsidR="00E62F36" w:rsidRPr="00AF7230" w:rsidRDefault="00E62F36" w:rsidP="00521495">
            <w:pPr>
              <w:pStyle w:val="TAC"/>
            </w:pPr>
            <w:r w:rsidRPr="00E7349E">
              <w:t>14 symbols</w:t>
            </w:r>
          </w:p>
        </w:tc>
      </w:tr>
      <w:tr w:rsidR="00E62F36" w:rsidRPr="00AF7230" w14:paraId="15D7308A" w14:textId="77777777" w:rsidTr="008B7528">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47BDB5D" w14:textId="77777777" w:rsidR="00E62F36" w:rsidRPr="00AF7230" w:rsidRDefault="00E62F36" w:rsidP="00521495">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6E9B4D9B" w14:textId="77777777" w:rsidR="00E62F36" w:rsidRPr="00AF7230" w:rsidRDefault="00E62F36" w:rsidP="00521495">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56FD36CF" w14:textId="77777777" w:rsidR="00E62F36" w:rsidRPr="00AF7230" w:rsidRDefault="00E62F36" w:rsidP="00521495">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4B2C74A5" w14:textId="77777777" w:rsidR="00E62F36" w:rsidRPr="00AF7230" w:rsidRDefault="00730489" w:rsidP="00521495">
            <w:pPr>
              <w:pStyle w:val="TAC"/>
            </w:pPr>
            <w:r>
              <w:rPr>
                <w:rFonts w:hint="eastAsia"/>
              </w:rPr>
              <w:t>-1.0</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0383C8CB" w14:textId="77777777" w:rsidR="00E62F36" w:rsidRPr="00AF7230" w:rsidRDefault="00730489" w:rsidP="00521495">
            <w:pPr>
              <w:pStyle w:val="TAC"/>
            </w:pPr>
            <w:r>
              <w:rPr>
                <w:rFonts w:hint="eastAsia"/>
              </w:rPr>
              <w:t>-2.9</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71BAC7F8" w14:textId="77777777" w:rsidR="00730489" w:rsidRDefault="00730489" w:rsidP="00521495">
            <w:pPr>
              <w:pStyle w:val="TAC"/>
            </w:pPr>
            <w:r>
              <w:rPr>
                <w:rFonts w:hint="eastAsia"/>
              </w:rPr>
              <w:t>-8.8</w:t>
            </w:r>
          </w:p>
          <w:p w14:paraId="25966616" w14:textId="77777777" w:rsidR="00FC0044" w:rsidRDefault="00FC0044" w:rsidP="00772087">
            <w:pPr>
              <w:jc w:val="center"/>
            </w:pPr>
          </w:p>
        </w:tc>
      </w:tr>
      <w:tr w:rsidR="00E62F36" w:rsidRPr="00AF7230" w14:paraId="3DE14CEC" w14:textId="77777777" w:rsidTr="008B7528">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B6DC9BD" w14:textId="77777777" w:rsidR="00E62F36" w:rsidRPr="00AF7230" w:rsidRDefault="00E62F36" w:rsidP="00F23599">
            <w:pPr>
              <w:pStyle w:val="TAC"/>
            </w:pPr>
            <w:r w:rsidRPr="00AF7230">
              <w:t>R1-</w:t>
            </w:r>
            <w:r w:rsidRPr="002046B4">
              <w:t>165</w:t>
            </w:r>
            <w:r>
              <w:rPr>
                <w:rFonts w:hint="eastAsia"/>
                <w:lang w:eastAsia="zh-CN"/>
              </w:rPr>
              <w:t>212</w:t>
            </w:r>
            <w:r w:rsidRPr="00AF7230">
              <w:t xml:space="preserve"> / </w:t>
            </w:r>
            <w:r w:rsidR="00F23599" w:rsidRPr="00F23599">
              <w:t>Source 15</w:t>
            </w:r>
            <w:r w:rsidRPr="00AF7230">
              <w:br/>
              <w:t>With</w:t>
            </w:r>
            <w:r>
              <w:t>out</w:t>
            </w:r>
            <w:r w:rsidRPr="00AF7230">
              <w:t xml:space="preserve"> frequency hopping</w:t>
            </w:r>
            <w:r w:rsidRPr="00AF7230">
              <w:br/>
              <w:t xml:space="preserve">Reuse legacy PUCCH </w:t>
            </w:r>
            <w:r>
              <w:t xml:space="preserve">1b </w:t>
            </w:r>
            <w:r w:rsidRPr="00AF7230">
              <w:t>structure</w:t>
            </w:r>
          </w:p>
        </w:tc>
      </w:tr>
      <w:tr w:rsidR="00E62F36" w:rsidRPr="00AF7230" w14:paraId="53BA8AB2" w14:textId="77777777" w:rsidTr="008B7528">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750DDEB" w14:textId="77777777" w:rsidR="00E62F36" w:rsidRPr="00AF7230" w:rsidRDefault="00E62F36" w:rsidP="00521495">
            <w:pPr>
              <w:pStyle w:val="TAC"/>
            </w:pPr>
            <w:r w:rsidRPr="00E7349E">
              <w:t>1 symbol</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445E2E3A" w14:textId="77777777" w:rsidR="00E62F36" w:rsidRPr="00AF7230" w:rsidRDefault="00E62F36" w:rsidP="00521495">
            <w:pPr>
              <w:pStyle w:val="TAC"/>
            </w:pPr>
            <w:r w:rsidRPr="00E7349E">
              <w:t>2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6C204733" w14:textId="77777777" w:rsidR="00E62F36" w:rsidRPr="00AF7230" w:rsidRDefault="00E62F36" w:rsidP="00521495">
            <w:pPr>
              <w:pStyle w:val="TAC"/>
            </w:pPr>
            <w:r w:rsidRPr="00E7349E">
              <w:t>3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2D587174" w14:textId="77777777" w:rsidR="00E62F36" w:rsidRPr="00AF7230" w:rsidRDefault="00E62F36" w:rsidP="00521495">
            <w:pPr>
              <w:pStyle w:val="TAC"/>
            </w:pPr>
            <w:r w:rsidRPr="00E7349E">
              <w:t>4 symbols</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350547C8" w14:textId="77777777" w:rsidR="00E62F36" w:rsidRPr="00AF7230" w:rsidRDefault="00E62F36" w:rsidP="00521495">
            <w:pPr>
              <w:pStyle w:val="TAC"/>
            </w:pPr>
            <w:r w:rsidRPr="00E7349E">
              <w:t>7 symbols</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269F98ED" w14:textId="77777777" w:rsidR="00E62F36" w:rsidRPr="00AF7230" w:rsidRDefault="00E62F36" w:rsidP="00521495">
            <w:pPr>
              <w:pStyle w:val="TAC"/>
            </w:pPr>
            <w:r w:rsidRPr="00E7349E">
              <w:t>14 symbols</w:t>
            </w:r>
          </w:p>
        </w:tc>
      </w:tr>
      <w:tr w:rsidR="00E62F36" w:rsidRPr="00AF7230" w14:paraId="395437A1" w14:textId="77777777" w:rsidTr="008B7528">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667BD42" w14:textId="77777777" w:rsidR="00E62F36" w:rsidRPr="00AF7230" w:rsidRDefault="00E62F36" w:rsidP="00521495">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44D46AB6" w14:textId="77777777" w:rsidR="00E62F36" w:rsidRPr="00AF7230" w:rsidRDefault="00E62F36" w:rsidP="00521495">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240EAAE0" w14:textId="77777777" w:rsidR="00E62F36" w:rsidRPr="00AF7230" w:rsidRDefault="00E62F36" w:rsidP="00521495">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61BE1649" w14:textId="77777777" w:rsidR="00E62F36" w:rsidRPr="00AF7230" w:rsidRDefault="00730489" w:rsidP="00521495">
            <w:pPr>
              <w:pStyle w:val="TAC"/>
            </w:pPr>
            <w:r>
              <w:rPr>
                <w:rFonts w:hint="eastAsia"/>
              </w:rPr>
              <w:t>-3.7</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5469D03A" w14:textId="77777777" w:rsidR="00E62F36" w:rsidRPr="00730489" w:rsidRDefault="00730489" w:rsidP="00730489">
            <w:pPr>
              <w:pStyle w:val="TAC"/>
              <w:rPr>
                <w:lang w:eastAsia="zh-CN"/>
              </w:rPr>
            </w:pPr>
            <w:r>
              <w:rPr>
                <w:rFonts w:hint="eastAsia"/>
              </w:rPr>
              <w:t>-5.8</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7A661583" w14:textId="77777777" w:rsidR="00E62F36" w:rsidRPr="00AF7230" w:rsidRDefault="00730489" w:rsidP="00730489">
            <w:pPr>
              <w:pStyle w:val="TAC"/>
              <w:rPr>
                <w:lang w:eastAsia="zh-CN"/>
              </w:rPr>
            </w:pPr>
            <w:r>
              <w:rPr>
                <w:rFonts w:hint="eastAsia"/>
              </w:rPr>
              <w:t>-8.8</w:t>
            </w:r>
          </w:p>
        </w:tc>
      </w:tr>
      <w:tr w:rsidR="00E62F36" w:rsidRPr="00AF7230" w14:paraId="2BCBFB4B" w14:textId="77777777" w:rsidTr="00521495">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EE6EAD6" w14:textId="77777777" w:rsidR="00E62F36" w:rsidRPr="00AF7230" w:rsidRDefault="00E62F36" w:rsidP="00F23599">
            <w:pPr>
              <w:pStyle w:val="TAC"/>
            </w:pPr>
            <w:r w:rsidRPr="00AF7230">
              <w:t>R1-</w:t>
            </w:r>
            <w:r w:rsidRPr="002046B4">
              <w:t>165</w:t>
            </w:r>
            <w:r>
              <w:rPr>
                <w:rFonts w:hint="eastAsia"/>
                <w:lang w:eastAsia="zh-CN"/>
              </w:rPr>
              <w:t>212</w:t>
            </w:r>
            <w:r w:rsidRPr="00AF7230">
              <w:t xml:space="preserve"> / </w:t>
            </w:r>
            <w:r w:rsidR="00F23599" w:rsidRPr="00F23599">
              <w:t>Source 15</w:t>
            </w:r>
            <w:r w:rsidRPr="00AF7230">
              <w:br/>
              <w:t>With frequency hopping</w:t>
            </w:r>
            <w:r w:rsidRPr="00AF7230">
              <w:br/>
              <w:t xml:space="preserve">Reuse legacy PUCCH </w:t>
            </w:r>
            <w:r>
              <w:t xml:space="preserve">1b </w:t>
            </w:r>
            <w:r w:rsidRPr="00AF7230">
              <w:t>structure</w:t>
            </w:r>
          </w:p>
        </w:tc>
      </w:tr>
    </w:tbl>
    <w:p w14:paraId="4B744749" w14:textId="77777777" w:rsidR="001977F3" w:rsidRPr="000D4531" w:rsidRDefault="001977F3" w:rsidP="001977F3"/>
    <w:p w14:paraId="46DF8998" w14:textId="77777777" w:rsidR="001977F3" w:rsidRPr="00C220E2" w:rsidRDefault="001977F3" w:rsidP="00E57498">
      <w:pPr>
        <w:pStyle w:val="TH"/>
      </w:pPr>
      <w:r>
        <w:t xml:space="preserve">Table C4-4 </w:t>
      </w:r>
      <w:r w:rsidRPr="00AF7230">
        <w:t>EPA, 2bit,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14:paraId="0AC1C507"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8AE7067"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71ACD47"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A41D690"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AD12DE0"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5D9C2DE"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E1585FB" w14:textId="77777777" w:rsidR="001977F3" w:rsidRPr="00AF7230" w:rsidRDefault="001977F3" w:rsidP="00E57498">
            <w:pPr>
              <w:pStyle w:val="TAC"/>
            </w:pPr>
            <w:r w:rsidRPr="00AF7230">
              <w:t>14 symbols</w:t>
            </w:r>
          </w:p>
        </w:tc>
      </w:tr>
      <w:tr w:rsidR="001977F3" w:rsidRPr="00D241E7" w14:paraId="471C6AF9"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6B06506"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8207BF5" w14:textId="77777777" w:rsidR="001977F3" w:rsidRPr="00AF7230" w:rsidRDefault="001977F3" w:rsidP="00E57498">
            <w:pPr>
              <w:pStyle w:val="TAC"/>
              <w:rPr>
                <w:rFonts w:asciiTheme="minorHAnsi" w:hAnsiTheme="minorHAnsi" w:cstheme="minorBidi"/>
                <w:sz w:val="22"/>
                <w:szCs w:val="22"/>
              </w:rPr>
            </w:pPr>
            <w:r w:rsidRPr="00AF7230">
              <w:rPr>
                <w:rFonts w:hint="eastAsia"/>
              </w:rPr>
              <w:t>0.5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1404B9C"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AA15ED6" w14:textId="77777777" w:rsidR="001977F3" w:rsidRPr="00AF7230" w:rsidRDefault="004810E8" w:rsidP="00E57498">
            <w:pPr>
              <w:pStyle w:val="TAC"/>
              <w:rPr>
                <w:lang w:eastAsia="zh-CN"/>
              </w:rPr>
            </w:pPr>
            <w:r>
              <w:rPr>
                <w:rFonts w:hint="eastAsia"/>
                <w:lang w:eastAsia="zh-CN"/>
              </w:rPr>
              <w:t>-2.5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BC0164D" w14:textId="77777777" w:rsidR="001977F3" w:rsidRPr="00AF7230" w:rsidRDefault="001977F3" w:rsidP="00E57498">
            <w:pPr>
              <w:pStyle w:val="TAC"/>
            </w:pPr>
            <w:r w:rsidRPr="00AF7230">
              <w:rPr>
                <w:rFonts w:hint="eastAsia"/>
              </w:rPr>
              <w:t>-0.3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3246AA8" w14:textId="77777777" w:rsidR="001977F3" w:rsidRPr="00AF7230" w:rsidRDefault="001977F3" w:rsidP="00E57498">
            <w:pPr>
              <w:pStyle w:val="TAC"/>
              <w:rPr>
                <w:b/>
                <w:noProof/>
                <w:sz w:val="22"/>
              </w:rPr>
            </w:pPr>
          </w:p>
        </w:tc>
      </w:tr>
      <w:tr w:rsidR="001977F3" w:rsidRPr="00D241E7" w14:paraId="55EA9C97"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840B849" w14:textId="77777777" w:rsidR="001977F3" w:rsidRPr="00AF7230" w:rsidRDefault="004810E8"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3F2F32" w:rsidRPr="00AF7230">
              <w:t xml:space="preserve"> </w:t>
            </w:r>
            <w:r w:rsidR="001977F3" w:rsidRPr="00AF7230">
              <w:br/>
              <w:t>7 symbols PUCCH format 1a/1b without frequency hopping</w:t>
            </w:r>
          </w:p>
        </w:tc>
      </w:tr>
    </w:tbl>
    <w:p w14:paraId="24861F0E" w14:textId="77777777" w:rsidR="001977F3" w:rsidRDefault="001977F3" w:rsidP="001977F3"/>
    <w:p w14:paraId="48621987" w14:textId="77777777" w:rsidR="001977F3" w:rsidRPr="00C220E2" w:rsidRDefault="001977F3" w:rsidP="00E57498">
      <w:pPr>
        <w:pStyle w:val="TH"/>
      </w:pPr>
      <w:r>
        <w:t xml:space="preserve">Table C4-5 </w:t>
      </w:r>
      <w:r w:rsidRPr="00AF7230">
        <w:t>ETU, 1bit,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14:paraId="712F69BA"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67A27C8"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7551865"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695B488"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83B9714"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11FB3A9"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83C0242" w14:textId="77777777" w:rsidR="001977F3" w:rsidRPr="00AF7230" w:rsidRDefault="001977F3" w:rsidP="00E57498">
            <w:pPr>
              <w:pStyle w:val="TAC"/>
            </w:pPr>
            <w:r w:rsidRPr="00AF7230">
              <w:t>14 symbols</w:t>
            </w:r>
          </w:p>
        </w:tc>
      </w:tr>
      <w:tr w:rsidR="001977F3" w:rsidRPr="00D241E7" w14:paraId="62989D8B"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2F80260"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F7FF5D1" w14:textId="77777777" w:rsidR="001977F3" w:rsidRPr="00AF7230" w:rsidRDefault="001977F3" w:rsidP="00E57498">
            <w:pPr>
              <w:pStyle w:val="TAC"/>
            </w:pPr>
            <w:r w:rsidRPr="00AF7230">
              <w:rPr>
                <w:rFonts w:hint="eastAsia"/>
              </w:rPr>
              <w:t>0</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B061DB5"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4AE66DF" w14:textId="77777777" w:rsidR="001977F3" w:rsidRPr="00AF7230" w:rsidRDefault="001977F3" w:rsidP="00C008DE">
            <w:pPr>
              <w:pStyle w:val="TAC"/>
              <w:rPr>
                <w:lang w:eastAsia="zh-CN"/>
              </w:rPr>
            </w:pPr>
            <w:r w:rsidRPr="00AF7230">
              <w:rPr>
                <w:rFonts w:hint="eastAsia"/>
              </w:rPr>
              <w:t>-</w:t>
            </w:r>
            <w:r w:rsidR="00C008DE">
              <w:rPr>
                <w:rFonts w:hint="eastAsia"/>
                <w:lang w:eastAsia="zh-CN"/>
              </w:rPr>
              <w:t>2.9</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1AD42BE" w14:textId="77777777" w:rsidR="001977F3" w:rsidRPr="00AF7230" w:rsidRDefault="001977F3" w:rsidP="00E57498">
            <w:pPr>
              <w:pStyle w:val="TAC"/>
            </w:pPr>
            <w:r w:rsidRPr="00AF7230">
              <w:rPr>
                <w:rFonts w:hint="eastAsia"/>
              </w:rPr>
              <w:t>-2.9</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EE642AB" w14:textId="77777777" w:rsidR="001977F3" w:rsidRPr="00AF7230" w:rsidRDefault="001977F3" w:rsidP="00E57498">
            <w:pPr>
              <w:pStyle w:val="TAC"/>
            </w:pPr>
            <w:r w:rsidRPr="00AF7230">
              <w:rPr>
                <w:rFonts w:hint="eastAsia"/>
              </w:rPr>
              <w:t>-7.8</w:t>
            </w:r>
          </w:p>
        </w:tc>
      </w:tr>
      <w:tr w:rsidR="001977F3" w:rsidRPr="00D241E7" w14:paraId="325B8815"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3E0CE6B" w14:textId="77777777" w:rsidR="001977F3" w:rsidRPr="00AF7230" w:rsidRDefault="00C008DE"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1977F3" w:rsidRPr="00AF7230">
              <w:br/>
              <w:t>7 symbols PUCCH format 1a/1b without frequency hopping</w:t>
            </w:r>
          </w:p>
        </w:tc>
      </w:tr>
      <w:tr w:rsidR="001977F3" w14:paraId="7FB91B3D"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8063B8" w14:textId="77777777"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47E7EBB" w14:textId="77777777"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D0B38F" w14:textId="77777777"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556CE" w14:textId="77777777"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E5FFF38" w14:textId="77777777"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CECDC8" w14:textId="77777777" w:rsidR="001977F3" w:rsidRDefault="001977F3" w:rsidP="00E57498">
            <w:pPr>
              <w:pStyle w:val="TAC"/>
              <w:rPr>
                <w:rFonts w:ascii="Calibri" w:hAnsi="Calibri"/>
                <w:b/>
                <w:noProof/>
                <w:sz w:val="22"/>
              </w:rPr>
            </w:pPr>
            <w:r>
              <w:t>14 symbols</w:t>
            </w:r>
          </w:p>
        </w:tc>
      </w:tr>
      <w:tr w:rsidR="001977F3" w14:paraId="397ABE4F"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56EC17" w14:textId="77777777" w:rsidR="001977F3" w:rsidRDefault="001977F3" w:rsidP="00E57498">
            <w:pPr>
              <w:pStyle w:val="TAC"/>
              <w:rPr>
                <w:rFonts w:ascii="Calibri" w:hAnsi="Calibri" w:cstheme="minorBidi"/>
                <w:b/>
                <w:noProof/>
                <w:sz w:val="22"/>
                <w:szCs w:val="22"/>
              </w:rPr>
            </w:pPr>
            <w:r>
              <w:t>6.1</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0AC3527" w14:textId="77777777"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7FEA50" w14:textId="77777777" w:rsidR="001977F3" w:rsidRDefault="001977F3" w:rsidP="00E57498">
            <w:pPr>
              <w:pStyle w:val="TAC"/>
              <w:rPr>
                <w:rFonts w:ascii="Calibri" w:hAnsi="Calibri"/>
                <w:b/>
                <w:noProof/>
                <w:sz w:val="22"/>
              </w:rPr>
            </w:pPr>
            <w:r>
              <w:t>-0.6</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4CF467" w14:textId="77777777" w:rsidR="001977F3" w:rsidRDefault="001977F3" w:rsidP="00E57498">
            <w:pPr>
              <w:pStyle w:val="TAC"/>
              <w:rPr>
                <w:rFonts w:ascii="Calibri" w:hAnsi="Calibri"/>
                <w:b/>
                <w:noProof/>
                <w:sz w:val="22"/>
              </w:rPr>
            </w:pPr>
            <w:r>
              <w:t>-2.5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248D848" w14:textId="77777777"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F9DF2DD" w14:textId="77777777" w:rsidR="001977F3" w:rsidRDefault="001977F3" w:rsidP="00E57498">
            <w:pPr>
              <w:pStyle w:val="TAC"/>
              <w:rPr>
                <w:rFonts w:ascii="Calibri" w:hAnsi="Calibri"/>
                <w:b/>
                <w:noProof/>
                <w:sz w:val="22"/>
              </w:rPr>
            </w:pPr>
          </w:p>
        </w:tc>
      </w:tr>
      <w:tr w:rsidR="001977F3" w14:paraId="1EA80044" w14:textId="77777777" w:rsidTr="0013522F">
        <w:trPr>
          <w:trHeight w:val="679"/>
        </w:trPr>
        <w:tc>
          <w:tcPr>
            <w:tcW w:w="7597" w:type="dxa"/>
            <w:gridSpan w:val="6"/>
            <w:tcBorders>
              <w:top w:val="single" w:sz="6" w:space="0" w:color="000000"/>
              <w:left w:val="single" w:sz="6" w:space="0" w:color="000000"/>
              <w:bottom w:val="single" w:sz="6" w:space="0" w:color="000000"/>
              <w:right w:val="single" w:sz="8" w:space="0" w:color="000000"/>
            </w:tcBorders>
            <w:tcMar>
              <w:top w:w="15" w:type="dxa"/>
              <w:left w:w="108" w:type="dxa"/>
              <w:bottom w:w="0" w:type="dxa"/>
              <w:right w:w="108" w:type="dxa"/>
            </w:tcMar>
            <w:hideMark/>
          </w:tcPr>
          <w:p w14:paraId="34E3B51E" w14:textId="77777777" w:rsidR="001977F3" w:rsidRDefault="001977F3" w:rsidP="00E57498">
            <w:pPr>
              <w:pStyle w:val="TAC"/>
              <w:rPr>
                <w:rFonts w:ascii="Calibri" w:hAnsi="Calibri"/>
                <w:b/>
                <w:noProof/>
                <w:sz w:val="22"/>
              </w:rPr>
            </w:pPr>
            <w:r>
              <w:t>R1-163520 / Source 4</w:t>
            </w:r>
            <w:r>
              <w:br/>
              <w:t>Sequence-based PUCCH details in R1-163520</w:t>
            </w:r>
          </w:p>
        </w:tc>
      </w:tr>
      <w:tr w:rsidR="001977F3" w14:paraId="1EA05CF3"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E1EE54E" w14:textId="77777777"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4FA871" w14:textId="77777777"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4FDDF59" w14:textId="77777777"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A6E538A" w14:textId="77777777"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87B8DE" w14:textId="77777777"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CBC70F" w14:textId="77777777" w:rsidR="001977F3" w:rsidRDefault="001977F3" w:rsidP="00E57498">
            <w:pPr>
              <w:pStyle w:val="TAC"/>
              <w:rPr>
                <w:rFonts w:ascii="Calibri" w:hAnsi="Calibri"/>
                <w:b/>
                <w:noProof/>
                <w:sz w:val="22"/>
              </w:rPr>
            </w:pPr>
            <w:r>
              <w:t>14 symbols</w:t>
            </w:r>
          </w:p>
        </w:tc>
      </w:tr>
      <w:tr w:rsidR="001977F3" w14:paraId="1F0B0B04"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1A893B" w14:textId="77777777"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A0F63B0" w14:textId="77777777"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B704D2D" w14:textId="77777777" w:rsidR="001977F3" w:rsidRDefault="001977F3" w:rsidP="00E57498">
            <w:pPr>
              <w:pStyle w:val="TAC"/>
              <w:rPr>
                <w:rFonts w:ascii="Calibri" w:hAnsi="Calibri"/>
                <w:b/>
                <w:noProof/>
                <w:sz w:val="22"/>
              </w:rPr>
            </w:pPr>
            <w:r>
              <w:t>1.7</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E4D82F3" w14:textId="77777777" w:rsidR="001977F3" w:rsidRDefault="001977F3" w:rsidP="00E57498">
            <w:pPr>
              <w:pStyle w:val="TAC"/>
              <w:rPr>
                <w:rFonts w:ascii="Calibri" w:hAnsi="Calibri"/>
                <w:b/>
                <w:noProof/>
                <w:sz w:val="22"/>
              </w:rPr>
            </w:pPr>
            <w:r>
              <w:t>-2.5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3EA588AF" w14:textId="77777777"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F796455" w14:textId="77777777" w:rsidR="001977F3" w:rsidRDefault="001977F3" w:rsidP="00E57498">
            <w:pPr>
              <w:pStyle w:val="TAC"/>
              <w:rPr>
                <w:rFonts w:ascii="Calibri" w:hAnsi="Calibri"/>
                <w:b/>
                <w:noProof/>
                <w:sz w:val="22"/>
              </w:rPr>
            </w:pPr>
          </w:p>
        </w:tc>
      </w:tr>
      <w:tr w:rsidR="001977F3" w14:paraId="248AB5F6"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B24EEE" w14:textId="77777777" w:rsidR="001977F3" w:rsidRDefault="001977F3" w:rsidP="00E57498">
            <w:pPr>
              <w:pStyle w:val="TAC"/>
              <w:rPr>
                <w:rFonts w:ascii="Calibri" w:hAnsi="Calibri"/>
                <w:b/>
                <w:noProof/>
                <w:sz w:val="22"/>
              </w:rPr>
            </w:pPr>
            <w:r>
              <w:t>R1-163520 / Source 4</w:t>
            </w:r>
            <w:r>
              <w:br/>
              <w:t>sPUCCH (similar to legacy) details in R1-163520</w:t>
            </w:r>
          </w:p>
        </w:tc>
      </w:tr>
    </w:tbl>
    <w:p w14:paraId="78736C5D" w14:textId="77777777" w:rsidR="001977F3" w:rsidRPr="000D4531" w:rsidRDefault="001977F3" w:rsidP="001977F3"/>
    <w:p w14:paraId="7F112F5B" w14:textId="77777777" w:rsidR="001977F3" w:rsidRPr="00C220E2" w:rsidRDefault="001977F3" w:rsidP="00E57498">
      <w:pPr>
        <w:pStyle w:val="TH"/>
      </w:pPr>
      <w:r>
        <w:t xml:space="preserve">Table C4-6 </w:t>
      </w:r>
      <w:r w:rsidRPr="00AF7230">
        <w:t>ETU, 1bit,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14:paraId="05728F0E"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152B4C3"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CED7CAC"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DD4B889"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4B848E6"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CD14D08"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48535EE" w14:textId="77777777" w:rsidR="001977F3" w:rsidRPr="00AF7230" w:rsidRDefault="001977F3" w:rsidP="00E57498">
            <w:pPr>
              <w:pStyle w:val="TAC"/>
            </w:pPr>
            <w:r w:rsidRPr="00AF7230">
              <w:t>14 symbols</w:t>
            </w:r>
          </w:p>
        </w:tc>
      </w:tr>
      <w:tr w:rsidR="001977F3" w:rsidRPr="00D241E7" w14:paraId="6DDA2FB7"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6E6CA47"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EEAD67E" w14:textId="77777777" w:rsidR="001977F3" w:rsidRPr="00AF7230" w:rsidRDefault="001977F3" w:rsidP="00E57498">
            <w:pPr>
              <w:pStyle w:val="TAC"/>
            </w:pPr>
            <w:r w:rsidRPr="00AF7230">
              <w:rPr>
                <w:rFonts w:hint="eastAsia"/>
              </w:rPr>
              <w:t>0</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2336B4E"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9A84669" w14:textId="77777777" w:rsidR="001977F3" w:rsidRPr="00AF7230" w:rsidRDefault="001977F3" w:rsidP="00C008DE">
            <w:pPr>
              <w:pStyle w:val="TAC"/>
              <w:rPr>
                <w:lang w:eastAsia="zh-CN"/>
              </w:rPr>
            </w:pPr>
            <w:r w:rsidRPr="00AF7230">
              <w:rPr>
                <w:rFonts w:hint="eastAsia"/>
              </w:rPr>
              <w:t>-</w:t>
            </w:r>
            <w:r w:rsidR="00C008DE">
              <w:rPr>
                <w:rFonts w:hint="eastAsia"/>
                <w:lang w:eastAsia="zh-CN"/>
              </w:rPr>
              <w:t>2.9</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7A1F108" w14:textId="77777777" w:rsidR="001977F3" w:rsidRPr="00AF7230" w:rsidRDefault="001977F3" w:rsidP="00E57498">
            <w:pPr>
              <w:pStyle w:val="TAC"/>
            </w:pPr>
            <w:r w:rsidRPr="00AF7230">
              <w:rPr>
                <w:rFonts w:hint="eastAsia"/>
              </w:rPr>
              <w:t>-2.9</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AA883EF" w14:textId="77777777" w:rsidR="001977F3" w:rsidRPr="00AF7230" w:rsidRDefault="001977F3" w:rsidP="00E57498">
            <w:pPr>
              <w:pStyle w:val="TAC"/>
            </w:pPr>
            <w:r w:rsidRPr="00AF7230">
              <w:rPr>
                <w:rFonts w:hint="eastAsia"/>
              </w:rPr>
              <w:t>-7.8</w:t>
            </w:r>
          </w:p>
        </w:tc>
      </w:tr>
      <w:tr w:rsidR="001977F3" w:rsidRPr="00D241E7" w14:paraId="5DA11C9A"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665775D" w14:textId="77777777" w:rsidR="001977F3" w:rsidRPr="00AF7230" w:rsidRDefault="00C008DE"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1977F3" w:rsidRPr="00AF7230">
              <w:br/>
              <w:t>7 symbols PUCCH format 1a/1b without frequency hopping</w:t>
            </w:r>
          </w:p>
        </w:tc>
      </w:tr>
    </w:tbl>
    <w:p w14:paraId="08D3166B" w14:textId="77777777" w:rsidR="001977F3" w:rsidRDefault="001977F3" w:rsidP="001977F3"/>
    <w:p w14:paraId="250FAB83" w14:textId="77777777" w:rsidR="001977F3" w:rsidRPr="00C220E2" w:rsidRDefault="001977F3" w:rsidP="00E57498">
      <w:pPr>
        <w:pStyle w:val="TH"/>
      </w:pPr>
      <w:r>
        <w:t xml:space="preserve">Table C4-7 </w:t>
      </w:r>
      <w:r w:rsidRPr="00AF7230">
        <w:t>ETU, 2bit, 3km/h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D241E7" w14:paraId="1E1C2F02"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533939C"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6B2AB68"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F665F32"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55EAD4B"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C2B15EC"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BF4EC5B" w14:textId="77777777" w:rsidR="001977F3" w:rsidRPr="00AF7230" w:rsidRDefault="001977F3" w:rsidP="00E57498">
            <w:pPr>
              <w:pStyle w:val="TAC"/>
            </w:pPr>
            <w:r w:rsidRPr="00AF7230">
              <w:t>14 symbols</w:t>
            </w:r>
          </w:p>
        </w:tc>
      </w:tr>
      <w:tr w:rsidR="001977F3" w:rsidRPr="00D241E7" w14:paraId="0B011251"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A44324C"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54A6DE4" w14:textId="77777777" w:rsidR="001977F3" w:rsidRPr="00AF7230" w:rsidRDefault="001977F3" w:rsidP="00E57498">
            <w:pPr>
              <w:pStyle w:val="TAC"/>
            </w:pPr>
            <w:r w:rsidRPr="00AF7230">
              <w:rPr>
                <w:rFonts w:hint="eastAsia"/>
              </w:rPr>
              <w:t>0.5</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366AD53"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5143FC4" w14:textId="77777777" w:rsidR="001977F3" w:rsidRPr="00AF7230" w:rsidRDefault="00C008DE" w:rsidP="00E57498">
            <w:pPr>
              <w:pStyle w:val="TAC"/>
            </w:pPr>
            <w:r>
              <w:rPr>
                <w:rFonts w:hint="eastAsia"/>
                <w:lang w:eastAsia="zh-CN"/>
              </w:rPr>
              <w:t>-2.4</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4DF0A5C" w14:textId="77777777" w:rsidR="001977F3" w:rsidRPr="00AF7230" w:rsidRDefault="001977F3" w:rsidP="00E57498">
            <w:pPr>
              <w:pStyle w:val="TAC"/>
            </w:pPr>
            <w:r w:rsidRPr="00AF7230">
              <w:rPr>
                <w:rFonts w:hint="eastAsia"/>
              </w:rPr>
              <w:t>-0.7</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B9D4230" w14:textId="77777777" w:rsidR="001977F3" w:rsidRPr="00AF7230" w:rsidRDefault="001977F3" w:rsidP="00E57498">
            <w:pPr>
              <w:pStyle w:val="TAC"/>
              <w:rPr>
                <w:b/>
                <w:noProof/>
                <w:sz w:val="22"/>
              </w:rPr>
            </w:pPr>
          </w:p>
        </w:tc>
      </w:tr>
      <w:tr w:rsidR="001977F3" w:rsidRPr="00D241E7" w14:paraId="015EF578"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328700A" w14:textId="77777777" w:rsidR="001977F3" w:rsidRPr="00AF7230" w:rsidRDefault="00C008DE"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1977F3" w:rsidRPr="00AF7230">
              <w:br/>
              <w:t>7 symbols PUCCH format 1a/1b without frequency hopping</w:t>
            </w:r>
          </w:p>
        </w:tc>
      </w:tr>
      <w:tr w:rsidR="001977F3" w:rsidRPr="00AF7230" w14:paraId="5D328C4E"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2FBBB29"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E47E112"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6925854"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7535639"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31F9C07"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EB191C8" w14:textId="77777777" w:rsidR="001977F3" w:rsidRPr="00AF7230" w:rsidRDefault="001977F3" w:rsidP="00E57498">
            <w:pPr>
              <w:pStyle w:val="TAC"/>
            </w:pPr>
            <w:r w:rsidRPr="00AF7230">
              <w:t>14 symbols</w:t>
            </w:r>
          </w:p>
        </w:tc>
      </w:tr>
      <w:tr w:rsidR="001977F3" w14:paraId="4E6555AD"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73D86B1"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E6525E5" w14:textId="77777777" w:rsidR="001977F3" w:rsidRPr="00AF7230" w:rsidRDefault="001977F3" w:rsidP="00E57498">
            <w:pPr>
              <w:pStyle w:val="TAC"/>
            </w:pPr>
            <w:r>
              <w:t>4.31</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96B83C1"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CAA5A7C" w14:textId="77777777" w:rsidR="001977F3" w:rsidRDefault="001977F3" w:rsidP="00E57498">
            <w:pPr>
              <w:pStyle w:val="TAC"/>
            </w:pPr>
            <w:r>
              <w:t>1.23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7E5DF294" w14:textId="77777777" w:rsidR="001977F3" w:rsidRDefault="001977F3" w:rsidP="00E57498">
            <w:pPr>
              <w:pStyle w:val="TAC"/>
            </w:pPr>
            <w:r>
              <w:t>-1.4</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7530060F" w14:textId="77777777" w:rsidR="001977F3" w:rsidRDefault="001977F3" w:rsidP="00E57498">
            <w:pPr>
              <w:pStyle w:val="TAC"/>
              <w:rPr>
                <w:b/>
                <w:noProof/>
                <w:sz w:val="22"/>
              </w:rPr>
            </w:pPr>
          </w:p>
        </w:tc>
      </w:tr>
      <w:tr w:rsidR="001977F3" w:rsidRPr="00AF7230" w14:paraId="000372DC"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0949ACD" w14:textId="77777777"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14:paraId="1C0F645E"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F5A00DF"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AE01F29"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3185FBE"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91DD723"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8D32EC2"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8B5A888" w14:textId="77777777" w:rsidR="001977F3" w:rsidRPr="00AF7230" w:rsidRDefault="001977F3" w:rsidP="00E57498">
            <w:pPr>
              <w:pStyle w:val="TAC"/>
            </w:pPr>
            <w:r w:rsidRPr="00AF7230">
              <w:t>14 symbols</w:t>
            </w:r>
          </w:p>
        </w:tc>
      </w:tr>
      <w:tr w:rsidR="001977F3" w14:paraId="331A52FE"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58A2066"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F09B002" w14:textId="77777777" w:rsidR="001977F3" w:rsidRPr="00AF7230" w:rsidRDefault="001977F3" w:rsidP="00E57498">
            <w:pPr>
              <w:pStyle w:val="TAC"/>
              <w:rPr>
                <w:b/>
                <w:noProof/>
                <w:sz w:val="22"/>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1B23D74"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DEC6761" w14:textId="77777777" w:rsidR="001977F3" w:rsidRDefault="001977F3" w:rsidP="00E57498">
            <w:pPr>
              <w:pStyle w:val="TAC"/>
            </w:pPr>
            <w:r>
              <w:t>-0.56</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146BEB8" w14:textId="77777777" w:rsidR="001977F3" w:rsidRDefault="001977F3" w:rsidP="00E57498">
            <w:pPr>
              <w:pStyle w:val="TAC"/>
            </w:pPr>
            <w:r>
              <w:t>-2.98</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20F6173" w14:textId="77777777" w:rsidR="001977F3" w:rsidRDefault="001977F3" w:rsidP="00E57498">
            <w:pPr>
              <w:pStyle w:val="TAC"/>
            </w:pPr>
            <w:r w:rsidRPr="00AF7230">
              <w:t>-</w:t>
            </w:r>
            <w:r>
              <w:t>6.34</w:t>
            </w:r>
          </w:p>
        </w:tc>
      </w:tr>
      <w:tr w:rsidR="001977F3" w:rsidRPr="00AF7230" w14:paraId="45C02262"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3EEA86D" w14:textId="77777777"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DF20C6" w14:paraId="279B7A34" w14:textId="77777777" w:rsidTr="00DF20C6">
        <w:trPr>
          <w:trHeight w:val="641"/>
        </w:trPr>
        <w:tc>
          <w:tcPr>
            <w:tcW w:w="14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F3D9B2" w14:textId="77777777" w:rsidR="00DF20C6" w:rsidRDefault="00DF20C6">
            <w:pPr>
              <w:pStyle w:val="TAC"/>
              <w:spacing w:line="276" w:lineRule="auto"/>
            </w:pPr>
            <w:r>
              <w:t>1 symbol</w:t>
            </w:r>
          </w:p>
        </w:tc>
        <w:tc>
          <w:tcPr>
            <w:tcW w:w="12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03F3888A" w14:textId="77777777" w:rsidR="00DF20C6" w:rsidRDefault="00DF20C6">
            <w:pPr>
              <w:pStyle w:val="TAC"/>
              <w:spacing w:line="276" w:lineRule="auto"/>
            </w:pPr>
            <w:r>
              <w:t>2 symbols</w:t>
            </w:r>
          </w:p>
        </w:tc>
        <w:tc>
          <w:tcPr>
            <w:tcW w:w="117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0C9C7D0" w14:textId="77777777" w:rsidR="00DF20C6" w:rsidRDefault="00DF20C6">
            <w:pPr>
              <w:pStyle w:val="TAC"/>
              <w:spacing w:line="276" w:lineRule="auto"/>
            </w:pPr>
            <w:r>
              <w:t>3 symbols</w:t>
            </w:r>
          </w:p>
        </w:tc>
        <w:tc>
          <w:tcPr>
            <w:tcW w:w="126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48033A73" w14:textId="77777777" w:rsidR="00DF20C6" w:rsidRDefault="00DF20C6">
            <w:pPr>
              <w:pStyle w:val="TAC"/>
              <w:spacing w:line="276" w:lineRule="auto"/>
            </w:pPr>
            <w:r>
              <w:t>4 symbols</w:t>
            </w:r>
          </w:p>
        </w:tc>
        <w:tc>
          <w:tcPr>
            <w:tcW w:w="1170"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3EE616FC" w14:textId="77777777" w:rsidR="00DF20C6" w:rsidRDefault="00DF20C6">
            <w:pPr>
              <w:pStyle w:val="TAC"/>
              <w:spacing w:line="276" w:lineRule="auto"/>
            </w:pPr>
            <w:r>
              <w:t>7 symbols</w:t>
            </w:r>
          </w:p>
        </w:tc>
        <w:tc>
          <w:tcPr>
            <w:tcW w:w="1279" w:type="dxa"/>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14:paraId="1C0C86C8" w14:textId="77777777" w:rsidR="00DF20C6" w:rsidRDefault="00DF20C6">
            <w:pPr>
              <w:pStyle w:val="TAC"/>
              <w:spacing w:line="276" w:lineRule="auto"/>
            </w:pPr>
            <w:r>
              <w:t>14 symbols</w:t>
            </w:r>
          </w:p>
        </w:tc>
      </w:tr>
      <w:tr w:rsidR="00DF20C6" w14:paraId="0BB42B49" w14:textId="77777777" w:rsidTr="00DF20C6">
        <w:trPr>
          <w:trHeight w:val="679"/>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2ABE4AD" w14:textId="77777777" w:rsidR="00DF20C6" w:rsidRDefault="00DF20C6">
            <w:pPr>
              <w:pStyle w:val="TAC"/>
              <w:spacing w:line="276" w:lineRule="auto"/>
              <w:rPr>
                <w:lang w:eastAsia="ko-KR"/>
              </w:rPr>
            </w:pPr>
            <w:r>
              <w:rPr>
                <w:lang w:eastAsia="ko-KR"/>
              </w:rPr>
              <w:t>6.5</w:t>
            </w:r>
          </w:p>
        </w:tc>
        <w:tc>
          <w:tcPr>
            <w:tcW w:w="1260" w:type="dxa"/>
            <w:tcBorders>
              <w:top w:val="nil"/>
              <w:left w:val="nil"/>
              <w:bottom w:val="single" w:sz="8" w:space="0" w:color="000000"/>
              <w:right w:val="single" w:sz="8" w:space="0" w:color="000000"/>
            </w:tcBorders>
            <w:tcMar>
              <w:top w:w="15" w:type="dxa"/>
              <w:left w:w="108" w:type="dxa"/>
              <w:bottom w:w="0" w:type="dxa"/>
              <w:right w:w="108" w:type="dxa"/>
            </w:tcMar>
          </w:tcPr>
          <w:p w14:paraId="677074C5" w14:textId="77777777" w:rsidR="00DF20C6" w:rsidRDefault="00DF20C6">
            <w:pPr>
              <w:pStyle w:val="TAC"/>
              <w:spacing w:line="276" w:lineRule="auto"/>
            </w:pP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14:paraId="603CA50C" w14:textId="77777777" w:rsidR="00DF20C6" w:rsidRDefault="00DF20C6">
            <w:pPr>
              <w:pStyle w:val="TAC"/>
              <w:spacing w:line="276" w:lineRule="auto"/>
              <w:rPr>
                <w:lang w:eastAsia="ko-KR"/>
              </w:rPr>
            </w:pPr>
            <w:r>
              <w:rPr>
                <w:lang w:eastAsia="ko-KR"/>
              </w:rPr>
              <w:t>-0.4</w:t>
            </w:r>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14:paraId="1194A464" w14:textId="77777777" w:rsidR="00DF20C6" w:rsidRDefault="00DF20C6">
            <w:pPr>
              <w:pStyle w:val="TAC"/>
              <w:spacing w:line="276" w:lineRule="auto"/>
              <w:rPr>
                <w:lang w:eastAsia="ko-KR"/>
              </w:rPr>
            </w:pPr>
            <w:r>
              <w:rPr>
                <w:lang w:eastAsia="ko-KR"/>
              </w:rPr>
              <w:t>-2.1</w:t>
            </w:r>
          </w:p>
        </w:tc>
        <w:tc>
          <w:tcPr>
            <w:tcW w:w="1170" w:type="dxa"/>
            <w:tcBorders>
              <w:top w:val="nil"/>
              <w:left w:val="nil"/>
              <w:bottom w:val="single" w:sz="8" w:space="0" w:color="000000"/>
              <w:right w:val="single" w:sz="8" w:space="0" w:color="000000"/>
            </w:tcBorders>
            <w:tcMar>
              <w:top w:w="15" w:type="dxa"/>
              <w:left w:w="108" w:type="dxa"/>
              <w:bottom w:w="0" w:type="dxa"/>
              <w:right w:w="108" w:type="dxa"/>
            </w:tcMar>
          </w:tcPr>
          <w:p w14:paraId="0E733A71" w14:textId="77777777" w:rsidR="00DF20C6" w:rsidRDefault="00DF20C6">
            <w:pPr>
              <w:pStyle w:val="TAC"/>
              <w:spacing w:line="276" w:lineRule="auto"/>
            </w:pPr>
          </w:p>
        </w:tc>
        <w:tc>
          <w:tcPr>
            <w:tcW w:w="1279" w:type="dxa"/>
            <w:tcBorders>
              <w:top w:val="nil"/>
              <w:left w:val="nil"/>
              <w:bottom w:val="single" w:sz="8" w:space="0" w:color="000000"/>
              <w:right w:val="single" w:sz="8" w:space="0" w:color="000000"/>
            </w:tcBorders>
            <w:tcMar>
              <w:top w:w="15" w:type="dxa"/>
              <w:left w:w="108" w:type="dxa"/>
              <w:bottom w:w="0" w:type="dxa"/>
              <w:right w:w="108" w:type="dxa"/>
            </w:tcMar>
          </w:tcPr>
          <w:p w14:paraId="7595B7AC" w14:textId="77777777" w:rsidR="00DF20C6" w:rsidRDefault="00DF20C6">
            <w:pPr>
              <w:pStyle w:val="TAC"/>
              <w:spacing w:line="276" w:lineRule="auto"/>
              <w:rPr>
                <w:b/>
                <w:bCs/>
                <w:sz w:val="22"/>
                <w:szCs w:val="22"/>
              </w:rPr>
            </w:pPr>
          </w:p>
        </w:tc>
      </w:tr>
      <w:tr w:rsidR="00DF20C6" w14:paraId="40ED62C1" w14:textId="77777777" w:rsidTr="00DF20C6">
        <w:trPr>
          <w:trHeight w:val="679"/>
        </w:trPr>
        <w:tc>
          <w:tcPr>
            <w:tcW w:w="7597" w:type="dxa"/>
            <w:gridSpan w:val="6"/>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19ED5548" w14:textId="77777777" w:rsidR="00DF20C6" w:rsidRDefault="00DF20C6" w:rsidP="00F23599">
            <w:pPr>
              <w:pStyle w:val="TAC"/>
              <w:spacing w:line="276" w:lineRule="auto"/>
              <w:rPr>
                <w:lang w:eastAsia="ko-KR"/>
              </w:rPr>
            </w:pPr>
            <w:r>
              <w:t>R1-16</w:t>
            </w:r>
            <w:r>
              <w:rPr>
                <w:lang w:eastAsia="ko-KR"/>
              </w:rPr>
              <w:t>4545</w:t>
            </w:r>
            <w:r>
              <w:t xml:space="preserve"> / </w:t>
            </w:r>
            <w:r w:rsidR="00F23599">
              <w:rPr>
                <w:lang w:eastAsia="ko-KR"/>
              </w:rPr>
              <w:t>Source 4</w:t>
            </w:r>
            <w:r>
              <w:br/>
            </w:r>
            <w:r>
              <w:rPr>
                <w:lang w:eastAsia="ko-KR"/>
              </w:rPr>
              <w:t>Sequence-based PUCCH details in R1-164545</w:t>
            </w:r>
          </w:p>
        </w:tc>
      </w:tr>
      <w:tr w:rsidR="00DF20C6" w14:paraId="50FB1577" w14:textId="77777777" w:rsidTr="00DF20C6">
        <w:trPr>
          <w:trHeight w:val="641"/>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F25768" w14:textId="77777777" w:rsidR="00DF20C6" w:rsidRDefault="00DF20C6">
            <w:pPr>
              <w:pStyle w:val="TAC"/>
              <w:spacing w:line="276" w:lineRule="auto"/>
            </w:pPr>
            <w:r>
              <w:t>1 symbol</w:t>
            </w:r>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14:paraId="0510340F" w14:textId="77777777" w:rsidR="00DF20C6" w:rsidRDefault="00DF20C6">
            <w:pPr>
              <w:pStyle w:val="TAC"/>
              <w:spacing w:line="276" w:lineRule="auto"/>
            </w:pPr>
            <w:r>
              <w:t>2 symbols</w:t>
            </w: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14:paraId="59A9DFEA" w14:textId="77777777" w:rsidR="00DF20C6" w:rsidRDefault="00DF20C6">
            <w:pPr>
              <w:pStyle w:val="TAC"/>
              <w:spacing w:line="276" w:lineRule="auto"/>
            </w:pPr>
            <w:r>
              <w:t>3 symbols</w:t>
            </w:r>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14:paraId="65000440" w14:textId="77777777" w:rsidR="00DF20C6" w:rsidRDefault="00DF20C6">
            <w:pPr>
              <w:pStyle w:val="TAC"/>
              <w:spacing w:line="276" w:lineRule="auto"/>
            </w:pPr>
            <w:r>
              <w:t>4 symbols</w:t>
            </w: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14:paraId="4CAFE8D6" w14:textId="77777777" w:rsidR="00DF20C6" w:rsidRDefault="00DF20C6">
            <w:pPr>
              <w:pStyle w:val="TAC"/>
              <w:spacing w:line="276" w:lineRule="auto"/>
            </w:pPr>
            <w:r>
              <w:t>7 symbols</w:t>
            </w:r>
          </w:p>
        </w:tc>
        <w:tc>
          <w:tcPr>
            <w:tcW w:w="1279" w:type="dxa"/>
            <w:tcBorders>
              <w:top w:val="nil"/>
              <w:left w:val="nil"/>
              <w:bottom w:val="single" w:sz="8" w:space="0" w:color="000000"/>
              <w:right w:val="single" w:sz="8" w:space="0" w:color="000000"/>
            </w:tcBorders>
            <w:tcMar>
              <w:top w:w="15" w:type="dxa"/>
              <w:left w:w="108" w:type="dxa"/>
              <w:bottom w:w="0" w:type="dxa"/>
              <w:right w:w="108" w:type="dxa"/>
            </w:tcMar>
            <w:hideMark/>
          </w:tcPr>
          <w:p w14:paraId="13842E90" w14:textId="77777777" w:rsidR="00DF20C6" w:rsidRDefault="00DF20C6">
            <w:pPr>
              <w:pStyle w:val="TAC"/>
              <w:spacing w:line="276" w:lineRule="auto"/>
            </w:pPr>
            <w:r>
              <w:t>14 symbols</w:t>
            </w:r>
          </w:p>
        </w:tc>
      </w:tr>
      <w:tr w:rsidR="00DF20C6" w14:paraId="5937886B" w14:textId="77777777" w:rsidTr="00DF20C6">
        <w:trPr>
          <w:trHeight w:val="679"/>
        </w:trPr>
        <w:tc>
          <w:tcPr>
            <w:tcW w:w="1458"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B735730" w14:textId="77777777" w:rsidR="00DF20C6" w:rsidRDefault="00DF20C6">
            <w:pPr>
              <w:rPr>
                <w:rFonts w:eastAsia="Gulim"/>
              </w:rPr>
            </w:pPr>
          </w:p>
        </w:tc>
        <w:tc>
          <w:tcPr>
            <w:tcW w:w="1260" w:type="dxa"/>
            <w:tcBorders>
              <w:top w:val="nil"/>
              <w:left w:val="nil"/>
              <w:bottom w:val="single" w:sz="8" w:space="0" w:color="000000"/>
              <w:right w:val="single" w:sz="8" w:space="0" w:color="000000"/>
            </w:tcBorders>
            <w:tcMar>
              <w:top w:w="15" w:type="dxa"/>
              <w:left w:w="108" w:type="dxa"/>
              <w:bottom w:w="0" w:type="dxa"/>
              <w:right w:w="108" w:type="dxa"/>
            </w:tcMar>
          </w:tcPr>
          <w:p w14:paraId="22E4A7ED" w14:textId="77777777" w:rsidR="00DF20C6" w:rsidRDefault="00DF20C6">
            <w:pPr>
              <w:pStyle w:val="TAC"/>
              <w:spacing w:line="276" w:lineRule="auto"/>
            </w:pPr>
          </w:p>
        </w:tc>
        <w:tc>
          <w:tcPr>
            <w:tcW w:w="1170" w:type="dxa"/>
            <w:tcBorders>
              <w:top w:val="nil"/>
              <w:left w:val="nil"/>
              <w:bottom w:val="single" w:sz="8" w:space="0" w:color="000000"/>
              <w:right w:val="single" w:sz="8" w:space="0" w:color="000000"/>
            </w:tcBorders>
            <w:tcMar>
              <w:top w:w="15" w:type="dxa"/>
              <w:left w:w="108" w:type="dxa"/>
              <w:bottom w:w="0" w:type="dxa"/>
              <w:right w:w="108" w:type="dxa"/>
            </w:tcMar>
            <w:hideMark/>
          </w:tcPr>
          <w:p w14:paraId="390B009F" w14:textId="77777777" w:rsidR="00DF20C6" w:rsidRDefault="00DF20C6">
            <w:pPr>
              <w:pStyle w:val="TAC"/>
              <w:spacing w:line="276" w:lineRule="auto"/>
              <w:rPr>
                <w:lang w:eastAsia="ko-KR"/>
              </w:rPr>
            </w:pPr>
            <w:r>
              <w:rPr>
                <w:lang w:eastAsia="ko-KR"/>
              </w:rPr>
              <w:t>2.4</w:t>
            </w:r>
          </w:p>
        </w:tc>
        <w:tc>
          <w:tcPr>
            <w:tcW w:w="1260" w:type="dxa"/>
            <w:tcBorders>
              <w:top w:val="nil"/>
              <w:left w:val="nil"/>
              <w:bottom w:val="single" w:sz="8" w:space="0" w:color="000000"/>
              <w:right w:val="single" w:sz="8" w:space="0" w:color="000000"/>
            </w:tcBorders>
            <w:tcMar>
              <w:top w:w="15" w:type="dxa"/>
              <w:left w:w="108" w:type="dxa"/>
              <w:bottom w:w="0" w:type="dxa"/>
              <w:right w:w="108" w:type="dxa"/>
            </w:tcMar>
            <w:hideMark/>
          </w:tcPr>
          <w:p w14:paraId="76239F36" w14:textId="77777777" w:rsidR="00DF20C6" w:rsidRDefault="00DF20C6">
            <w:pPr>
              <w:pStyle w:val="TAC"/>
              <w:spacing w:line="276" w:lineRule="auto"/>
              <w:rPr>
                <w:lang w:eastAsia="ko-KR"/>
              </w:rPr>
            </w:pPr>
            <w:r>
              <w:rPr>
                <w:lang w:eastAsia="ko-KR"/>
              </w:rPr>
              <w:t>-1.8</w:t>
            </w:r>
          </w:p>
        </w:tc>
        <w:tc>
          <w:tcPr>
            <w:tcW w:w="1170" w:type="dxa"/>
            <w:tcBorders>
              <w:top w:val="nil"/>
              <w:left w:val="nil"/>
              <w:bottom w:val="single" w:sz="8" w:space="0" w:color="000000"/>
              <w:right w:val="single" w:sz="8" w:space="0" w:color="000000"/>
            </w:tcBorders>
            <w:tcMar>
              <w:top w:w="15" w:type="dxa"/>
              <w:left w:w="108" w:type="dxa"/>
              <w:bottom w:w="0" w:type="dxa"/>
              <w:right w:w="108" w:type="dxa"/>
            </w:tcMar>
          </w:tcPr>
          <w:p w14:paraId="4F9FD772" w14:textId="77777777" w:rsidR="00DF20C6" w:rsidRDefault="00DF20C6">
            <w:pPr>
              <w:pStyle w:val="TAC"/>
              <w:spacing w:line="276" w:lineRule="auto"/>
            </w:pPr>
          </w:p>
        </w:tc>
        <w:tc>
          <w:tcPr>
            <w:tcW w:w="1279" w:type="dxa"/>
            <w:tcBorders>
              <w:top w:val="nil"/>
              <w:left w:val="nil"/>
              <w:bottom w:val="single" w:sz="8" w:space="0" w:color="000000"/>
              <w:right w:val="single" w:sz="8" w:space="0" w:color="000000"/>
            </w:tcBorders>
            <w:tcMar>
              <w:top w:w="15" w:type="dxa"/>
              <w:left w:w="108" w:type="dxa"/>
              <w:bottom w:w="0" w:type="dxa"/>
              <w:right w:w="108" w:type="dxa"/>
            </w:tcMar>
          </w:tcPr>
          <w:p w14:paraId="421921EE" w14:textId="77777777" w:rsidR="00DF20C6" w:rsidRDefault="00DF20C6">
            <w:pPr>
              <w:pStyle w:val="TAC"/>
              <w:spacing w:line="276" w:lineRule="auto"/>
              <w:rPr>
                <w:b/>
                <w:bCs/>
                <w:sz w:val="22"/>
                <w:szCs w:val="22"/>
              </w:rPr>
            </w:pPr>
          </w:p>
        </w:tc>
      </w:tr>
      <w:tr w:rsidR="00DF20C6" w14:paraId="427336F2" w14:textId="77777777" w:rsidTr="00DF20C6">
        <w:trPr>
          <w:trHeight w:val="679"/>
        </w:trPr>
        <w:tc>
          <w:tcPr>
            <w:tcW w:w="7597" w:type="dxa"/>
            <w:gridSpan w:val="6"/>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2794C5C" w14:textId="77777777" w:rsidR="00DF20C6" w:rsidRDefault="00DF20C6">
            <w:pPr>
              <w:pStyle w:val="TAC"/>
              <w:spacing w:line="276" w:lineRule="auto"/>
              <w:rPr>
                <w:lang w:eastAsia="ko-KR"/>
              </w:rPr>
            </w:pPr>
            <w:r>
              <w:t>R1-16</w:t>
            </w:r>
            <w:r>
              <w:rPr>
                <w:lang w:eastAsia="ko-KR"/>
              </w:rPr>
              <w:t>4545</w:t>
            </w:r>
            <w:r>
              <w:t xml:space="preserve"> / </w:t>
            </w:r>
            <w:r w:rsidR="00F23599">
              <w:rPr>
                <w:lang w:eastAsia="ko-KR"/>
              </w:rPr>
              <w:t>Source 4</w:t>
            </w:r>
            <w:r>
              <w:br/>
            </w:r>
            <w:r>
              <w:rPr>
                <w:lang w:eastAsia="ko-KR"/>
              </w:rPr>
              <w:t>sPUCCH (similar to legacy) details in R1-164545</w:t>
            </w:r>
          </w:p>
        </w:tc>
      </w:tr>
    </w:tbl>
    <w:p w14:paraId="590FAD5E" w14:textId="77777777" w:rsidR="001977F3" w:rsidRPr="00DF20C6" w:rsidRDefault="001977F3" w:rsidP="001977F3"/>
    <w:p w14:paraId="497AC59E" w14:textId="77777777" w:rsidR="001977F3" w:rsidRPr="00C220E2" w:rsidRDefault="001977F3" w:rsidP="00E57498">
      <w:pPr>
        <w:pStyle w:val="TH"/>
      </w:pPr>
      <w:r>
        <w:t xml:space="preserve">Table C4-8 </w:t>
      </w:r>
      <w:r w:rsidRPr="00AF7230">
        <w:t>ETU, 2bit, 60 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1977F3" w:rsidRPr="00D241E7" w14:paraId="16C7579F" w14:textId="7777777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5FC0968" w14:textId="77777777" w:rsidR="001977F3" w:rsidRPr="007E33B2" w:rsidRDefault="001977F3" w:rsidP="00E57498">
            <w:pPr>
              <w:pStyle w:val="TAC"/>
            </w:pPr>
            <w:r w:rsidRPr="007E33B2">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1018771" w14:textId="77777777" w:rsidR="001977F3" w:rsidRPr="007E33B2" w:rsidRDefault="001977F3" w:rsidP="00E57498">
            <w:pPr>
              <w:pStyle w:val="TAC"/>
            </w:pPr>
            <w:r w:rsidRPr="007E33B2">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2B5B76B" w14:textId="77777777" w:rsidR="001977F3" w:rsidRPr="007E33B2" w:rsidRDefault="001977F3" w:rsidP="00E57498">
            <w:pPr>
              <w:pStyle w:val="TAC"/>
            </w:pPr>
            <w:r w:rsidRPr="007E33B2">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04A54A5" w14:textId="77777777" w:rsidR="001977F3" w:rsidRPr="007E33B2" w:rsidRDefault="001977F3" w:rsidP="00E57498">
            <w:pPr>
              <w:pStyle w:val="TAC"/>
            </w:pPr>
            <w:r w:rsidRPr="007E33B2">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E9E1070" w14:textId="77777777" w:rsidR="001977F3" w:rsidRPr="007E33B2" w:rsidRDefault="001977F3" w:rsidP="00E57498">
            <w:pPr>
              <w:pStyle w:val="TAC"/>
            </w:pPr>
            <w:r w:rsidRPr="007E33B2">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0E97202" w14:textId="77777777" w:rsidR="001977F3" w:rsidRPr="007E33B2" w:rsidRDefault="001977F3" w:rsidP="00E57498">
            <w:pPr>
              <w:pStyle w:val="TAC"/>
            </w:pPr>
            <w:r w:rsidRPr="007E33B2">
              <w:t>14 symbols</w:t>
            </w:r>
          </w:p>
        </w:tc>
      </w:tr>
      <w:tr w:rsidR="001977F3" w:rsidRPr="00D241E7" w14:paraId="6C24CBEE" w14:textId="7777777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8793EA2" w14:textId="77777777" w:rsidR="001977F3" w:rsidRPr="007E33B2"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E64CA51" w14:textId="77777777" w:rsidR="001977F3" w:rsidRPr="007E33B2" w:rsidRDefault="001977F3" w:rsidP="00E57498">
            <w:pPr>
              <w:pStyle w:val="TAC"/>
            </w:pPr>
            <w:r w:rsidRPr="007E33B2">
              <w:rPr>
                <w:rFonts w:hint="eastAsia"/>
              </w:rPr>
              <w:t>0.5</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BB27897" w14:textId="77777777" w:rsidR="001977F3" w:rsidRPr="007E33B2"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8C919A9" w14:textId="77777777" w:rsidR="001977F3" w:rsidRPr="007E33B2" w:rsidRDefault="006E681C" w:rsidP="00E57498">
            <w:pPr>
              <w:pStyle w:val="TAC"/>
              <w:rPr>
                <w:lang w:eastAsia="zh-CN"/>
              </w:rPr>
            </w:pPr>
            <w:r>
              <w:rPr>
                <w:rFonts w:hint="eastAsia"/>
                <w:lang w:eastAsia="zh-CN"/>
              </w:rPr>
              <w:t>-2.4</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5EA5C50" w14:textId="77777777" w:rsidR="001977F3" w:rsidRPr="007E33B2" w:rsidRDefault="001977F3" w:rsidP="00E57498">
            <w:pPr>
              <w:pStyle w:val="TAC"/>
            </w:pPr>
            <w:r w:rsidRPr="007E33B2">
              <w:rPr>
                <w:rFonts w:hint="eastAsia"/>
              </w:rPr>
              <w:t>-0.4</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AE41C78" w14:textId="77777777" w:rsidR="001977F3" w:rsidRPr="007E33B2" w:rsidRDefault="001977F3" w:rsidP="00E57498">
            <w:pPr>
              <w:pStyle w:val="TAC"/>
              <w:rPr>
                <w:b/>
                <w:noProof/>
                <w:sz w:val="22"/>
              </w:rPr>
            </w:pPr>
          </w:p>
        </w:tc>
      </w:tr>
      <w:tr w:rsidR="001977F3" w:rsidRPr="00D241E7" w14:paraId="3D5F4A18" w14:textId="7777777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AB06D55" w14:textId="77777777" w:rsidR="001977F3" w:rsidRPr="007E33B2" w:rsidRDefault="006E681C" w:rsidP="003F2F32">
            <w:pPr>
              <w:pStyle w:val="TAC"/>
            </w:pPr>
            <w:r w:rsidRPr="00AF7230">
              <w:t>R1-162399</w:t>
            </w:r>
            <w:r>
              <w:rPr>
                <w:rFonts w:hint="eastAsia"/>
                <w:lang w:eastAsia="zh-CN"/>
              </w:rPr>
              <w:t xml:space="preserve"> and R1-164640 </w:t>
            </w:r>
            <w:r w:rsidRPr="00AF7230">
              <w:t xml:space="preserve">/ </w:t>
            </w:r>
            <w:r w:rsidR="00F23599">
              <w:rPr>
                <w:rFonts w:hint="eastAsia"/>
                <w:lang w:eastAsia="zh-CN"/>
              </w:rPr>
              <w:t>SOURCE 1</w:t>
            </w:r>
            <w:r w:rsidRPr="00AF7230">
              <w:br/>
              <w:t xml:space="preserve">2 symbols </w:t>
            </w:r>
            <w:r>
              <w:rPr>
                <w:rFonts w:hint="eastAsia"/>
                <w:lang w:eastAsia="zh-CN"/>
              </w:rPr>
              <w:t xml:space="preserve">and 4/4 symbols </w:t>
            </w:r>
            <w:r w:rsidRPr="00AF7230">
              <w:t>PUCCH details in R1-16</w:t>
            </w:r>
            <w:r>
              <w:rPr>
                <w:rFonts w:hint="eastAsia"/>
                <w:lang w:eastAsia="zh-CN"/>
              </w:rPr>
              <w:t>4640</w:t>
            </w:r>
            <w:r w:rsidR="001977F3" w:rsidRPr="007E33B2">
              <w:br/>
              <w:t>7 symbols PUCCH format 1a/1b without frequency hopping</w:t>
            </w:r>
          </w:p>
        </w:tc>
      </w:tr>
      <w:tr w:rsidR="001977F3" w:rsidRPr="00AF7230" w14:paraId="4C06A46E" w14:textId="7777777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BAA49FF" w14:textId="77777777"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EE575DC" w14:textId="77777777"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3E73191" w14:textId="77777777"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7656DCE"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932416A" w14:textId="77777777"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8046796" w14:textId="77777777" w:rsidR="001977F3" w:rsidRPr="00AF7230" w:rsidRDefault="001977F3" w:rsidP="00E57498">
            <w:pPr>
              <w:pStyle w:val="TAC"/>
            </w:pPr>
            <w:r w:rsidRPr="00AF7230">
              <w:t>14 symbols</w:t>
            </w:r>
          </w:p>
        </w:tc>
      </w:tr>
      <w:tr w:rsidR="001977F3" w14:paraId="300D9AFC" w14:textId="7777777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5DEFFFB"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70F08DD" w14:textId="77777777" w:rsidR="001977F3" w:rsidRPr="00AF7230" w:rsidRDefault="001977F3" w:rsidP="00E57498">
            <w:pPr>
              <w:pStyle w:val="TAC"/>
            </w:pPr>
            <w:r>
              <w:t>4.17</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6D3E778"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A63B0A0" w14:textId="77777777" w:rsidR="001977F3" w:rsidRDefault="001977F3" w:rsidP="00E57498">
            <w:pPr>
              <w:pStyle w:val="TAC"/>
            </w:pPr>
            <w:r>
              <w:t>1.13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D7BAF49" w14:textId="77777777" w:rsidR="001977F3" w:rsidRDefault="001977F3" w:rsidP="00E57498">
            <w:pPr>
              <w:pStyle w:val="TAC"/>
            </w:pPr>
            <w:r>
              <w:t>-1.5</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D005019" w14:textId="77777777" w:rsidR="001977F3" w:rsidRDefault="001977F3" w:rsidP="00E57498">
            <w:pPr>
              <w:pStyle w:val="TAC"/>
              <w:rPr>
                <w:b/>
                <w:noProof/>
                <w:sz w:val="22"/>
              </w:rPr>
            </w:pPr>
          </w:p>
        </w:tc>
      </w:tr>
      <w:tr w:rsidR="001977F3" w:rsidRPr="00AF7230" w14:paraId="2B2F7A82" w14:textId="7777777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4FF8F77" w14:textId="77777777"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14:paraId="32875F7C" w14:textId="77777777" w:rsidTr="0013522F">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77BA27E" w14:textId="77777777" w:rsidR="001977F3" w:rsidRPr="00AF7230" w:rsidRDefault="001977F3" w:rsidP="00E57498">
            <w:pPr>
              <w:pStyle w:val="TAC"/>
            </w:pPr>
            <w:r w:rsidRPr="00AF7230">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D15B0BD" w14:textId="77777777" w:rsidR="001977F3" w:rsidRPr="00AF7230" w:rsidRDefault="001977F3" w:rsidP="00E57498">
            <w:pPr>
              <w:pStyle w:val="TAC"/>
            </w:pPr>
            <w:r w:rsidRPr="00AF7230">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42A0AE5" w14:textId="77777777" w:rsidR="001977F3" w:rsidRPr="00AF7230" w:rsidRDefault="001977F3" w:rsidP="00E57498">
            <w:pPr>
              <w:pStyle w:val="TAC"/>
            </w:pPr>
            <w:r w:rsidRPr="00AF7230">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BF0AA90"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ACC3912" w14:textId="77777777" w:rsidR="001977F3" w:rsidRPr="00AF7230" w:rsidRDefault="001977F3" w:rsidP="00E57498">
            <w:pPr>
              <w:pStyle w:val="TAC"/>
            </w:pPr>
            <w:r w:rsidRPr="00AF7230">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7B62A73" w14:textId="77777777" w:rsidR="001977F3" w:rsidRPr="00AF7230" w:rsidRDefault="001977F3" w:rsidP="00E57498">
            <w:pPr>
              <w:pStyle w:val="TAC"/>
            </w:pPr>
            <w:r w:rsidRPr="00AF7230">
              <w:t>14 symbols</w:t>
            </w:r>
          </w:p>
        </w:tc>
      </w:tr>
      <w:tr w:rsidR="001977F3" w14:paraId="29820C4B" w14:textId="77777777" w:rsidTr="0013522F">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E66EC7F"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D8B6C73" w14:textId="77777777" w:rsidR="001977F3" w:rsidRPr="00AF7230" w:rsidRDefault="001977F3" w:rsidP="00E57498">
            <w:pPr>
              <w:pStyle w:val="TAC"/>
              <w:rPr>
                <w:b/>
                <w:noProof/>
                <w:sz w:val="22"/>
              </w:rPr>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8CC46FB" w14:textId="77777777" w:rsidR="001977F3" w:rsidRPr="00AF7230" w:rsidRDefault="001977F3" w:rsidP="00E57498">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FCBBE70" w14:textId="77777777" w:rsidR="001977F3" w:rsidRDefault="001977F3" w:rsidP="00E57498">
            <w:pPr>
              <w:pStyle w:val="TAC"/>
            </w:pPr>
            <w:r>
              <w:t>-0.6</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66558B74" w14:textId="77777777" w:rsidR="001977F3" w:rsidRDefault="001977F3" w:rsidP="00E57498">
            <w:pPr>
              <w:pStyle w:val="TAC"/>
            </w:pPr>
            <w:r>
              <w:t>-2.28</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7AD3C6E4" w14:textId="77777777" w:rsidR="001977F3" w:rsidRDefault="001977F3" w:rsidP="00E57498">
            <w:pPr>
              <w:pStyle w:val="TAC"/>
            </w:pPr>
            <w:r>
              <w:t>-5.96</w:t>
            </w:r>
          </w:p>
        </w:tc>
      </w:tr>
      <w:tr w:rsidR="001977F3" w:rsidRPr="00AF7230" w14:paraId="13ADAA9E" w14:textId="77777777" w:rsidTr="0013522F">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D1E6FA3" w14:textId="77777777"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r w:rsidR="00B03CDA" w:rsidRPr="00AF7230" w14:paraId="1B406A90" w14:textId="77777777" w:rsidTr="00FF4062">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877202E" w14:textId="77777777" w:rsidR="00B03CDA" w:rsidRPr="00AF7230" w:rsidRDefault="00B03CDA" w:rsidP="00E57498">
            <w:pPr>
              <w:pStyle w:val="TAC"/>
            </w:pPr>
            <w:r w:rsidRPr="00E7349E">
              <w:t>1 symbol</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5D1A41B3" w14:textId="77777777" w:rsidR="00B03CDA" w:rsidRPr="00AF7230" w:rsidRDefault="00B03CDA" w:rsidP="00E57498">
            <w:pPr>
              <w:pStyle w:val="TAC"/>
            </w:pPr>
            <w:r w:rsidRPr="00E7349E">
              <w:t>2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53576AAF" w14:textId="77777777" w:rsidR="00B03CDA" w:rsidRPr="00AF7230" w:rsidRDefault="00B03CDA" w:rsidP="00E57498">
            <w:pPr>
              <w:pStyle w:val="TAC"/>
            </w:pPr>
            <w:r w:rsidRPr="00E7349E">
              <w:t>3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5BA4A2AD" w14:textId="77777777" w:rsidR="00B03CDA" w:rsidRPr="00AF7230" w:rsidRDefault="00B03CDA" w:rsidP="00E57498">
            <w:pPr>
              <w:pStyle w:val="TAC"/>
            </w:pPr>
            <w:r w:rsidRPr="00E7349E">
              <w:t>4 symbols</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56019E4A" w14:textId="77777777" w:rsidR="00B03CDA" w:rsidRPr="00AF7230" w:rsidRDefault="00B03CDA" w:rsidP="00E57498">
            <w:pPr>
              <w:pStyle w:val="TAC"/>
            </w:pPr>
            <w:r w:rsidRPr="00E7349E">
              <w:t>7 symbols</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172255C0" w14:textId="77777777" w:rsidR="00B03CDA" w:rsidRPr="00AF7230" w:rsidRDefault="00B03CDA" w:rsidP="00E57498">
            <w:pPr>
              <w:pStyle w:val="TAC"/>
            </w:pPr>
            <w:r w:rsidRPr="00E7349E">
              <w:t>14 symbols</w:t>
            </w:r>
          </w:p>
        </w:tc>
      </w:tr>
      <w:tr w:rsidR="00B03CDA" w:rsidRPr="00AF7230" w14:paraId="00EA22D5" w14:textId="77777777" w:rsidTr="00FF4062">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144D88D" w14:textId="77777777" w:rsidR="00B03CDA" w:rsidRPr="00AF7230" w:rsidRDefault="00B03CDA" w:rsidP="00E57498">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19346295" w14:textId="77777777" w:rsidR="00B03CDA" w:rsidRPr="00AF7230" w:rsidRDefault="00B03CDA" w:rsidP="00E57498">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09B69AF1" w14:textId="77777777" w:rsidR="00B03CDA" w:rsidRPr="00AF7230" w:rsidRDefault="00B03CDA" w:rsidP="00E57498">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3D62B47E" w14:textId="77777777" w:rsidR="00B03CDA" w:rsidRPr="00AF7230" w:rsidRDefault="00730489" w:rsidP="00E57498">
            <w:pPr>
              <w:pStyle w:val="TAC"/>
            </w:pPr>
            <w:r>
              <w:rPr>
                <w:rFonts w:hint="eastAsia"/>
              </w:rPr>
              <w:t>0</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0EB30E4F" w14:textId="77777777" w:rsidR="00730489" w:rsidRDefault="00730489" w:rsidP="00E57498">
            <w:pPr>
              <w:pStyle w:val="TAC"/>
            </w:pPr>
            <w:r>
              <w:rPr>
                <w:rFonts w:hint="eastAsia"/>
              </w:rPr>
              <w:t>-3.0</w:t>
            </w:r>
          </w:p>
          <w:p w14:paraId="06389996" w14:textId="77777777" w:rsidR="00FC0044" w:rsidRDefault="00FC0044" w:rsidP="00772087">
            <w:pPr>
              <w:jc w:val="center"/>
            </w:pP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4468BB66" w14:textId="77777777" w:rsidR="00B03CDA" w:rsidRPr="00AF7230" w:rsidRDefault="00730489" w:rsidP="00E57498">
            <w:pPr>
              <w:pStyle w:val="TAC"/>
            </w:pPr>
            <w:r>
              <w:rPr>
                <w:rFonts w:hint="eastAsia"/>
              </w:rPr>
              <w:t>-8.6</w:t>
            </w:r>
          </w:p>
        </w:tc>
      </w:tr>
      <w:tr w:rsidR="00B03CDA" w:rsidRPr="00AF7230" w14:paraId="09D725F8" w14:textId="77777777" w:rsidTr="00FF4062">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146F2A3" w14:textId="77777777" w:rsidR="00B03CDA" w:rsidRPr="00AF7230" w:rsidRDefault="00B03CDA" w:rsidP="00F23599">
            <w:pPr>
              <w:pStyle w:val="TAC"/>
            </w:pPr>
            <w:r w:rsidRPr="00AF7230">
              <w:t>R1-</w:t>
            </w:r>
            <w:r w:rsidRPr="002046B4">
              <w:t>165</w:t>
            </w:r>
            <w:r>
              <w:rPr>
                <w:rFonts w:hint="eastAsia"/>
                <w:lang w:eastAsia="zh-CN"/>
              </w:rPr>
              <w:t>212</w:t>
            </w:r>
            <w:r w:rsidRPr="00AF7230">
              <w:t xml:space="preserve"> / </w:t>
            </w:r>
            <w:r w:rsidR="00F23599" w:rsidRPr="00F23599">
              <w:t>Source 15</w:t>
            </w:r>
            <w:r w:rsidRPr="00AF7230">
              <w:br/>
              <w:t>With</w:t>
            </w:r>
            <w:r>
              <w:t>out</w:t>
            </w:r>
            <w:r w:rsidRPr="00AF7230">
              <w:t xml:space="preserve"> frequency hopping</w:t>
            </w:r>
            <w:r w:rsidRPr="00AF7230">
              <w:br/>
              <w:t xml:space="preserve">Reuse legacy PUCCH </w:t>
            </w:r>
            <w:r>
              <w:t xml:space="preserve">1b </w:t>
            </w:r>
            <w:r w:rsidRPr="00AF7230">
              <w:t>structure</w:t>
            </w:r>
          </w:p>
        </w:tc>
      </w:tr>
      <w:tr w:rsidR="00B03CDA" w:rsidRPr="00AF7230" w14:paraId="6305637A" w14:textId="77777777" w:rsidTr="00FF4062">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DD85667" w14:textId="77777777" w:rsidR="00B03CDA" w:rsidRPr="00AF7230" w:rsidRDefault="00B03CDA" w:rsidP="00E57498">
            <w:pPr>
              <w:pStyle w:val="TAC"/>
            </w:pPr>
            <w:r w:rsidRPr="00E7349E">
              <w:t>1 symbol</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0F776B33" w14:textId="77777777" w:rsidR="00B03CDA" w:rsidRPr="00AF7230" w:rsidRDefault="00B03CDA" w:rsidP="00E57498">
            <w:pPr>
              <w:pStyle w:val="TAC"/>
            </w:pPr>
            <w:r w:rsidRPr="00E7349E">
              <w:t>2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73584114" w14:textId="77777777" w:rsidR="00B03CDA" w:rsidRPr="00AF7230" w:rsidRDefault="00B03CDA" w:rsidP="00E57498">
            <w:pPr>
              <w:pStyle w:val="TAC"/>
            </w:pPr>
            <w:r w:rsidRPr="00E7349E">
              <w:t>3 symbols</w:t>
            </w: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1BC591A5" w14:textId="77777777" w:rsidR="00B03CDA" w:rsidRPr="00AF7230" w:rsidRDefault="00B03CDA" w:rsidP="00E57498">
            <w:pPr>
              <w:pStyle w:val="TAC"/>
            </w:pPr>
            <w:r w:rsidRPr="00E7349E">
              <w:t>4 symbols</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05711C12" w14:textId="77777777" w:rsidR="00B03CDA" w:rsidRPr="00AF7230" w:rsidRDefault="00B03CDA" w:rsidP="00E57498">
            <w:pPr>
              <w:pStyle w:val="TAC"/>
            </w:pPr>
            <w:r w:rsidRPr="00E7349E">
              <w:t>7 symbols</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5F4E89B2" w14:textId="77777777" w:rsidR="00B03CDA" w:rsidRPr="00AF7230" w:rsidRDefault="00B03CDA" w:rsidP="00E57498">
            <w:pPr>
              <w:pStyle w:val="TAC"/>
            </w:pPr>
            <w:r w:rsidRPr="00E7349E">
              <w:t>14 symbols</w:t>
            </w:r>
          </w:p>
        </w:tc>
      </w:tr>
      <w:tr w:rsidR="00B03CDA" w:rsidRPr="00AF7230" w14:paraId="58C45574" w14:textId="77777777" w:rsidTr="00FF4062">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0C63C26" w14:textId="77777777" w:rsidR="00B03CDA" w:rsidRPr="00AF7230" w:rsidRDefault="00B03CDA" w:rsidP="00E57498">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2FFE6F2C" w14:textId="77777777" w:rsidR="00B03CDA" w:rsidRPr="00AF7230" w:rsidRDefault="00B03CDA" w:rsidP="00E57498">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4EFBBE01" w14:textId="77777777" w:rsidR="00B03CDA" w:rsidRPr="00AF7230" w:rsidRDefault="00B03CDA" w:rsidP="00E57498">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2AB51018" w14:textId="77777777" w:rsidR="00B03CDA" w:rsidRPr="00AF7230" w:rsidRDefault="00730489" w:rsidP="00E57498">
            <w:pPr>
              <w:pStyle w:val="TAC"/>
            </w:pPr>
            <w:r>
              <w:rPr>
                <w:rFonts w:hint="eastAsia"/>
              </w:rPr>
              <w:t>-3.2</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7F37397D" w14:textId="77777777" w:rsidR="00B03CDA" w:rsidRPr="00AF7230" w:rsidRDefault="00730489" w:rsidP="00E57498">
            <w:pPr>
              <w:pStyle w:val="TAC"/>
            </w:pPr>
            <w:r>
              <w:rPr>
                <w:rFonts w:hint="eastAsia"/>
              </w:rPr>
              <w:t>-5.6</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04A56946" w14:textId="77777777" w:rsidR="00B03CDA" w:rsidRPr="00AF7230" w:rsidRDefault="00730489" w:rsidP="00E57498">
            <w:pPr>
              <w:pStyle w:val="TAC"/>
            </w:pPr>
            <w:r>
              <w:rPr>
                <w:rFonts w:hint="eastAsia"/>
              </w:rPr>
              <w:t>-8.6</w:t>
            </w:r>
          </w:p>
        </w:tc>
      </w:tr>
      <w:tr w:rsidR="00B03CDA" w:rsidRPr="00AF7230" w14:paraId="05D9CCB1" w14:textId="77777777" w:rsidTr="00FF4062">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F0F37BA" w14:textId="77777777" w:rsidR="00B03CDA" w:rsidRPr="00AF7230" w:rsidRDefault="00B03CDA" w:rsidP="00F23599">
            <w:pPr>
              <w:pStyle w:val="TAC"/>
            </w:pPr>
            <w:r w:rsidRPr="00AF7230">
              <w:t>R1-</w:t>
            </w:r>
            <w:r w:rsidRPr="002046B4">
              <w:t>165</w:t>
            </w:r>
            <w:r>
              <w:rPr>
                <w:rFonts w:hint="eastAsia"/>
                <w:lang w:eastAsia="zh-CN"/>
              </w:rPr>
              <w:t>212</w:t>
            </w:r>
            <w:r w:rsidRPr="00AF7230">
              <w:t xml:space="preserve"> / </w:t>
            </w:r>
            <w:r w:rsidR="00F23599" w:rsidRPr="00F23599">
              <w:t>Source 15</w:t>
            </w:r>
            <w:r w:rsidRPr="00AF7230">
              <w:br/>
              <w:t>With frequency hopping</w:t>
            </w:r>
            <w:r w:rsidRPr="00AF7230">
              <w:br/>
              <w:t xml:space="preserve">Reuse legacy PUCCH </w:t>
            </w:r>
            <w:r>
              <w:t xml:space="preserve">1b </w:t>
            </w:r>
            <w:r w:rsidRPr="00AF7230">
              <w:t>structure</w:t>
            </w:r>
          </w:p>
        </w:tc>
      </w:tr>
    </w:tbl>
    <w:p w14:paraId="0F8E47FE" w14:textId="77777777" w:rsidR="001977F3" w:rsidRDefault="001977F3" w:rsidP="001977F3"/>
    <w:p w14:paraId="606C9CC2" w14:textId="77777777" w:rsidR="001977F3" w:rsidRPr="00C220E2" w:rsidRDefault="001977F3" w:rsidP="00E57498">
      <w:pPr>
        <w:pStyle w:val="TH"/>
      </w:pPr>
      <w:r>
        <w:t xml:space="preserve">Table C4-9 </w:t>
      </w:r>
      <w:r w:rsidRPr="00AF7230">
        <w:t>E</w:t>
      </w:r>
      <w:r>
        <w:t>VA</w:t>
      </w:r>
      <w:r w:rsidRPr="00AF7230">
        <w:t>, 2bit, 60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rsidRPr="00AF7230" w14:paraId="3AA4C3FB"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1C6B53D"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F23BB2D"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8D09B45"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5E16B87"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3E6DC22"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A97BFC5" w14:textId="77777777" w:rsidR="001977F3" w:rsidRPr="00AF7230" w:rsidRDefault="001977F3" w:rsidP="00E57498">
            <w:pPr>
              <w:pStyle w:val="TAC"/>
            </w:pPr>
            <w:r w:rsidRPr="00AF7230">
              <w:t>14 symbols</w:t>
            </w:r>
          </w:p>
        </w:tc>
      </w:tr>
      <w:tr w:rsidR="001977F3" w14:paraId="05BB6753"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DFF3EBC"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416A83C" w14:textId="77777777" w:rsidR="001977F3" w:rsidRPr="00AF7230" w:rsidRDefault="001977F3" w:rsidP="00E57498">
            <w:pPr>
              <w:pStyle w:val="TAC"/>
            </w:pPr>
            <w:r>
              <w:t>5.38</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440DBE4"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1740885B" w14:textId="77777777" w:rsidR="001977F3" w:rsidRDefault="001977F3" w:rsidP="00E57498">
            <w:pPr>
              <w:pStyle w:val="TAC"/>
            </w:pPr>
            <w:r>
              <w:t>2.53</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1BBCC53" w14:textId="77777777" w:rsidR="001977F3" w:rsidRDefault="001977F3" w:rsidP="00E57498">
            <w:pPr>
              <w:pStyle w:val="TAC"/>
            </w:pPr>
            <w:r>
              <w:t>-0.37</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C9A47A5" w14:textId="77777777" w:rsidR="001977F3" w:rsidRDefault="001977F3" w:rsidP="00E57498">
            <w:pPr>
              <w:pStyle w:val="TAC"/>
              <w:rPr>
                <w:b/>
                <w:noProof/>
                <w:sz w:val="22"/>
              </w:rPr>
            </w:pPr>
          </w:p>
        </w:tc>
      </w:tr>
      <w:tr w:rsidR="001977F3" w:rsidRPr="00AF7230" w14:paraId="657EC770"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177A197" w14:textId="77777777" w:rsidR="001977F3" w:rsidRPr="00AF7230" w:rsidRDefault="001977F3" w:rsidP="00E57498">
            <w:pPr>
              <w:pStyle w:val="TAC"/>
            </w:pPr>
            <w:r w:rsidRPr="00AF7230">
              <w:t>R1-</w:t>
            </w:r>
            <w:r>
              <w:t>163402</w:t>
            </w:r>
            <w:r w:rsidRPr="00AF7230">
              <w:t xml:space="preserve"> / </w:t>
            </w:r>
            <w:r>
              <w:t>Source 13</w:t>
            </w:r>
            <w:r w:rsidRPr="00AF7230">
              <w:br/>
              <w:t>With</w:t>
            </w:r>
            <w:r>
              <w:t>out</w:t>
            </w:r>
            <w:r w:rsidRPr="00AF7230">
              <w:t xml:space="preserve"> frequency hopping</w:t>
            </w:r>
            <w:r w:rsidRPr="00AF7230">
              <w:br/>
              <w:t>Reuse legacy PUCCH structure</w:t>
            </w:r>
          </w:p>
        </w:tc>
      </w:tr>
      <w:tr w:rsidR="001977F3" w:rsidRPr="00AF7230" w14:paraId="2879675E"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BB60C9F" w14:textId="77777777" w:rsidR="001977F3" w:rsidRPr="00AF7230" w:rsidRDefault="001977F3" w:rsidP="00E57498">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20F1B83" w14:textId="77777777" w:rsidR="001977F3" w:rsidRPr="00AF7230" w:rsidRDefault="001977F3" w:rsidP="00E57498">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89F2BB6" w14:textId="77777777" w:rsidR="001977F3" w:rsidRPr="00AF7230" w:rsidRDefault="001977F3" w:rsidP="00E57498">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D5CA4A8" w14:textId="77777777" w:rsidR="001977F3" w:rsidRPr="00AF7230" w:rsidRDefault="001977F3" w:rsidP="00E57498">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6259C11" w14:textId="77777777" w:rsidR="001977F3" w:rsidRPr="00AF7230" w:rsidRDefault="001977F3" w:rsidP="00E57498">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BE12C9E" w14:textId="77777777" w:rsidR="001977F3" w:rsidRPr="00AF7230" w:rsidRDefault="001977F3" w:rsidP="00E57498">
            <w:pPr>
              <w:pStyle w:val="TAC"/>
            </w:pPr>
            <w:r w:rsidRPr="00AF7230">
              <w:t>14 symbols</w:t>
            </w:r>
          </w:p>
        </w:tc>
      </w:tr>
      <w:tr w:rsidR="001977F3" w14:paraId="7C207D03"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47F3CF1"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051C171" w14:textId="77777777" w:rsidR="001977F3" w:rsidRPr="00AF7230" w:rsidRDefault="001977F3" w:rsidP="00E57498">
            <w:pPr>
              <w:pStyle w:val="TAC"/>
              <w:rPr>
                <w:b/>
                <w:noProof/>
                <w:sz w:val="22"/>
              </w:rPr>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B76E85D" w14:textId="77777777" w:rsidR="001977F3" w:rsidRPr="00AF7230"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2BBD093C" w14:textId="77777777" w:rsidR="001977F3" w:rsidRDefault="001977F3" w:rsidP="00E57498">
            <w:pPr>
              <w:pStyle w:val="TAC"/>
            </w:pPr>
            <w:r>
              <w:t>0.24</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0E180749" w14:textId="77777777" w:rsidR="001977F3" w:rsidRDefault="001977F3" w:rsidP="00E57498">
            <w:pPr>
              <w:pStyle w:val="TAC"/>
            </w:pPr>
            <w:r>
              <w:t>-2.32</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ADC2FBF" w14:textId="77777777" w:rsidR="001977F3" w:rsidRDefault="001977F3" w:rsidP="00E57498">
            <w:pPr>
              <w:pStyle w:val="TAC"/>
            </w:pPr>
            <w:r>
              <w:t>-5.76</w:t>
            </w:r>
          </w:p>
        </w:tc>
      </w:tr>
      <w:tr w:rsidR="001977F3" w:rsidRPr="00AF7230" w14:paraId="225980AF"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568D900" w14:textId="77777777" w:rsidR="001977F3" w:rsidRPr="00AF7230" w:rsidRDefault="001977F3" w:rsidP="00E57498">
            <w:pPr>
              <w:pStyle w:val="TAC"/>
            </w:pPr>
            <w:r w:rsidRPr="00AF7230">
              <w:t>R1-</w:t>
            </w:r>
            <w:r>
              <w:t>163402</w:t>
            </w:r>
            <w:r w:rsidRPr="00AF7230">
              <w:t xml:space="preserve"> / </w:t>
            </w:r>
            <w:r>
              <w:t>Source 13</w:t>
            </w:r>
            <w:r w:rsidRPr="00AF7230">
              <w:br/>
              <w:t>With frequency hopping</w:t>
            </w:r>
            <w:r w:rsidRPr="00AF7230">
              <w:br/>
              <w:t>Reuse legacy PUCCH structure</w:t>
            </w:r>
          </w:p>
        </w:tc>
      </w:tr>
    </w:tbl>
    <w:p w14:paraId="5EAA8F71" w14:textId="77777777" w:rsidR="001977F3" w:rsidRDefault="001977F3" w:rsidP="001977F3"/>
    <w:p w14:paraId="504DC209" w14:textId="77777777" w:rsidR="00FC0044" w:rsidRDefault="00911C43" w:rsidP="00772087">
      <w:pPr>
        <w:jc w:val="center"/>
      </w:pPr>
      <w:r>
        <w:rPr>
          <w:rFonts w:ascii="Arial" w:hAnsi="Arial"/>
          <w:b/>
          <w:lang w:eastAsia="ko-KR"/>
        </w:rPr>
        <w:t>Table C4-10 EPA</w:t>
      </w:r>
      <w:r w:rsidRPr="00911C43">
        <w:rPr>
          <w:rFonts w:ascii="Arial" w:hAnsi="Arial"/>
          <w:b/>
          <w:lang w:eastAsia="ko-KR"/>
        </w:rPr>
        <w:t xml:space="preserve">, </w:t>
      </w:r>
      <w:r>
        <w:rPr>
          <w:rFonts w:ascii="Arial" w:hAnsi="Arial"/>
          <w:b/>
          <w:lang w:eastAsia="ko-KR"/>
        </w:rPr>
        <w:t>3</w:t>
      </w:r>
      <w:r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911C43" w:rsidRPr="005C2902" w14:paraId="6E5156CD" w14:textId="77777777" w:rsidTr="00521495">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219A0E5" w14:textId="77777777" w:rsidR="00911C43" w:rsidRPr="00772087" w:rsidRDefault="00DA0BC2" w:rsidP="00521495">
            <w:pPr>
              <w:pStyle w:val="TAC"/>
              <w:spacing w:before="120"/>
              <w:ind w:left="1985" w:hanging="1985"/>
              <w:outlineLvl w:val="6"/>
            </w:pPr>
            <w:r w:rsidRPr="00772087">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C3E51ED" w14:textId="77777777" w:rsidR="00911C43" w:rsidRPr="00772087" w:rsidRDefault="00DA0BC2" w:rsidP="00521495">
            <w:pPr>
              <w:pStyle w:val="TAC"/>
              <w:spacing w:before="120"/>
              <w:ind w:left="1985" w:hanging="1985"/>
              <w:outlineLvl w:val="6"/>
            </w:pPr>
            <w:r w:rsidRPr="00772087">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DD9B7AE" w14:textId="77777777" w:rsidR="00911C43" w:rsidRPr="00772087" w:rsidRDefault="00DA0BC2" w:rsidP="00521495">
            <w:pPr>
              <w:pStyle w:val="TAC"/>
              <w:spacing w:before="120"/>
              <w:ind w:left="1985" w:hanging="1985"/>
              <w:outlineLvl w:val="6"/>
            </w:pPr>
            <w:r w:rsidRPr="00772087">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4686C18" w14:textId="77777777" w:rsidR="00911C43" w:rsidRPr="00772087" w:rsidRDefault="00DA0BC2" w:rsidP="00521495">
            <w:pPr>
              <w:pStyle w:val="TAC"/>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507C56A" w14:textId="77777777" w:rsidR="00911C43" w:rsidRPr="00772087" w:rsidRDefault="00DA0BC2" w:rsidP="00521495">
            <w:pPr>
              <w:pStyle w:val="TAC"/>
              <w:spacing w:before="120"/>
              <w:ind w:left="1985" w:hanging="1985"/>
              <w:outlineLvl w:val="6"/>
            </w:pPr>
            <w:r w:rsidRPr="00772087">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62D2E2D" w14:textId="77777777" w:rsidR="00911C43" w:rsidRPr="00772087" w:rsidRDefault="00DA0BC2" w:rsidP="00521495">
            <w:pPr>
              <w:pStyle w:val="TAC"/>
              <w:spacing w:before="120"/>
              <w:ind w:left="1985" w:hanging="1985"/>
              <w:outlineLvl w:val="6"/>
            </w:pPr>
            <w:r w:rsidRPr="00772087">
              <w:t>14 symbols</w:t>
            </w:r>
          </w:p>
        </w:tc>
      </w:tr>
      <w:tr w:rsidR="00911C43" w:rsidRPr="00AF7230" w14:paraId="462D5868" w14:textId="77777777" w:rsidTr="00521495">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17BEA3D" w14:textId="77777777" w:rsidR="00911C43" w:rsidRPr="00AF7230" w:rsidRDefault="00911C43"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9D5F210" w14:textId="77777777" w:rsidR="00911C43" w:rsidRPr="00AF7230" w:rsidRDefault="00911C43" w:rsidP="00521495">
            <w:pPr>
              <w:pStyle w:val="TAC"/>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FB429BA" w14:textId="77777777" w:rsidR="00911C43" w:rsidRPr="00AF7230" w:rsidRDefault="00911C43"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DB19D36"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1E8F5E4" w14:textId="77777777" w:rsidR="00911C43" w:rsidRPr="00AF7230" w:rsidRDefault="00911C43" w:rsidP="00521495">
            <w:pPr>
              <w:pStyle w:val="TAC"/>
            </w:pPr>
            <w:r>
              <w:t>-3.1</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12DD411" w14:textId="77777777" w:rsidR="00911C43" w:rsidRPr="00772087" w:rsidRDefault="00DA0BC2" w:rsidP="00521495">
            <w:pPr>
              <w:pStyle w:val="TAC"/>
            </w:pPr>
            <w:r w:rsidRPr="00772087">
              <w:t>-6.6</w:t>
            </w:r>
          </w:p>
        </w:tc>
      </w:tr>
      <w:tr w:rsidR="00911C43" w:rsidRPr="00AF7230" w14:paraId="691A89B5" w14:textId="77777777" w:rsidTr="00521495">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4A56B84" w14:textId="77777777" w:rsidR="00911C43" w:rsidRPr="00AF7230" w:rsidRDefault="0098434F" w:rsidP="003F2F32">
            <w:pPr>
              <w:pStyle w:val="TAC"/>
              <w:rPr>
                <w:b/>
                <w:noProof/>
                <w:sz w:val="22"/>
              </w:rPr>
            </w:pPr>
            <w:r w:rsidRPr="00AF7230">
              <w:t>R1-</w:t>
            </w:r>
            <w:r w:rsidRPr="002046B4">
              <w:t>16</w:t>
            </w:r>
            <w:r>
              <w:t>5421</w:t>
            </w:r>
            <w:r w:rsidR="00911C43" w:rsidRPr="00AF7230">
              <w:t xml:space="preserve">/ </w:t>
            </w:r>
            <w:r w:rsidR="00F23599">
              <w:t>Source 8</w:t>
            </w:r>
            <w:r w:rsidR="00911C43" w:rsidRPr="00AF7230">
              <w:br/>
            </w:r>
            <w:r w:rsidR="00911C43">
              <w:t>F</w:t>
            </w:r>
            <w:r w:rsidR="00911C43" w:rsidRPr="00AF7230">
              <w:t>requency hopping</w:t>
            </w:r>
            <w:r w:rsidR="00911C43" w:rsidRPr="00AF7230">
              <w:br/>
              <w:t xml:space="preserve">Reuse legacy PUCCH </w:t>
            </w:r>
            <w:r w:rsidR="00911C43">
              <w:t xml:space="preserve">3 </w:t>
            </w:r>
            <w:r w:rsidR="00911C43" w:rsidRPr="00AF7230">
              <w:t>structure</w:t>
            </w:r>
          </w:p>
        </w:tc>
      </w:tr>
      <w:tr w:rsidR="00FF4062" w:rsidRPr="00AF7230" w14:paraId="1322DE09" w14:textId="77777777" w:rsidTr="00FF4062">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A21CE07" w14:textId="77777777" w:rsidR="00FF4062" w:rsidRPr="00AF7230" w:rsidRDefault="00FF4062" w:rsidP="00FF4062">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3DE9C440" w14:textId="77777777" w:rsidR="00FF4062" w:rsidRPr="00AF7230" w:rsidRDefault="00FF4062" w:rsidP="00FF4062">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4C1A9FB2" w14:textId="77777777" w:rsidR="00FF4062" w:rsidRPr="00AF7230" w:rsidRDefault="00FF4062" w:rsidP="00FF4062">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346D3E57" w14:textId="77777777" w:rsidR="00FF4062" w:rsidRDefault="00FF4062" w:rsidP="00FF4062">
            <w:pPr>
              <w:pStyle w:val="TAC"/>
            </w:pPr>
            <w:r>
              <w:t>1.3 (2 RS)</w:t>
            </w:r>
          </w:p>
          <w:p w14:paraId="5DFD5ECE" w14:textId="77777777" w:rsidR="00FF4062" w:rsidRPr="00AF7230" w:rsidRDefault="00FF4062" w:rsidP="00FF4062">
            <w:pPr>
              <w:pStyle w:val="TAC"/>
            </w:pPr>
            <w:r>
              <w:t>2 (1 RS)</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5C2ADE73" w14:textId="77777777" w:rsidR="00FF4062" w:rsidRPr="00AF7230" w:rsidRDefault="00FF4062" w:rsidP="00FF4062">
            <w:pPr>
              <w:pStyle w:val="TAC"/>
            </w:pPr>
            <w:r>
              <w:t>-1.0</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73A4C4E8" w14:textId="77777777" w:rsidR="00FF4062" w:rsidRPr="00AF7230" w:rsidRDefault="00FF4062" w:rsidP="00FF4062">
            <w:pPr>
              <w:pStyle w:val="TAC"/>
            </w:pPr>
          </w:p>
        </w:tc>
      </w:tr>
      <w:tr w:rsidR="00FF4062" w:rsidRPr="00AF7230" w14:paraId="6F2EEE91" w14:textId="77777777" w:rsidTr="00FF4062">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BACCC85" w14:textId="77777777" w:rsidR="00FF4062" w:rsidRPr="00AF7230" w:rsidRDefault="0098434F" w:rsidP="00FF4062">
            <w:pPr>
              <w:pStyle w:val="TAC"/>
            </w:pPr>
            <w:r w:rsidRPr="00AF7230">
              <w:t>R1-</w:t>
            </w:r>
            <w:r w:rsidRPr="002046B4">
              <w:t>16</w:t>
            </w:r>
            <w:r>
              <w:t xml:space="preserve">5421 </w:t>
            </w:r>
            <w:r w:rsidR="00FF4062" w:rsidRPr="00AF7230">
              <w:t xml:space="preserve">/ </w:t>
            </w:r>
            <w:r w:rsidR="00F23599">
              <w:t>Source 8</w:t>
            </w:r>
            <w:r w:rsidR="00FF4062" w:rsidRPr="00AF7230">
              <w:br/>
            </w:r>
            <w:r w:rsidR="00FF4062">
              <w:t>Without f</w:t>
            </w:r>
            <w:r w:rsidR="00FF4062" w:rsidRPr="00AF7230">
              <w:t>requency hopping</w:t>
            </w:r>
            <w:r w:rsidR="00FF4062" w:rsidRPr="00AF7230">
              <w:br/>
              <w:t xml:space="preserve">Reuse legacy PUCCH </w:t>
            </w:r>
            <w:r w:rsidR="00FF4062">
              <w:t xml:space="preserve">3 </w:t>
            </w:r>
            <w:r w:rsidR="00FF4062" w:rsidRPr="00AF7230">
              <w:t>structure</w:t>
            </w:r>
          </w:p>
        </w:tc>
      </w:tr>
    </w:tbl>
    <w:p w14:paraId="76833239" w14:textId="77777777" w:rsidR="00911C43" w:rsidRDefault="00911C43" w:rsidP="001977F3"/>
    <w:p w14:paraId="222AB729" w14:textId="77777777" w:rsidR="00FC0044" w:rsidRDefault="00911C43" w:rsidP="00772087">
      <w:pPr>
        <w:jc w:val="center"/>
      </w:pPr>
      <w:r>
        <w:rPr>
          <w:rFonts w:ascii="Arial" w:hAnsi="Arial"/>
          <w:b/>
          <w:lang w:eastAsia="ko-KR"/>
        </w:rPr>
        <w:t>Table C4-11 EPA</w:t>
      </w:r>
      <w:r w:rsidRPr="00911C43">
        <w:rPr>
          <w:rFonts w:ascii="Arial" w:hAnsi="Arial"/>
          <w:b/>
          <w:lang w:eastAsia="ko-KR"/>
        </w:rPr>
        <w:t xml:space="preserve">, </w:t>
      </w:r>
      <w:r>
        <w:rPr>
          <w:rFonts w:ascii="Arial" w:hAnsi="Arial"/>
          <w:b/>
          <w:lang w:eastAsia="ko-KR"/>
        </w:rPr>
        <w:t>5</w:t>
      </w:r>
      <w:r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911C43" w:rsidRPr="005C2902" w14:paraId="61AFEF5D" w14:textId="77777777" w:rsidTr="00521495">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BC15C83" w14:textId="77777777" w:rsidR="00911C43" w:rsidRPr="00772087" w:rsidRDefault="00DA0BC2" w:rsidP="00521495">
            <w:pPr>
              <w:pStyle w:val="TAC"/>
              <w:spacing w:before="120"/>
              <w:ind w:left="1985" w:hanging="1985"/>
              <w:outlineLvl w:val="6"/>
            </w:pPr>
            <w:r w:rsidRPr="00772087">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406E568" w14:textId="77777777" w:rsidR="00911C43" w:rsidRPr="00772087" w:rsidRDefault="00DA0BC2" w:rsidP="00521495">
            <w:pPr>
              <w:pStyle w:val="TAC"/>
              <w:spacing w:before="120"/>
              <w:ind w:left="1985" w:hanging="1985"/>
              <w:outlineLvl w:val="6"/>
            </w:pPr>
            <w:r w:rsidRPr="00772087">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79B9C20" w14:textId="77777777" w:rsidR="00911C43" w:rsidRPr="00772087" w:rsidRDefault="00DA0BC2" w:rsidP="00521495">
            <w:pPr>
              <w:pStyle w:val="TAC"/>
              <w:spacing w:before="120"/>
              <w:ind w:left="1985" w:hanging="1985"/>
              <w:outlineLvl w:val="6"/>
            </w:pPr>
            <w:r w:rsidRPr="00772087">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7C14D31" w14:textId="77777777" w:rsidR="00911C43" w:rsidRPr="00772087" w:rsidRDefault="00DA0BC2" w:rsidP="00521495">
            <w:pPr>
              <w:pStyle w:val="TAC"/>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DBB3B45" w14:textId="77777777" w:rsidR="00911C43" w:rsidRPr="00772087" w:rsidRDefault="00DA0BC2" w:rsidP="00521495">
            <w:pPr>
              <w:pStyle w:val="TAC"/>
              <w:spacing w:before="120"/>
              <w:ind w:left="1985" w:hanging="1985"/>
              <w:outlineLvl w:val="6"/>
            </w:pPr>
            <w:r w:rsidRPr="00772087">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2DDCA8B" w14:textId="77777777" w:rsidR="00911C43" w:rsidRPr="00772087" w:rsidRDefault="00DA0BC2" w:rsidP="00521495">
            <w:pPr>
              <w:pStyle w:val="TAC"/>
              <w:spacing w:before="120"/>
              <w:ind w:left="1985" w:hanging="1985"/>
              <w:outlineLvl w:val="6"/>
            </w:pPr>
            <w:r w:rsidRPr="00772087">
              <w:t>14 symbols</w:t>
            </w:r>
          </w:p>
        </w:tc>
      </w:tr>
      <w:tr w:rsidR="00911C43" w:rsidRPr="00AF7230" w14:paraId="207AD84C" w14:textId="77777777" w:rsidTr="00521495">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57EBDD2" w14:textId="77777777" w:rsidR="00911C43" w:rsidRPr="00AF7230" w:rsidRDefault="00911C43"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A44DE81" w14:textId="77777777" w:rsidR="00911C43" w:rsidRPr="00AF7230" w:rsidRDefault="00911C43" w:rsidP="00521495">
            <w:pPr>
              <w:pStyle w:val="TAC"/>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F18E411" w14:textId="77777777" w:rsidR="00911C43" w:rsidRPr="00AF7230" w:rsidRDefault="00911C43"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8F2148E"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A0B3DCA" w14:textId="77777777" w:rsidR="00911C43" w:rsidRPr="00AF7230" w:rsidRDefault="00911C43" w:rsidP="00521495">
            <w:pPr>
              <w:pStyle w:val="TAC"/>
            </w:pPr>
            <w:r>
              <w:t>-2.5</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C4E3CAF" w14:textId="77777777" w:rsidR="00911C43" w:rsidRPr="00772087" w:rsidRDefault="00DA0BC2" w:rsidP="00521495">
            <w:pPr>
              <w:pStyle w:val="TAC"/>
              <w:spacing w:before="120"/>
              <w:ind w:left="1985" w:hanging="1985"/>
              <w:outlineLvl w:val="6"/>
              <w:rPr>
                <w:noProof/>
                <w:szCs w:val="18"/>
              </w:rPr>
            </w:pPr>
            <w:r w:rsidRPr="00772087">
              <w:rPr>
                <w:noProof/>
                <w:szCs w:val="18"/>
              </w:rPr>
              <w:t>-6.0</w:t>
            </w:r>
          </w:p>
        </w:tc>
      </w:tr>
      <w:tr w:rsidR="00911C43" w:rsidRPr="00AF7230" w14:paraId="6333ED7C" w14:textId="77777777" w:rsidTr="00521495">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3C8A378" w14:textId="77777777" w:rsidR="00911C43" w:rsidRPr="00AF7230" w:rsidRDefault="0098434F" w:rsidP="003F2F32">
            <w:pPr>
              <w:pStyle w:val="TAC"/>
              <w:rPr>
                <w:b/>
                <w:noProof/>
                <w:sz w:val="22"/>
              </w:rPr>
            </w:pPr>
            <w:r w:rsidRPr="00AF7230">
              <w:t>R1-</w:t>
            </w:r>
            <w:r w:rsidRPr="002046B4">
              <w:t>16</w:t>
            </w:r>
            <w:r>
              <w:t>5421</w:t>
            </w:r>
            <w:r w:rsidR="00911C43" w:rsidRPr="00AF7230">
              <w:t xml:space="preserve">/ </w:t>
            </w:r>
            <w:r w:rsidR="00F23599">
              <w:t>Source 8</w:t>
            </w:r>
            <w:r w:rsidR="00911C43" w:rsidRPr="00AF7230">
              <w:br/>
            </w:r>
            <w:r w:rsidR="00911C43">
              <w:t>F</w:t>
            </w:r>
            <w:r w:rsidR="00911C43" w:rsidRPr="00AF7230">
              <w:t>requency hopping</w:t>
            </w:r>
            <w:r w:rsidR="00911C43" w:rsidRPr="00AF7230">
              <w:br/>
              <w:t xml:space="preserve">Reuse legacy PUCCH </w:t>
            </w:r>
            <w:r w:rsidR="00911C43">
              <w:t xml:space="preserve">3 </w:t>
            </w:r>
            <w:r w:rsidR="00911C43" w:rsidRPr="00AF7230">
              <w:t>structure</w:t>
            </w:r>
          </w:p>
        </w:tc>
      </w:tr>
      <w:tr w:rsidR="0098434F" w:rsidRPr="00AF7230" w14:paraId="3F594E7A" w14:textId="77777777" w:rsidTr="00166CF0">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A2AA568" w14:textId="77777777" w:rsidR="0098434F" w:rsidRDefault="0098434F" w:rsidP="00166CF0">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31186E2F" w14:textId="77777777" w:rsidR="0098434F" w:rsidRPr="00AF7230" w:rsidRDefault="0098434F" w:rsidP="00166CF0">
            <w:pPr>
              <w:pStyle w:val="TAC"/>
              <w:jc w:val="both"/>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1147CE07" w14:textId="77777777" w:rsidR="0098434F" w:rsidRPr="00AF7230" w:rsidRDefault="0098434F" w:rsidP="00166CF0">
            <w:pPr>
              <w:pStyle w:val="TAC"/>
              <w:jc w:val="both"/>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0AB7AAED" w14:textId="77777777" w:rsidR="0098434F" w:rsidRDefault="0098434F" w:rsidP="00166CF0">
            <w:pPr>
              <w:pStyle w:val="TAC"/>
            </w:pPr>
            <w:r>
              <w:t>2.1 (2 RS, no OCC)</w:t>
            </w:r>
          </w:p>
          <w:p w14:paraId="43250B68" w14:textId="77777777" w:rsidR="0098434F" w:rsidRDefault="0098434F" w:rsidP="00166CF0">
            <w:pPr>
              <w:pStyle w:val="TAC"/>
            </w:pPr>
            <w:r>
              <w:t>2.6 (2 RS, 2xOCC)</w:t>
            </w:r>
          </w:p>
          <w:p w14:paraId="7F336F4B" w14:textId="77777777" w:rsidR="0098434F" w:rsidRPr="00AF7230" w:rsidRDefault="0098434F" w:rsidP="00166CF0">
            <w:pPr>
              <w:pStyle w:val="TAC"/>
            </w:pPr>
            <w:r>
              <w:t>2.9 (1 RS)</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73417A44" w14:textId="77777777" w:rsidR="0098434F" w:rsidRPr="00AF7230" w:rsidRDefault="0098434F" w:rsidP="00166CF0">
            <w:pPr>
              <w:pStyle w:val="TAC"/>
            </w:pPr>
            <w:r>
              <w:t>-0.2</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31FC83CE" w14:textId="77777777" w:rsidR="0098434F" w:rsidRPr="00AF7230" w:rsidRDefault="0098434F" w:rsidP="00166CF0">
            <w:pPr>
              <w:pStyle w:val="TAC"/>
              <w:jc w:val="both"/>
            </w:pPr>
          </w:p>
        </w:tc>
      </w:tr>
      <w:tr w:rsidR="0098434F" w14:paraId="71733674" w14:textId="77777777" w:rsidTr="00166CF0">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0247396" w14:textId="77777777" w:rsidR="0098434F" w:rsidRDefault="0098434F" w:rsidP="00166CF0">
            <w:pPr>
              <w:pStyle w:val="TAC"/>
            </w:pPr>
            <w:r w:rsidRPr="007E22E9">
              <w:t xml:space="preserve">R1-165421 </w:t>
            </w:r>
            <w:r w:rsidRPr="00AF7230">
              <w:t xml:space="preserve">/ </w:t>
            </w:r>
            <w:r w:rsidR="00F23599">
              <w:t>Source 8</w:t>
            </w:r>
            <w:r w:rsidRPr="00AF7230">
              <w:br/>
            </w:r>
            <w:r>
              <w:t>Without f</w:t>
            </w:r>
            <w:r w:rsidRPr="00AF7230">
              <w:t>requency hopping</w:t>
            </w:r>
            <w:r w:rsidRPr="00AF7230">
              <w:br/>
              <w:t xml:space="preserve">Reuse legacy PUCCH </w:t>
            </w:r>
            <w:r>
              <w:t xml:space="preserve">3 </w:t>
            </w:r>
            <w:r w:rsidRPr="00AF7230">
              <w:t>structure</w:t>
            </w:r>
          </w:p>
        </w:tc>
      </w:tr>
    </w:tbl>
    <w:p w14:paraId="6BFCEEBC" w14:textId="77777777" w:rsidR="00911C43" w:rsidRDefault="00911C43" w:rsidP="001977F3"/>
    <w:p w14:paraId="615F8008" w14:textId="77777777" w:rsidR="00FC0044" w:rsidRDefault="00911C43" w:rsidP="00772087">
      <w:pPr>
        <w:jc w:val="center"/>
        <w:rPr>
          <w:rFonts w:ascii="Arial" w:hAnsi="Arial"/>
          <w:b/>
          <w:lang w:eastAsia="ko-KR"/>
        </w:rPr>
      </w:pPr>
      <w:r>
        <w:rPr>
          <w:rFonts w:ascii="Arial" w:hAnsi="Arial"/>
          <w:b/>
          <w:lang w:eastAsia="ko-KR"/>
        </w:rPr>
        <w:t>Table C4-12 EPA</w:t>
      </w:r>
      <w:r w:rsidRPr="00911C43">
        <w:rPr>
          <w:rFonts w:ascii="Arial" w:hAnsi="Arial"/>
          <w:b/>
          <w:lang w:eastAsia="ko-KR"/>
        </w:rPr>
        <w:t xml:space="preserve">, </w:t>
      </w:r>
      <w:r>
        <w:rPr>
          <w:rFonts w:ascii="Arial" w:hAnsi="Arial"/>
          <w:b/>
          <w:lang w:eastAsia="ko-KR"/>
        </w:rPr>
        <w:t>10</w:t>
      </w:r>
      <w:r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266"/>
        <w:gridCol w:w="192"/>
        <w:gridCol w:w="1074"/>
        <w:gridCol w:w="186"/>
        <w:gridCol w:w="1080"/>
        <w:gridCol w:w="90"/>
        <w:gridCol w:w="1176"/>
        <w:gridCol w:w="84"/>
        <w:gridCol w:w="1170"/>
        <w:gridCol w:w="12"/>
        <w:gridCol w:w="1267"/>
      </w:tblGrid>
      <w:tr w:rsidR="00AB4A3A" w:rsidRPr="005C2902" w14:paraId="382459A3" w14:textId="77777777" w:rsidTr="00521495">
        <w:trPr>
          <w:trHeight w:val="641"/>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7BF95BD" w14:textId="77777777" w:rsidR="00AB4A3A" w:rsidRPr="00772087" w:rsidRDefault="00DA0BC2" w:rsidP="00521495">
            <w:pPr>
              <w:pStyle w:val="TAC"/>
              <w:spacing w:before="120"/>
              <w:ind w:left="1985" w:hanging="1985"/>
              <w:outlineLvl w:val="6"/>
            </w:pPr>
            <w:r w:rsidRPr="00772087">
              <w:t>1 symbol</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BE03D89" w14:textId="77777777" w:rsidR="00AB4A3A" w:rsidRPr="00772087" w:rsidRDefault="00DA0BC2" w:rsidP="00521495">
            <w:pPr>
              <w:pStyle w:val="TAC"/>
              <w:spacing w:before="120"/>
              <w:ind w:left="1985" w:hanging="1985"/>
              <w:outlineLvl w:val="6"/>
            </w:pPr>
            <w:r w:rsidRPr="00772087">
              <w:t>2 symbols</w:t>
            </w: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4A5B4B7" w14:textId="77777777" w:rsidR="00AB4A3A" w:rsidRPr="00772087" w:rsidRDefault="00DA0BC2" w:rsidP="00521495">
            <w:pPr>
              <w:pStyle w:val="TAC"/>
              <w:spacing w:before="120"/>
              <w:ind w:left="1985" w:hanging="1985"/>
              <w:outlineLvl w:val="6"/>
            </w:pPr>
            <w:r w:rsidRPr="00772087">
              <w:t>3 symbols</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412CBBD" w14:textId="77777777" w:rsidR="00AB4A3A" w:rsidRPr="00772087" w:rsidRDefault="00DA0BC2" w:rsidP="00521495">
            <w:pPr>
              <w:pStyle w:val="TAC"/>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01EE3C9" w14:textId="77777777" w:rsidR="00AB4A3A" w:rsidRPr="00772087" w:rsidRDefault="00DA0BC2" w:rsidP="00521495">
            <w:pPr>
              <w:pStyle w:val="TAC"/>
              <w:spacing w:before="120"/>
              <w:ind w:left="1985" w:hanging="1985"/>
              <w:outlineLvl w:val="6"/>
            </w:pPr>
            <w:r w:rsidRPr="00772087">
              <w:t>7 symbols</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C154C7E" w14:textId="77777777" w:rsidR="00AB4A3A" w:rsidRPr="00772087" w:rsidRDefault="00DA0BC2" w:rsidP="00521495">
            <w:pPr>
              <w:pStyle w:val="TAC"/>
              <w:spacing w:before="120"/>
              <w:ind w:left="1985" w:hanging="1985"/>
              <w:outlineLvl w:val="6"/>
            </w:pPr>
            <w:r w:rsidRPr="00772087">
              <w:t>14 symbols</w:t>
            </w:r>
          </w:p>
        </w:tc>
      </w:tr>
      <w:tr w:rsidR="00AB4A3A" w:rsidRPr="00AF7230" w14:paraId="0A1C0D36" w14:textId="77777777" w:rsidTr="00521495">
        <w:trPr>
          <w:trHeight w:val="679"/>
        </w:trPr>
        <w:tc>
          <w:tcPr>
            <w:tcW w:w="1458"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58F9037" w14:textId="77777777" w:rsidR="00AB4A3A" w:rsidRPr="00AF7230" w:rsidRDefault="00AB4A3A"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F9C6B31" w14:textId="77777777" w:rsidR="00AB4A3A" w:rsidRPr="00AF7230" w:rsidRDefault="00AB4A3A" w:rsidP="00521495">
            <w:pPr>
              <w:pStyle w:val="TAC"/>
            </w:pPr>
          </w:p>
        </w:tc>
        <w:tc>
          <w:tcPr>
            <w:tcW w:w="117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EC90F24" w14:textId="77777777" w:rsidR="00AB4A3A" w:rsidRPr="00AF7230" w:rsidRDefault="00AB4A3A" w:rsidP="00521495">
            <w:pPr>
              <w:pStyle w:val="TAC"/>
              <w:rPr>
                <w:b/>
                <w:noProof/>
                <w:sz w:val="22"/>
              </w:rPr>
            </w:pP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256B7D6" w14:textId="77777777" w:rsidR="00AB4A3A" w:rsidRPr="00AF7230" w:rsidRDefault="00AB4A3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3D76BD4" w14:textId="77777777" w:rsidR="00AB4A3A" w:rsidRPr="00AF7230" w:rsidRDefault="00AB4A3A" w:rsidP="00521495">
            <w:pPr>
              <w:pStyle w:val="TAC"/>
            </w:pPr>
            <w:r>
              <w:t>-0.2</w:t>
            </w:r>
          </w:p>
        </w:tc>
        <w:tc>
          <w:tcPr>
            <w:tcW w:w="1279"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A506ABF" w14:textId="77777777" w:rsidR="00AB4A3A" w:rsidRPr="00772087" w:rsidRDefault="00DA0BC2" w:rsidP="00521495">
            <w:pPr>
              <w:pStyle w:val="TAC"/>
              <w:spacing w:before="120"/>
              <w:ind w:left="1985" w:hanging="1985"/>
              <w:outlineLvl w:val="6"/>
              <w:rPr>
                <w:noProof/>
                <w:szCs w:val="18"/>
              </w:rPr>
            </w:pPr>
            <w:r w:rsidRPr="00772087">
              <w:rPr>
                <w:noProof/>
                <w:szCs w:val="18"/>
              </w:rPr>
              <w:t>-3.4</w:t>
            </w:r>
          </w:p>
        </w:tc>
      </w:tr>
      <w:tr w:rsidR="00AB4A3A" w:rsidRPr="00AF7230" w14:paraId="628FE52C" w14:textId="77777777" w:rsidTr="00521495">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13392B4" w14:textId="77777777" w:rsidR="00AB4A3A" w:rsidRPr="00AF7230" w:rsidRDefault="00AB4A3A" w:rsidP="003F2F32">
            <w:pPr>
              <w:pStyle w:val="TAC"/>
              <w:rPr>
                <w:b/>
                <w:noProof/>
                <w:sz w:val="22"/>
              </w:rPr>
            </w:pPr>
            <w:r w:rsidRPr="00AF7230">
              <w:t>R1-</w:t>
            </w:r>
            <w:r w:rsidRPr="002046B4">
              <w:t>16</w:t>
            </w:r>
            <w:r w:rsidR="0098434F">
              <w:t>5421</w:t>
            </w:r>
            <w:r w:rsidRPr="00AF7230">
              <w:t xml:space="preserve"> / </w:t>
            </w:r>
            <w:r w:rsidR="00F23599">
              <w:t>Source 8</w:t>
            </w:r>
            <w:r w:rsidRPr="00AF7230">
              <w:br/>
            </w:r>
            <w:r>
              <w:t>F</w:t>
            </w:r>
            <w:r w:rsidRPr="00AF7230">
              <w:t>requency hopping</w:t>
            </w:r>
            <w:r w:rsidRPr="00AF7230">
              <w:br/>
              <w:t xml:space="preserve">Reuse legacy PUCCH </w:t>
            </w:r>
            <w:r>
              <w:t xml:space="preserve">3 </w:t>
            </w:r>
            <w:r w:rsidRPr="00AF7230">
              <w:t>structure</w:t>
            </w:r>
          </w:p>
        </w:tc>
      </w:tr>
      <w:tr w:rsidR="0098434F" w:rsidRPr="00AF7230" w14:paraId="3A61D64C" w14:textId="77777777" w:rsidTr="00166CF0">
        <w:trPr>
          <w:trHeight w:val="679"/>
        </w:trPr>
        <w:tc>
          <w:tcPr>
            <w:tcW w:w="126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557A479" w14:textId="77777777" w:rsidR="0098434F" w:rsidRPr="00AF7230" w:rsidRDefault="0098434F" w:rsidP="00166CF0">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4E4D877A" w14:textId="77777777" w:rsidR="0098434F" w:rsidRPr="00AF7230" w:rsidRDefault="0098434F" w:rsidP="00166CF0">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0F534524" w14:textId="77777777" w:rsidR="0098434F" w:rsidRPr="00AF7230" w:rsidRDefault="0098434F" w:rsidP="00166CF0">
            <w:pPr>
              <w:pStyle w:val="TAC"/>
            </w:pPr>
          </w:p>
        </w:tc>
        <w:tc>
          <w:tcPr>
            <w:tcW w:w="1266" w:type="dxa"/>
            <w:gridSpan w:val="2"/>
            <w:tcBorders>
              <w:top w:val="single" w:sz="6" w:space="0" w:color="000000"/>
              <w:left w:val="single" w:sz="6" w:space="0" w:color="000000"/>
              <w:bottom w:val="single" w:sz="6" w:space="0" w:color="000000"/>
              <w:right w:val="single" w:sz="6" w:space="0" w:color="000000"/>
            </w:tcBorders>
            <w:shd w:val="clear" w:color="auto" w:fill="auto"/>
          </w:tcPr>
          <w:p w14:paraId="08902630" w14:textId="77777777" w:rsidR="0098434F" w:rsidRDefault="0098434F" w:rsidP="00166CF0">
            <w:pPr>
              <w:pStyle w:val="TAC"/>
            </w:pPr>
            <w:r>
              <w:t>4.6 (1RS,  no OCC)</w:t>
            </w:r>
          </w:p>
          <w:p w14:paraId="1D15A414" w14:textId="77777777" w:rsidR="0098434F" w:rsidRDefault="0098434F" w:rsidP="00166CF0">
            <w:pPr>
              <w:pStyle w:val="TAC"/>
            </w:pPr>
            <w:r>
              <w:t>5.4 (1 RS, 3xocc)</w:t>
            </w:r>
          </w:p>
          <w:p w14:paraId="62446649" w14:textId="77777777" w:rsidR="0098434F" w:rsidRDefault="0098434F" w:rsidP="00166CF0">
            <w:pPr>
              <w:pStyle w:val="TAC"/>
            </w:pPr>
            <w:r>
              <w:t>6.9 (2 RS, no OCC)</w:t>
            </w:r>
          </w:p>
          <w:p w14:paraId="7514E23F" w14:textId="77777777" w:rsidR="0098434F" w:rsidRPr="00AF7230" w:rsidRDefault="0098434F" w:rsidP="00166CF0">
            <w:pPr>
              <w:pStyle w:val="TAC"/>
            </w:pPr>
            <w:r>
              <w:t>7.4 (2 RS, 2x OCC )</w:t>
            </w:r>
          </w:p>
        </w:tc>
        <w:tc>
          <w:tcPr>
            <w:tcW w:w="1266" w:type="dxa"/>
            <w:gridSpan w:val="3"/>
            <w:tcBorders>
              <w:top w:val="single" w:sz="6" w:space="0" w:color="000000"/>
              <w:left w:val="single" w:sz="6" w:space="0" w:color="000000"/>
              <w:bottom w:val="single" w:sz="6" w:space="0" w:color="000000"/>
              <w:right w:val="single" w:sz="6" w:space="0" w:color="000000"/>
            </w:tcBorders>
            <w:shd w:val="clear" w:color="auto" w:fill="auto"/>
          </w:tcPr>
          <w:p w14:paraId="3D388206" w14:textId="77777777" w:rsidR="0098434F" w:rsidRDefault="0098434F" w:rsidP="00166CF0">
            <w:pPr>
              <w:pStyle w:val="TAC"/>
            </w:pPr>
            <w:r>
              <w:t>3.5 (5 x OCC)</w:t>
            </w:r>
          </w:p>
          <w:p w14:paraId="3BE0F2D3" w14:textId="77777777" w:rsidR="0098434F" w:rsidRPr="00AF7230" w:rsidRDefault="0098434F" w:rsidP="00166CF0">
            <w:pPr>
              <w:pStyle w:val="TAC"/>
            </w:pPr>
            <w:r>
              <w:t>2.7 (no OCC)</w:t>
            </w:r>
          </w:p>
        </w:tc>
        <w:tc>
          <w:tcPr>
            <w:tcW w:w="1267" w:type="dxa"/>
            <w:tcBorders>
              <w:top w:val="single" w:sz="6" w:space="0" w:color="000000"/>
              <w:left w:val="single" w:sz="6" w:space="0" w:color="000000"/>
              <w:bottom w:val="single" w:sz="6" w:space="0" w:color="000000"/>
              <w:right w:val="single" w:sz="6" w:space="0" w:color="000000"/>
            </w:tcBorders>
            <w:shd w:val="clear" w:color="auto" w:fill="auto"/>
          </w:tcPr>
          <w:p w14:paraId="3FD06FE7" w14:textId="77777777" w:rsidR="0098434F" w:rsidRPr="00AF7230" w:rsidRDefault="0098434F" w:rsidP="00166CF0">
            <w:pPr>
              <w:pStyle w:val="TAC"/>
            </w:pPr>
          </w:p>
        </w:tc>
      </w:tr>
      <w:tr w:rsidR="0098434F" w:rsidRPr="00AF7230" w14:paraId="4667AC5B" w14:textId="77777777" w:rsidTr="00166CF0">
        <w:trPr>
          <w:trHeight w:val="679"/>
        </w:trPr>
        <w:tc>
          <w:tcPr>
            <w:tcW w:w="7597" w:type="dxa"/>
            <w:gridSpan w:val="11"/>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666F23B" w14:textId="77777777" w:rsidR="0098434F" w:rsidRPr="00AF7230" w:rsidRDefault="0098434F" w:rsidP="00166CF0">
            <w:pPr>
              <w:pStyle w:val="TAC"/>
            </w:pPr>
            <w:r w:rsidRPr="007E22E9">
              <w:t xml:space="preserve">R1-165421 </w:t>
            </w:r>
            <w:r w:rsidRPr="00AF7230">
              <w:t xml:space="preserve">/ </w:t>
            </w:r>
            <w:r w:rsidR="00F23599">
              <w:t>Source 8</w:t>
            </w:r>
            <w:r w:rsidRPr="00AF7230">
              <w:br/>
            </w:r>
            <w:r>
              <w:t>Without f</w:t>
            </w:r>
            <w:r w:rsidRPr="00AF7230">
              <w:t>requency hopping</w:t>
            </w:r>
            <w:r w:rsidRPr="00AF7230">
              <w:br/>
              <w:t xml:space="preserve">Reuse legacy PUCCH </w:t>
            </w:r>
            <w:r>
              <w:t xml:space="preserve">3 </w:t>
            </w:r>
            <w:r w:rsidRPr="00AF7230">
              <w:t>structure</w:t>
            </w:r>
          </w:p>
        </w:tc>
      </w:tr>
    </w:tbl>
    <w:p w14:paraId="124C009E" w14:textId="77777777" w:rsidR="00911C43" w:rsidRDefault="00911C43" w:rsidP="001977F3"/>
    <w:p w14:paraId="08C073E9" w14:textId="77777777" w:rsidR="00FC0044" w:rsidRDefault="00911C43" w:rsidP="00772087">
      <w:pPr>
        <w:jc w:val="center"/>
      </w:pPr>
      <w:r>
        <w:rPr>
          <w:rFonts w:ascii="Arial" w:hAnsi="Arial"/>
          <w:b/>
          <w:lang w:eastAsia="ko-KR"/>
        </w:rPr>
        <w:t>Table C4-13 EPA</w:t>
      </w:r>
      <w:r w:rsidRPr="00911C43">
        <w:rPr>
          <w:rFonts w:ascii="Arial" w:hAnsi="Arial"/>
          <w:b/>
          <w:lang w:eastAsia="ko-KR"/>
        </w:rPr>
        <w:t xml:space="preserve">, </w:t>
      </w:r>
      <w:r w:rsidR="00AB4A3A">
        <w:rPr>
          <w:rFonts w:ascii="Arial" w:hAnsi="Arial"/>
          <w:b/>
          <w:lang w:eastAsia="ko-KR"/>
        </w:rPr>
        <w:t>3</w:t>
      </w:r>
      <w:r>
        <w:rPr>
          <w:rFonts w:ascii="Arial" w:hAnsi="Arial"/>
          <w:b/>
          <w:lang w:eastAsia="ko-KR"/>
        </w:rPr>
        <w:t>0</w:t>
      </w:r>
      <w:r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AB4A3A" w:rsidRPr="005C2902" w14:paraId="27713C24"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A2B6232" w14:textId="77777777" w:rsidR="00AB4A3A" w:rsidRPr="00772087" w:rsidRDefault="00DA0BC2" w:rsidP="00521495">
            <w:pPr>
              <w:pStyle w:val="TAC"/>
              <w:spacing w:before="120"/>
              <w:ind w:left="1985" w:hanging="1985"/>
              <w:outlineLvl w:val="6"/>
            </w:pPr>
            <w:r w:rsidRPr="00772087">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D630CFA" w14:textId="77777777" w:rsidR="00AB4A3A" w:rsidRPr="00772087" w:rsidRDefault="00DA0BC2" w:rsidP="00521495">
            <w:pPr>
              <w:pStyle w:val="TAC"/>
            </w:pPr>
            <w:r w:rsidRPr="00772087">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BF5B37A" w14:textId="77777777" w:rsidR="00AB4A3A" w:rsidRPr="00772087" w:rsidRDefault="00DA0BC2" w:rsidP="00521495">
            <w:pPr>
              <w:pStyle w:val="TAC"/>
              <w:spacing w:before="120"/>
              <w:ind w:left="1985" w:hanging="1985"/>
              <w:outlineLvl w:val="6"/>
            </w:pPr>
            <w:r w:rsidRPr="00772087">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BF3354C" w14:textId="77777777" w:rsidR="00AB4A3A" w:rsidRPr="00772087" w:rsidRDefault="00DA0BC2" w:rsidP="00521495">
            <w:pPr>
              <w:pStyle w:val="TAC"/>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C5086B1" w14:textId="77777777" w:rsidR="00AB4A3A" w:rsidRPr="00772087" w:rsidRDefault="00DA0BC2" w:rsidP="00521495">
            <w:pPr>
              <w:pStyle w:val="TAC"/>
              <w:spacing w:before="120"/>
              <w:ind w:left="1985" w:hanging="1985"/>
              <w:outlineLvl w:val="6"/>
            </w:pPr>
            <w:r w:rsidRPr="00772087">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84C0539" w14:textId="77777777" w:rsidR="00AB4A3A" w:rsidRPr="00772087" w:rsidRDefault="00DA0BC2" w:rsidP="00521495">
            <w:pPr>
              <w:pStyle w:val="TAC"/>
              <w:spacing w:before="120"/>
              <w:ind w:left="1985" w:hanging="1985"/>
              <w:outlineLvl w:val="6"/>
            </w:pPr>
            <w:r w:rsidRPr="00772087">
              <w:t>14 symbols</w:t>
            </w:r>
          </w:p>
        </w:tc>
      </w:tr>
      <w:tr w:rsidR="00AB4A3A" w:rsidRPr="00AF7230" w14:paraId="05233721"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E1D0227" w14:textId="77777777" w:rsidR="00AB4A3A" w:rsidRPr="00AF7230" w:rsidRDefault="00AB4A3A" w:rsidP="00521495">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9E85A2C" w14:textId="77777777" w:rsidR="00AB4A3A" w:rsidRPr="00AF7230" w:rsidRDefault="00AB4A3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1D8392D" w14:textId="77777777" w:rsidR="00AB4A3A" w:rsidRPr="00AF7230" w:rsidRDefault="00AB4A3A" w:rsidP="00521495">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F166277" w14:textId="77777777" w:rsidR="00AB4A3A" w:rsidRPr="00AF7230" w:rsidRDefault="00AB4A3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8CC5761" w14:textId="77777777" w:rsidR="00AB4A3A" w:rsidRPr="00AF7230" w:rsidRDefault="00AB4A3A" w:rsidP="00521495">
            <w:pPr>
              <w:pStyle w:val="TAC"/>
            </w:pPr>
            <w:r>
              <w:t>3.8</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2411083" w14:textId="77777777" w:rsidR="00AB4A3A" w:rsidRPr="00772087" w:rsidRDefault="00DA0BC2" w:rsidP="00521495">
            <w:pPr>
              <w:pStyle w:val="TAC"/>
              <w:spacing w:before="120"/>
              <w:ind w:left="1985" w:hanging="1985"/>
              <w:outlineLvl w:val="6"/>
              <w:rPr>
                <w:noProof/>
                <w:szCs w:val="18"/>
              </w:rPr>
            </w:pPr>
            <w:r w:rsidRPr="00772087">
              <w:rPr>
                <w:noProof/>
                <w:szCs w:val="18"/>
              </w:rPr>
              <w:t>-0.1</w:t>
            </w:r>
          </w:p>
        </w:tc>
      </w:tr>
      <w:tr w:rsidR="00AB4A3A" w:rsidRPr="00AF7230" w14:paraId="1DC2E3E0"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3068FAE" w14:textId="77777777" w:rsidR="00AB4A3A" w:rsidRPr="00AF7230" w:rsidRDefault="00AB4A3A" w:rsidP="003F2F32">
            <w:pPr>
              <w:pStyle w:val="TAC"/>
              <w:rPr>
                <w:b/>
                <w:noProof/>
                <w:sz w:val="22"/>
              </w:rPr>
            </w:pPr>
            <w:r w:rsidRPr="00AF7230">
              <w:t>R1-</w:t>
            </w:r>
            <w:r w:rsidRPr="002046B4">
              <w:t>16</w:t>
            </w:r>
            <w:r w:rsidR="0098434F">
              <w:t>5421</w:t>
            </w:r>
            <w:r w:rsidRPr="00AF7230">
              <w:t xml:space="preserve"> / </w:t>
            </w:r>
            <w:r w:rsidR="00F23599">
              <w:t>Source 8</w:t>
            </w:r>
            <w:r w:rsidRPr="00AF7230">
              <w:br/>
            </w:r>
            <w:r>
              <w:t>F</w:t>
            </w:r>
            <w:r w:rsidRPr="00AF7230">
              <w:t>requency hopping</w:t>
            </w:r>
            <w:r w:rsidRPr="00AF7230">
              <w:br/>
              <w:t>Reuse legacy PUCCH</w:t>
            </w:r>
            <w:r>
              <w:t xml:space="preserve"> 4 </w:t>
            </w:r>
            <w:r w:rsidRPr="00AF7230">
              <w:t>structure</w:t>
            </w:r>
          </w:p>
        </w:tc>
      </w:tr>
    </w:tbl>
    <w:p w14:paraId="58ACBDCC" w14:textId="77777777" w:rsidR="00AB4A3A" w:rsidRDefault="00AB4A3A" w:rsidP="001977F3"/>
    <w:p w14:paraId="75FA2880" w14:textId="77777777" w:rsidR="00FC0044" w:rsidRDefault="00AB4A3A" w:rsidP="00772087">
      <w:pPr>
        <w:jc w:val="center"/>
      </w:pPr>
      <w:r>
        <w:rPr>
          <w:rFonts w:ascii="Arial" w:hAnsi="Arial"/>
          <w:b/>
          <w:lang w:eastAsia="ko-KR"/>
        </w:rPr>
        <w:t>Table C4-14 EPA</w:t>
      </w:r>
      <w:r w:rsidRPr="00911C43">
        <w:rPr>
          <w:rFonts w:ascii="Arial" w:hAnsi="Arial"/>
          <w:b/>
          <w:lang w:eastAsia="ko-KR"/>
        </w:rPr>
        <w:t xml:space="preserve">, </w:t>
      </w:r>
      <w:r>
        <w:rPr>
          <w:rFonts w:ascii="Arial" w:hAnsi="Arial"/>
          <w:b/>
          <w:lang w:eastAsia="ko-KR"/>
        </w:rPr>
        <w:t>40</w:t>
      </w:r>
      <w:r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AB4A3A" w:rsidRPr="005C2902" w14:paraId="67CC722D"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8F0BE33" w14:textId="77777777" w:rsidR="00AB4A3A" w:rsidRPr="00772087" w:rsidRDefault="00DA0BC2" w:rsidP="00521495">
            <w:pPr>
              <w:pStyle w:val="TAC"/>
              <w:spacing w:before="120"/>
              <w:ind w:left="1985" w:hanging="1985"/>
              <w:outlineLvl w:val="6"/>
            </w:pPr>
            <w:r w:rsidRPr="00772087">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6BD5C34" w14:textId="77777777" w:rsidR="00AB4A3A" w:rsidRPr="00772087" w:rsidRDefault="00DA0BC2" w:rsidP="00521495">
            <w:pPr>
              <w:pStyle w:val="TAC"/>
              <w:spacing w:before="120"/>
              <w:ind w:left="1985" w:hanging="1985"/>
              <w:outlineLvl w:val="6"/>
            </w:pPr>
            <w:r w:rsidRPr="00772087">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9872125" w14:textId="77777777" w:rsidR="00AB4A3A" w:rsidRPr="00772087" w:rsidRDefault="00DA0BC2" w:rsidP="00521495">
            <w:pPr>
              <w:pStyle w:val="TAC"/>
              <w:spacing w:before="120"/>
              <w:ind w:left="1985" w:hanging="1985"/>
              <w:outlineLvl w:val="6"/>
            </w:pPr>
            <w:r w:rsidRPr="00772087">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00F2B49" w14:textId="77777777" w:rsidR="00AB4A3A" w:rsidRPr="00772087" w:rsidRDefault="00DA0BC2" w:rsidP="00521495">
            <w:pPr>
              <w:pStyle w:val="TAC"/>
              <w:spacing w:before="120"/>
              <w:ind w:left="1985" w:hanging="1985"/>
              <w:outlineLvl w:val="6"/>
            </w:pPr>
            <w:r w:rsidRPr="00772087">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0FC54C2" w14:textId="77777777" w:rsidR="00AB4A3A" w:rsidRPr="00772087" w:rsidRDefault="00DA0BC2" w:rsidP="00521495">
            <w:pPr>
              <w:pStyle w:val="TAC"/>
              <w:spacing w:before="120"/>
              <w:ind w:left="1985" w:hanging="1985"/>
              <w:outlineLvl w:val="6"/>
            </w:pPr>
            <w:r w:rsidRPr="00772087">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B4C43A8" w14:textId="77777777" w:rsidR="00AB4A3A" w:rsidRPr="00772087" w:rsidRDefault="00DA0BC2" w:rsidP="00521495">
            <w:pPr>
              <w:pStyle w:val="TAC"/>
            </w:pPr>
            <w:r w:rsidRPr="00772087">
              <w:t>14 symbols</w:t>
            </w:r>
          </w:p>
        </w:tc>
      </w:tr>
      <w:tr w:rsidR="00AB4A3A" w:rsidRPr="00AF7230" w14:paraId="153F57A6"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9450E2D" w14:textId="77777777" w:rsidR="00AB4A3A" w:rsidRPr="00AF7230" w:rsidRDefault="00AB4A3A" w:rsidP="00521495">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93DA86A" w14:textId="77777777" w:rsidR="00AB4A3A" w:rsidRPr="00AF7230" w:rsidRDefault="00AB4A3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D72E312" w14:textId="77777777" w:rsidR="00AB4A3A" w:rsidRPr="00AF7230" w:rsidRDefault="00AB4A3A" w:rsidP="00521495">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B7DE6FB" w14:textId="77777777" w:rsidR="00AB4A3A" w:rsidRPr="00AF7230" w:rsidRDefault="00AB4A3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81302ED" w14:textId="77777777" w:rsidR="00AB4A3A" w:rsidRPr="00AF7230" w:rsidRDefault="00AB4A3A" w:rsidP="00521495">
            <w:pPr>
              <w:pStyle w:val="TAC"/>
            </w:pPr>
            <w:r>
              <w:t>5.3</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C640C79" w14:textId="77777777" w:rsidR="00AB4A3A" w:rsidRPr="00772087" w:rsidRDefault="00DA0BC2" w:rsidP="00521495">
            <w:pPr>
              <w:pStyle w:val="TAC"/>
              <w:spacing w:before="120"/>
              <w:ind w:left="1985" w:hanging="1985"/>
              <w:outlineLvl w:val="6"/>
              <w:rPr>
                <w:noProof/>
                <w:szCs w:val="18"/>
              </w:rPr>
            </w:pPr>
            <w:r w:rsidRPr="00772087">
              <w:rPr>
                <w:noProof/>
                <w:szCs w:val="18"/>
              </w:rPr>
              <w:t>1.0</w:t>
            </w:r>
          </w:p>
        </w:tc>
      </w:tr>
      <w:tr w:rsidR="00AB4A3A" w:rsidRPr="00AF7230" w14:paraId="69094443"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A123F0A" w14:textId="77777777" w:rsidR="00AB4A3A" w:rsidRPr="00AF7230" w:rsidRDefault="00AB4A3A" w:rsidP="003F2F32">
            <w:pPr>
              <w:pStyle w:val="TAC"/>
              <w:rPr>
                <w:b/>
                <w:noProof/>
                <w:sz w:val="22"/>
              </w:rPr>
            </w:pPr>
            <w:r w:rsidRPr="00AF7230">
              <w:t>R1-</w:t>
            </w:r>
            <w:r w:rsidRPr="002046B4">
              <w:t>16</w:t>
            </w:r>
            <w:r w:rsidR="0098434F">
              <w:t>5421</w:t>
            </w:r>
            <w:r w:rsidRPr="00AF7230">
              <w:t xml:space="preserve"> / </w:t>
            </w:r>
            <w:r w:rsidR="00F23599">
              <w:t>Source 8</w:t>
            </w:r>
            <w:r w:rsidRPr="00AF7230">
              <w:br/>
            </w:r>
            <w:r>
              <w:t>F</w:t>
            </w:r>
            <w:r w:rsidRPr="00AF7230">
              <w:t>requency hopping</w:t>
            </w:r>
            <w:r w:rsidRPr="00AF7230">
              <w:br/>
              <w:t>Reuse legacy PUCCH</w:t>
            </w:r>
            <w:r>
              <w:t xml:space="preserve"> 4 </w:t>
            </w:r>
            <w:r w:rsidRPr="00AF7230">
              <w:t>structure</w:t>
            </w:r>
          </w:p>
        </w:tc>
      </w:tr>
    </w:tbl>
    <w:p w14:paraId="238CB22E" w14:textId="77777777" w:rsidR="00911C43" w:rsidRDefault="00911C43" w:rsidP="001977F3"/>
    <w:p w14:paraId="679C6181" w14:textId="77777777" w:rsidR="00AB4A3A" w:rsidRDefault="00AB4A3A" w:rsidP="001977F3"/>
    <w:p w14:paraId="7555870C" w14:textId="77777777" w:rsidR="00FC0044" w:rsidRPr="00772087" w:rsidRDefault="00AB4A3A" w:rsidP="00772087">
      <w:pPr>
        <w:jc w:val="center"/>
        <w:rPr>
          <w:rFonts w:ascii="Arial" w:hAnsi="Arial"/>
          <w:b/>
          <w:lang w:eastAsia="ko-KR"/>
        </w:rPr>
      </w:pPr>
      <w:r>
        <w:rPr>
          <w:rFonts w:ascii="Arial" w:hAnsi="Arial"/>
          <w:b/>
          <w:lang w:eastAsia="ko-KR"/>
        </w:rPr>
        <w:t>Table C4-15</w:t>
      </w:r>
      <w:r w:rsidR="00911C43" w:rsidRPr="00911C43">
        <w:rPr>
          <w:rFonts w:ascii="Arial" w:hAnsi="Arial"/>
          <w:b/>
          <w:lang w:eastAsia="ko-KR"/>
        </w:rPr>
        <w:t xml:space="preserve"> ETU, </w:t>
      </w:r>
      <w:r w:rsidR="00911C43">
        <w:rPr>
          <w:rFonts w:ascii="Arial" w:hAnsi="Arial"/>
          <w:b/>
          <w:lang w:eastAsia="ko-KR"/>
        </w:rPr>
        <w:t>1</w:t>
      </w:r>
      <w:r w:rsidR="00DA0BC2" w:rsidRPr="00772087">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14:paraId="588F3661"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D2ADADB"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01AFB5F"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62A3012"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B830418"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C40F997"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3B3ECC5" w14:textId="77777777" w:rsidR="00911C43" w:rsidRPr="00AF7230" w:rsidRDefault="00911C43" w:rsidP="00521495">
            <w:pPr>
              <w:pStyle w:val="TAC"/>
            </w:pPr>
            <w:r w:rsidRPr="00AF7230">
              <w:t>14 symbols</w:t>
            </w:r>
          </w:p>
        </w:tc>
      </w:tr>
      <w:tr w:rsidR="00911C43" w:rsidRPr="00AF7230" w14:paraId="2C427169"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92607F9" w14:textId="77777777" w:rsidR="00911C43" w:rsidRPr="005B3B3E" w:rsidRDefault="00911C43" w:rsidP="00521495">
            <w:pPr>
              <w:pStyle w:val="TAC"/>
            </w:pPr>
            <w:r>
              <w:t>1.1 dB</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30CA20B" w14:textId="77777777" w:rsidR="00911C43" w:rsidRPr="00AF7230" w:rsidRDefault="00911C43" w:rsidP="00521495">
            <w:pPr>
              <w:pStyle w:val="TAC"/>
            </w:pPr>
            <w:r>
              <w:t>&lt;- 1dB</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6B13784"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7ABB3A5"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117A1F9"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2ADAFEA" w14:textId="77777777" w:rsidR="00911C43" w:rsidRPr="00AF7230" w:rsidRDefault="00911C43" w:rsidP="00521495">
            <w:pPr>
              <w:pStyle w:val="TAC"/>
            </w:pPr>
          </w:p>
        </w:tc>
      </w:tr>
      <w:tr w:rsidR="00911C43" w:rsidRPr="00AF7230" w14:paraId="682A372D"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C0594FA" w14:textId="77777777" w:rsidR="00911C43" w:rsidRDefault="00911C43" w:rsidP="00521495">
            <w:pPr>
              <w:pStyle w:val="TAC"/>
            </w:pPr>
            <w:r>
              <w:t>R1-164464</w:t>
            </w:r>
            <w:r w:rsidRPr="00AF7230">
              <w:t xml:space="preserve"> / </w:t>
            </w:r>
            <w:r w:rsidR="00E32A2A">
              <w:t>Source 10</w:t>
            </w:r>
          </w:p>
          <w:p w14:paraId="4D30E767" w14:textId="77777777" w:rsidR="00911C43" w:rsidRPr="00AF7230" w:rsidRDefault="00911C43" w:rsidP="00521495">
            <w:pPr>
              <w:pStyle w:val="TAC"/>
            </w:pPr>
            <w:r>
              <w:t>BLER at 1 % SNR</w:t>
            </w:r>
            <w:r w:rsidRPr="00AF7230">
              <w:br/>
            </w:r>
          </w:p>
        </w:tc>
      </w:tr>
    </w:tbl>
    <w:p w14:paraId="3693B49B" w14:textId="77777777" w:rsidR="00911C43" w:rsidRDefault="00911C43" w:rsidP="001977F3"/>
    <w:p w14:paraId="5B84706E" w14:textId="77777777" w:rsidR="001977F3" w:rsidRDefault="001977F3" w:rsidP="00E57498">
      <w:pPr>
        <w:pStyle w:val="TH"/>
        <w:rPr>
          <w:bCs/>
          <w:lang w:eastAsia="ko-KR"/>
        </w:rPr>
      </w:pPr>
      <w:r>
        <w:rPr>
          <w:lang w:eastAsia="ko-KR"/>
        </w:rPr>
        <w:t>Table C4-1</w:t>
      </w:r>
      <w:r w:rsidR="00AB4A3A">
        <w:rPr>
          <w:lang w:eastAsia="ko-KR"/>
        </w:rPr>
        <w:t>6</w:t>
      </w:r>
      <w:r>
        <w:rPr>
          <w:lang w:eastAsia="ko-KR"/>
        </w:rPr>
        <w:t xml:space="preserve"> ETU, 2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14:paraId="268F390D"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2DA08CD" w14:textId="77777777"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9055FA" w14:textId="77777777"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93EFF76" w14:textId="77777777"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DB1FB7" w14:textId="77777777"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5C6BA2" w14:textId="77777777"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99DBBA" w14:textId="77777777" w:rsidR="001977F3" w:rsidRDefault="001977F3" w:rsidP="00E57498">
            <w:pPr>
              <w:pStyle w:val="TAC"/>
              <w:rPr>
                <w:rFonts w:ascii="Calibri" w:hAnsi="Calibri"/>
                <w:b/>
                <w:noProof/>
                <w:sz w:val="22"/>
              </w:rPr>
            </w:pPr>
            <w:r>
              <w:t>14 symbols</w:t>
            </w:r>
          </w:p>
        </w:tc>
      </w:tr>
      <w:tr w:rsidR="001977F3" w14:paraId="0188DF92"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F8C7054" w14:textId="77777777"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9BE20BB" w14:textId="77777777" w:rsidR="001977F3" w:rsidRDefault="001977F3" w:rsidP="00E57498">
            <w:pPr>
              <w:pStyle w:val="TAC"/>
              <w:rPr>
                <w:rFonts w:ascii="Calibri" w:hAnsi="Calibri"/>
                <w:b/>
                <w:noProof/>
                <w:sz w:val="22"/>
              </w:rPr>
            </w:pPr>
            <w:r>
              <w:t>0.9</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DFA7415" w14:textId="77777777" w:rsidR="001977F3" w:rsidRDefault="001977F3" w:rsidP="00E57498">
            <w:pPr>
              <w:pStyle w:val="TAC"/>
              <w:rPr>
                <w:rFonts w:ascii="Calibri" w:hAnsi="Calibri"/>
                <w:b/>
                <w:noProof/>
                <w:sz w:val="22"/>
              </w:rPr>
            </w:pPr>
            <w:r>
              <w:t>-0.5</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C4434C8" w14:textId="77777777"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2FA9868B" w14:textId="77777777"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159B4A94" w14:textId="77777777" w:rsidR="001977F3" w:rsidRDefault="001977F3" w:rsidP="00E57498">
            <w:pPr>
              <w:pStyle w:val="TAC"/>
              <w:rPr>
                <w:rFonts w:ascii="Calibri" w:hAnsi="Calibri"/>
                <w:b/>
                <w:noProof/>
                <w:sz w:val="22"/>
              </w:rPr>
            </w:pPr>
          </w:p>
        </w:tc>
      </w:tr>
      <w:tr w:rsidR="001977F3" w14:paraId="3794F93A"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AF5824F" w14:textId="77777777" w:rsidR="001977F3" w:rsidRDefault="001977F3" w:rsidP="00E57498">
            <w:pPr>
              <w:pStyle w:val="TAC"/>
              <w:rPr>
                <w:rFonts w:ascii="Calibri" w:hAnsi="Calibri"/>
                <w:b/>
                <w:noProof/>
                <w:sz w:val="22"/>
              </w:rPr>
            </w:pPr>
            <w:r>
              <w:t>R1-162508 / Source 4</w:t>
            </w:r>
            <w:r>
              <w:br/>
              <w:t>sPUCCH for CSI details in R1-162508</w:t>
            </w:r>
          </w:p>
        </w:tc>
      </w:tr>
      <w:tr w:rsidR="00911C43" w:rsidRPr="00AF7230" w14:paraId="3A18BD99"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929F412"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98533C1"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61F2517"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3DEC31E"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3F00E9F"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B6DB07E" w14:textId="77777777" w:rsidR="00911C43" w:rsidRPr="00AF7230" w:rsidRDefault="00911C43" w:rsidP="00521495">
            <w:pPr>
              <w:pStyle w:val="TAC"/>
            </w:pPr>
            <w:r w:rsidRPr="00AF7230">
              <w:t>14 symbols</w:t>
            </w:r>
          </w:p>
        </w:tc>
      </w:tr>
      <w:tr w:rsidR="00911C43" w:rsidRPr="00AF7230" w14:paraId="083291FD"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22E58BE" w14:textId="77777777" w:rsidR="00911C43" w:rsidRPr="005B3B3E" w:rsidRDefault="00911C43" w:rsidP="00521495">
            <w:pPr>
              <w:pStyle w:val="TAC"/>
            </w:pPr>
            <w:r>
              <w:t>3.8 dB</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70F59C6" w14:textId="77777777" w:rsidR="00911C43" w:rsidRPr="00AF7230" w:rsidRDefault="00911C43" w:rsidP="00521495">
            <w:pPr>
              <w:pStyle w:val="TAC"/>
            </w:pPr>
            <w:r>
              <w:t>-0.6 dB</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2F3D839"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FBACDA3"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C6FB245"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416C28E" w14:textId="77777777" w:rsidR="00911C43" w:rsidRPr="00AF7230" w:rsidRDefault="00911C43" w:rsidP="00521495">
            <w:pPr>
              <w:pStyle w:val="TAC"/>
            </w:pPr>
          </w:p>
        </w:tc>
      </w:tr>
      <w:tr w:rsidR="00911C43" w:rsidRPr="00AF7230" w14:paraId="72FAF03B"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7174691" w14:textId="77777777" w:rsidR="00911C43" w:rsidRPr="00AF7230" w:rsidRDefault="00911C43" w:rsidP="00521495">
            <w:pPr>
              <w:pStyle w:val="TAC"/>
            </w:pPr>
            <w:r>
              <w:t>R1-164464</w:t>
            </w:r>
            <w:r w:rsidRPr="00AF7230">
              <w:t xml:space="preserve"> / </w:t>
            </w:r>
            <w:r w:rsidR="00E32A2A">
              <w:t>Source 10</w:t>
            </w:r>
            <w:r w:rsidRPr="00AF7230">
              <w:br/>
            </w:r>
            <w:r>
              <w:t>BLER at 1 % SNR</w:t>
            </w:r>
          </w:p>
        </w:tc>
      </w:tr>
      <w:tr w:rsidR="00911C43" w:rsidRPr="00AF7230" w14:paraId="2A29D2D0"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FDEF32F"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7240D58"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D20B672"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B040635"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46F1471"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4701031" w14:textId="77777777" w:rsidR="00911C43" w:rsidRPr="00AF7230" w:rsidRDefault="00911C43" w:rsidP="00521495">
            <w:pPr>
              <w:pStyle w:val="TAC"/>
            </w:pPr>
            <w:r w:rsidRPr="00AF7230">
              <w:t>14 symbols</w:t>
            </w:r>
          </w:p>
        </w:tc>
      </w:tr>
      <w:tr w:rsidR="00911C43" w:rsidRPr="00AF7230" w14:paraId="772B92B3"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1893315" w14:textId="77777777" w:rsidR="00911C43" w:rsidRPr="005B3B3E" w:rsidRDefault="00911C43" w:rsidP="00521495">
            <w:pPr>
              <w:pStyle w:val="TAC"/>
            </w:pPr>
            <w:r>
              <w:t>2.25</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77964FA"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7239512"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B1AD3F8"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F429175"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7D31077" w14:textId="77777777" w:rsidR="00911C43" w:rsidRPr="00AF7230" w:rsidRDefault="00911C43" w:rsidP="00521495">
            <w:pPr>
              <w:pStyle w:val="TAC"/>
            </w:pPr>
          </w:p>
        </w:tc>
      </w:tr>
      <w:tr w:rsidR="00911C43" w:rsidRPr="00AF7230" w14:paraId="078625D7"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DA7C567" w14:textId="77777777" w:rsidR="00911C43" w:rsidRDefault="00911C43" w:rsidP="00521495">
            <w:pPr>
              <w:pStyle w:val="TAC"/>
            </w:pPr>
            <w:r>
              <w:t>R1-164464</w:t>
            </w:r>
            <w:r w:rsidRPr="00AF7230">
              <w:t xml:space="preserve"> / </w:t>
            </w:r>
            <w:r w:rsidR="00E32A2A">
              <w:t>Source 10</w:t>
            </w:r>
            <w:r w:rsidRPr="00AF7230">
              <w:br/>
            </w:r>
            <w:r>
              <w:t>Disjoint allocation of 2 PRBs</w:t>
            </w:r>
          </w:p>
          <w:p w14:paraId="084CDB4F" w14:textId="77777777" w:rsidR="00911C43" w:rsidRPr="00AF7230" w:rsidRDefault="00911C43" w:rsidP="00521495">
            <w:pPr>
              <w:pStyle w:val="TAC"/>
            </w:pPr>
            <w:r>
              <w:t>BLER at 1 % SNR</w:t>
            </w:r>
          </w:p>
        </w:tc>
      </w:tr>
    </w:tbl>
    <w:p w14:paraId="40666F2A" w14:textId="77777777" w:rsidR="001977F3" w:rsidRDefault="001977F3" w:rsidP="001977F3">
      <w:pPr>
        <w:rPr>
          <w:rFonts w:ascii="Malgun Gothic" w:eastAsia="Malgun Gothic" w:hAnsi="Malgun Gothic"/>
          <w:sz w:val="16"/>
          <w:szCs w:val="16"/>
          <w:lang w:eastAsia="ko-KR"/>
        </w:rPr>
      </w:pPr>
    </w:p>
    <w:p w14:paraId="34C371BB" w14:textId="77777777" w:rsidR="001977F3" w:rsidRDefault="001977F3" w:rsidP="00E57498">
      <w:pPr>
        <w:pStyle w:val="TH"/>
        <w:rPr>
          <w:bCs/>
        </w:rPr>
      </w:pPr>
      <w:r>
        <w:rPr>
          <w:lang w:eastAsia="ko-KR"/>
        </w:rPr>
        <w:t>Table C4-1</w:t>
      </w:r>
      <w:r w:rsidR="00AB4A3A">
        <w:rPr>
          <w:lang w:eastAsia="ko-KR"/>
        </w:rPr>
        <w:t>7</w:t>
      </w:r>
      <w:r>
        <w:rPr>
          <w:lang w:eastAsia="ko-KR"/>
        </w:rPr>
        <w:t xml:space="preserve"> ETU, 4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14:paraId="215453FF"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EED3BF" w14:textId="77777777"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3E24CD" w14:textId="77777777"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4167ADB" w14:textId="77777777"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73E7BF" w14:textId="77777777"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28E491A" w14:textId="77777777"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7974590" w14:textId="77777777" w:rsidR="001977F3" w:rsidRDefault="001977F3" w:rsidP="00E57498">
            <w:pPr>
              <w:pStyle w:val="TAC"/>
              <w:rPr>
                <w:rFonts w:ascii="Calibri" w:hAnsi="Calibri"/>
                <w:b/>
                <w:noProof/>
                <w:sz w:val="22"/>
              </w:rPr>
            </w:pPr>
            <w:r>
              <w:t>14 symbols</w:t>
            </w:r>
          </w:p>
        </w:tc>
      </w:tr>
      <w:tr w:rsidR="001977F3" w14:paraId="185690E6"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271755" w14:textId="77777777"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5B6EC79" w14:textId="77777777" w:rsidR="001977F3" w:rsidRDefault="001977F3" w:rsidP="00E57498">
            <w:pPr>
              <w:pStyle w:val="TAC"/>
              <w:rPr>
                <w:rFonts w:ascii="Calibri" w:hAnsi="Calibri"/>
                <w:b/>
                <w:noProof/>
                <w:sz w:val="22"/>
              </w:rPr>
            </w:pPr>
            <w:r>
              <w:t>3.1</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9ABA92" w14:textId="77777777" w:rsidR="001977F3" w:rsidRDefault="001977F3" w:rsidP="00E57498">
            <w:pPr>
              <w:pStyle w:val="TAC"/>
              <w:rPr>
                <w:rFonts w:ascii="Calibri" w:hAnsi="Calibri"/>
                <w:b/>
                <w:noProof/>
                <w:sz w:val="22"/>
              </w:rPr>
            </w:pPr>
            <w:r>
              <w:t>1.1</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0BF43A00" w14:textId="77777777"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3361C600" w14:textId="77777777"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48F5CA16" w14:textId="77777777" w:rsidR="001977F3" w:rsidRDefault="001977F3" w:rsidP="00E57498">
            <w:pPr>
              <w:pStyle w:val="TAC"/>
              <w:rPr>
                <w:rFonts w:ascii="Calibri" w:hAnsi="Calibri"/>
                <w:b/>
                <w:noProof/>
                <w:sz w:val="22"/>
              </w:rPr>
            </w:pPr>
          </w:p>
        </w:tc>
      </w:tr>
      <w:tr w:rsidR="001977F3" w14:paraId="744080E1"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019867" w14:textId="77777777" w:rsidR="001977F3" w:rsidRDefault="001977F3" w:rsidP="00E57498">
            <w:pPr>
              <w:pStyle w:val="TAC"/>
              <w:rPr>
                <w:rFonts w:ascii="Calibri" w:hAnsi="Calibri"/>
                <w:b/>
                <w:noProof/>
                <w:sz w:val="22"/>
              </w:rPr>
            </w:pPr>
            <w:r>
              <w:t>R1-162508 / Source 4</w:t>
            </w:r>
            <w:r>
              <w:br/>
              <w:t>sPUCCH for CSI details in R1-162508</w:t>
            </w:r>
          </w:p>
        </w:tc>
      </w:tr>
      <w:tr w:rsidR="0087116A" w:rsidRPr="00AF7230" w14:paraId="4F36081C"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99D334B" w14:textId="77777777" w:rsidR="0087116A" w:rsidRPr="00AF7230" w:rsidRDefault="0087116A"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EC5B251" w14:textId="77777777" w:rsidR="0087116A" w:rsidRPr="00AF7230" w:rsidRDefault="0087116A"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156A0C0" w14:textId="77777777" w:rsidR="0087116A" w:rsidRPr="00AF7230" w:rsidRDefault="0087116A"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36198A0" w14:textId="77777777" w:rsidR="0087116A" w:rsidRPr="00AF7230" w:rsidRDefault="0087116A"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22918C8" w14:textId="77777777" w:rsidR="0087116A" w:rsidRPr="00AF7230" w:rsidRDefault="0087116A"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DA85E49" w14:textId="77777777" w:rsidR="0087116A" w:rsidRPr="00AF7230" w:rsidRDefault="0087116A" w:rsidP="00521495">
            <w:pPr>
              <w:pStyle w:val="TAC"/>
            </w:pPr>
            <w:r w:rsidRPr="00AF7230">
              <w:t>14 symbols</w:t>
            </w:r>
          </w:p>
        </w:tc>
      </w:tr>
      <w:tr w:rsidR="0087116A" w:rsidRPr="00AF7230" w14:paraId="5AF26993"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6E20218" w14:textId="77777777" w:rsidR="0087116A" w:rsidRPr="005B3B3E" w:rsidRDefault="0087116A" w:rsidP="00521495">
            <w:pPr>
              <w:pStyle w:val="TAC"/>
            </w:pPr>
            <w:r>
              <w:t>7.5 dB</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7775074" w14:textId="77777777" w:rsidR="0087116A" w:rsidRPr="00AF7230" w:rsidRDefault="0087116A" w:rsidP="00521495">
            <w:pPr>
              <w:pStyle w:val="TAC"/>
            </w:pPr>
            <w:r>
              <w:t>1.4 dB</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7561DAE" w14:textId="77777777" w:rsidR="0087116A" w:rsidRPr="005B3B3E" w:rsidRDefault="0087116A"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DBD3DC8" w14:textId="77777777" w:rsidR="0087116A" w:rsidRPr="00AF7230" w:rsidRDefault="0087116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FF7E385" w14:textId="77777777" w:rsidR="0087116A" w:rsidRPr="00AF7230" w:rsidRDefault="0087116A" w:rsidP="00521495">
            <w:pPr>
              <w:pStyle w:val="TAC"/>
            </w:pPr>
            <w:r>
              <w:t>1.5 dB</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3E03231" w14:textId="77777777" w:rsidR="0087116A" w:rsidRPr="00AF7230" w:rsidRDefault="0087116A" w:rsidP="00521495">
            <w:pPr>
              <w:pStyle w:val="TAC"/>
            </w:pPr>
          </w:p>
        </w:tc>
      </w:tr>
      <w:tr w:rsidR="0087116A" w:rsidRPr="00AF7230" w14:paraId="121F6B85"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0C91C33" w14:textId="77777777" w:rsidR="00911C43" w:rsidRDefault="0087116A" w:rsidP="00521495">
            <w:pPr>
              <w:pStyle w:val="TAC"/>
            </w:pPr>
            <w:r>
              <w:t>R1-164464</w:t>
            </w:r>
            <w:r w:rsidRPr="00AF7230">
              <w:t xml:space="preserve"> / </w:t>
            </w:r>
            <w:r w:rsidR="00E32A2A">
              <w:t>Source 10</w:t>
            </w:r>
          </w:p>
          <w:p w14:paraId="5E4B844D" w14:textId="77777777" w:rsidR="0087116A" w:rsidRPr="00AF7230" w:rsidRDefault="00911C43" w:rsidP="00521495">
            <w:pPr>
              <w:pStyle w:val="TAC"/>
            </w:pPr>
            <w:r>
              <w:t>BLER at 1 % SNR</w:t>
            </w:r>
            <w:r w:rsidR="0087116A" w:rsidRPr="00AF7230">
              <w:br/>
            </w:r>
          </w:p>
        </w:tc>
      </w:tr>
    </w:tbl>
    <w:p w14:paraId="5A6C9638" w14:textId="77777777" w:rsidR="001977F3" w:rsidRDefault="001977F3" w:rsidP="001977F3">
      <w:pPr>
        <w:rPr>
          <w:rFonts w:ascii="Malgun Gothic" w:eastAsia="Malgun Gothic" w:hAnsi="Malgun Gothic"/>
          <w:sz w:val="16"/>
          <w:szCs w:val="16"/>
          <w:lang w:eastAsia="ko-KR"/>
        </w:rPr>
      </w:pPr>
    </w:p>
    <w:p w14:paraId="12CBD86F" w14:textId="77777777" w:rsidR="001977F3" w:rsidRDefault="001977F3" w:rsidP="00E57498">
      <w:pPr>
        <w:pStyle w:val="TH"/>
        <w:rPr>
          <w:bCs/>
        </w:rPr>
      </w:pPr>
      <w:r>
        <w:rPr>
          <w:lang w:eastAsia="ko-KR"/>
        </w:rPr>
        <w:t>Table C4-1</w:t>
      </w:r>
      <w:r w:rsidR="00AB4A3A">
        <w:rPr>
          <w:lang w:eastAsia="ko-KR"/>
        </w:rPr>
        <w:t>8</w:t>
      </w:r>
      <w:r>
        <w:rPr>
          <w:lang w:eastAsia="ko-KR"/>
        </w:rPr>
        <w:t xml:space="preserve"> ETU, 7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14:paraId="6C4EC645"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13AD7FE" w14:textId="77777777"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7CF18F" w14:textId="77777777"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4BBCF7" w14:textId="77777777"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99D042E" w14:textId="77777777"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7B6383E" w14:textId="77777777"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989312" w14:textId="77777777" w:rsidR="001977F3" w:rsidRDefault="001977F3" w:rsidP="00E57498">
            <w:pPr>
              <w:pStyle w:val="TAC"/>
              <w:rPr>
                <w:rFonts w:ascii="Calibri" w:hAnsi="Calibri"/>
                <w:b/>
                <w:noProof/>
                <w:sz w:val="22"/>
              </w:rPr>
            </w:pPr>
            <w:r>
              <w:t>14 symbols</w:t>
            </w:r>
          </w:p>
        </w:tc>
      </w:tr>
      <w:tr w:rsidR="001977F3" w14:paraId="50286FA7"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192FC4" w14:textId="77777777"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4A3EDB" w14:textId="77777777" w:rsidR="001977F3" w:rsidRDefault="001977F3" w:rsidP="00E57498">
            <w:pPr>
              <w:pStyle w:val="TAC"/>
              <w:rPr>
                <w:rFonts w:ascii="Calibri" w:hAnsi="Calibri"/>
                <w:b/>
                <w:noProof/>
                <w:sz w:val="22"/>
              </w:rPr>
            </w:pPr>
            <w:r>
              <w:t>5</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55A2A6F" w14:textId="77777777" w:rsidR="001977F3" w:rsidRDefault="001977F3" w:rsidP="00E57498">
            <w:pPr>
              <w:pStyle w:val="TAC"/>
              <w:rPr>
                <w:rFonts w:ascii="Calibri" w:hAnsi="Calibri"/>
                <w:b/>
                <w:noProof/>
                <w:sz w:val="22"/>
              </w:rPr>
            </w:pPr>
            <w:r>
              <w:t>2.8</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F1A93C0" w14:textId="77777777"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69A32C20" w14:textId="77777777"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33E0BFBC" w14:textId="77777777" w:rsidR="001977F3" w:rsidRDefault="001977F3" w:rsidP="00E57498">
            <w:pPr>
              <w:pStyle w:val="TAC"/>
              <w:rPr>
                <w:rFonts w:ascii="Calibri" w:hAnsi="Calibri"/>
                <w:b/>
                <w:noProof/>
                <w:sz w:val="22"/>
              </w:rPr>
            </w:pPr>
          </w:p>
        </w:tc>
      </w:tr>
      <w:tr w:rsidR="001977F3" w14:paraId="3538ECD8"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A504A23" w14:textId="77777777" w:rsidR="001977F3" w:rsidRDefault="001977F3" w:rsidP="00E57498">
            <w:pPr>
              <w:pStyle w:val="TAC"/>
              <w:rPr>
                <w:rFonts w:ascii="Calibri" w:hAnsi="Calibri"/>
                <w:b/>
                <w:noProof/>
                <w:sz w:val="22"/>
              </w:rPr>
            </w:pPr>
            <w:r>
              <w:t>R1-162508 / Source 4</w:t>
            </w:r>
            <w:r>
              <w:br/>
              <w:t>sPUCCH for CSI details in R1-162508</w:t>
            </w:r>
          </w:p>
        </w:tc>
      </w:tr>
    </w:tbl>
    <w:p w14:paraId="63E2E2EC" w14:textId="77777777" w:rsidR="001977F3" w:rsidRDefault="001977F3" w:rsidP="001977F3">
      <w:pPr>
        <w:rPr>
          <w:rFonts w:ascii="Malgun Gothic" w:eastAsia="Malgun Gothic" w:hAnsi="Malgun Gothic"/>
          <w:sz w:val="16"/>
          <w:szCs w:val="16"/>
          <w:lang w:eastAsia="ko-KR"/>
        </w:rPr>
      </w:pPr>
    </w:p>
    <w:p w14:paraId="12286A61" w14:textId="77777777" w:rsidR="00911C43" w:rsidRPr="005B3B3E" w:rsidRDefault="00911C43" w:rsidP="00911C43">
      <w:pPr>
        <w:spacing w:after="0"/>
        <w:jc w:val="center"/>
        <w:rPr>
          <w:rFonts w:ascii="Arial" w:hAnsi="Arial"/>
          <w:b/>
          <w:lang w:eastAsia="ko-KR"/>
        </w:rPr>
      </w:pPr>
      <w:r w:rsidRPr="005B3B3E">
        <w:rPr>
          <w:rFonts w:ascii="Arial" w:hAnsi="Arial"/>
          <w:b/>
          <w:lang w:eastAsia="ko-KR"/>
        </w:rPr>
        <w:t>Table C4-1</w:t>
      </w:r>
      <w:r w:rsidR="00AB4A3A">
        <w:rPr>
          <w:rFonts w:ascii="Arial" w:hAnsi="Arial"/>
          <w:b/>
          <w:lang w:eastAsia="ko-KR"/>
        </w:rPr>
        <w:t>9</w:t>
      </w:r>
      <w:r w:rsidRPr="005B3B3E">
        <w:rPr>
          <w:rFonts w:ascii="Arial" w:hAnsi="Arial"/>
          <w:b/>
          <w:lang w:eastAsia="ko-KR"/>
        </w:rPr>
        <w:t xml:space="preserve"> E</w:t>
      </w:r>
      <w:r>
        <w:rPr>
          <w:rFonts w:ascii="Arial" w:hAnsi="Arial"/>
          <w:b/>
          <w:lang w:eastAsia="ko-KR"/>
        </w:rPr>
        <w:t>TU</w:t>
      </w:r>
      <w:r w:rsidRPr="005B3B3E">
        <w:rPr>
          <w:rFonts w:ascii="Arial" w:hAnsi="Arial"/>
          <w:b/>
          <w:lang w:eastAsia="ko-KR"/>
        </w:rPr>
        <w:t xml:space="preserve">, </w:t>
      </w:r>
      <w:r>
        <w:rPr>
          <w:rFonts w:ascii="Arial" w:hAnsi="Arial"/>
          <w:b/>
          <w:lang w:eastAsia="ko-KR"/>
        </w:rPr>
        <w:t>8</w:t>
      </w:r>
      <w:r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14:paraId="2A2FE804"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385BB45"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C6E0A1A"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4865E97"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1E783DA"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9B9F021"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D3DE2BA" w14:textId="77777777" w:rsidR="00911C43" w:rsidRPr="00AF7230" w:rsidRDefault="00911C43" w:rsidP="00521495">
            <w:pPr>
              <w:pStyle w:val="TAC"/>
            </w:pPr>
            <w:r w:rsidRPr="00AF7230">
              <w:t>14 symbols</w:t>
            </w:r>
          </w:p>
        </w:tc>
      </w:tr>
      <w:tr w:rsidR="00911C43" w:rsidRPr="00AF7230" w14:paraId="77E1AA4E"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AE4B141"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270CF40"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CCB8C6A"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7D680E5"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B1BBF7D" w14:textId="77777777" w:rsidR="00911C43" w:rsidRPr="00AF7230" w:rsidRDefault="00911C43" w:rsidP="00521495">
            <w:pPr>
              <w:pStyle w:val="TAC"/>
            </w:pPr>
            <w:r>
              <w:t>3</w:t>
            </w:r>
            <w:r w:rsidR="00DB6668">
              <w:t>.75</w:t>
            </w:r>
            <w:r>
              <w:t xml:space="preserve"> dB</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28DE045" w14:textId="77777777" w:rsidR="00911C43" w:rsidRPr="00AF7230" w:rsidRDefault="00911C43" w:rsidP="00DB6668">
            <w:pPr>
              <w:pStyle w:val="TAC"/>
            </w:pPr>
            <w:r>
              <w:t>-2 dB</w:t>
            </w:r>
          </w:p>
        </w:tc>
      </w:tr>
      <w:tr w:rsidR="00911C43" w:rsidRPr="00AF7230" w14:paraId="2A40D40B"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74F5A1D" w14:textId="77777777" w:rsidR="00911C43" w:rsidRPr="00AF7230" w:rsidRDefault="00911C43" w:rsidP="00521495">
            <w:pPr>
              <w:pStyle w:val="TAC"/>
            </w:pPr>
            <w:r>
              <w:t>R1-164464</w:t>
            </w:r>
            <w:r w:rsidRPr="00AF7230">
              <w:t xml:space="preserve"> / </w:t>
            </w:r>
            <w:r w:rsidR="00E32A2A">
              <w:t>Source 10</w:t>
            </w:r>
            <w:r w:rsidRPr="00AF7230">
              <w:br/>
            </w:r>
            <w:r>
              <w:t>BLER at 1 % SNR</w:t>
            </w:r>
          </w:p>
        </w:tc>
      </w:tr>
    </w:tbl>
    <w:p w14:paraId="141364BE" w14:textId="77777777" w:rsidR="00911C43" w:rsidRDefault="00911C43" w:rsidP="001977F3">
      <w:pPr>
        <w:rPr>
          <w:rFonts w:ascii="Malgun Gothic" w:eastAsia="Malgun Gothic" w:hAnsi="Malgun Gothic"/>
          <w:sz w:val="16"/>
          <w:szCs w:val="16"/>
          <w:lang w:eastAsia="ko-KR"/>
        </w:rPr>
      </w:pPr>
    </w:p>
    <w:p w14:paraId="470C9016" w14:textId="77777777" w:rsidR="001977F3" w:rsidRDefault="001977F3" w:rsidP="00E57498">
      <w:pPr>
        <w:pStyle w:val="TH"/>
        <w:rPr>
          <w:bCs/>
        </w:rPr>
      </w:pPr>
      <w:r>
        <w:rPr>
          <w:lang w:eastAsia="ko-KR"/>
        </w:rPr>
        <w:t>Table C4-</w:t>
      </w:r>
      <w:r w:rsidR="00AB4A3A">
        <w:rPr>
          <w:lang w:eastAsia="ko-KR"/>
        </w:rPr>
        <w:t>20</w:t>
      </w:r>
      <w:r>
        <w:rPr>
          <w:lang w:eastAsia="ko-KR"/>
        </w:rPr>
        <w:t xml:space="preserve"> ETU, 11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1977F3" w14:paraId="465AB7FC" w14:textId="77777777" w:rsidTr="0013522F">
        <w:trPr>
          <w:trHeight w:val="641"/>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8006546" w14:textId="77777777" w:rsidR="001977F3" w:rsidRDefault="001977F3" w:rsidP="00E57498">
            <w:pPr>
              <w:pStyle w:val="TAC"/>
              <w:rPr>
                <w:rFonts w:ascii="Calibri" w:hAnsi="Calibri"/>
                <w:b/>
                <w:noProof/>
                <w:sz w:val="22"/>
              </w:rPr>
            </w:pPr>
            <w:r>
              <w:t>1 symbol</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239FAA2" w14:textId="77777777" w:rsidR="001977F3" w:rsidRDefault="001977F3" w:rsidP="00E57498">
            <w:pPr>
              <w:pStyle w:val="TAC"/>
              <w:rPr>
                <w:rFonts w:ascii="Calibri" w:hAnsi="Calibri"/>
                <w:b/>
                <w:noProof/>
                <w:sz w:val="22"/>
              </w:rPr>
            </w:pPr>
            <w:r>
              <w:t>2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550E847" w14:textId="77777777" w:rsidR="001977F3" w:rsidRDefault="001977F3" w:rsidP="00E57498">
            <w:pPr>
              <w:pStyle w:val="TAC"/>
              <w:rPr>
                <w:rFonts w:ascii="Calibri" w:hAnsi="Calibri"/>
                <w:b/>
                <w:noProof/>
                <w:sz w:val="22"/>
              </w:rPr>
            </w:pPr>
            <w:r>
              <w:t>3 symbols</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BEBB3F3" w14:textId="77777777" w:rsidR="001977F3" w:rsidRDefault="001977F3" w:rsidP="00E57498">
            <w:pPr>
              <w:pStyle w:val="TAC"/>
              <w:rPr>
                <w:rFonts w:ascii="Calibri" w:hAnsi="Calibri"/>
                <w:b/>
                <w:noProof/>
                <w:sz w:val="22"/>
              </w:rPr>
            </w:pPr>
            <w:r>
              <w:t>4 symbols</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63480A" w14:textId="77777777" w:rsidR="001977F3" w:rsidRDefault="001977F3" w:rsidP="00E57498">
            <w:pPr>
              <w:pStyle w:val="TAC"/>
              <w:rPr>
                <w:rFonts w:ascii="Calibri" w:hAnsi="Calibri"/>
                <w:b/>
                <w:noProof/>
                <w:sz w:val="22"/>
              </w:rPr>
            </w:pPr>
            <w:r>
              <w:t>7 symbols</w:t>
            </w: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CFB4E0" w14:textId="77777777" w:rsidR="001977F3" w:rsidRDefault="001977F3" w:rsidP="00E57498">
            <w:pPr>
              <w:pStyle w:val="TAC"/>
              <w:rPr>
                <w:rFonts w:ascii="Calibri" w:hAnsi="Calibri"/>
                <w:b/>
                <w:noProof/>
                <w:sz w:val="22"/>
              </w:rPr>
            </w:pPr>
            <w:r>
              <w:t>14 symbols</w:t>
            </w:r>
          </w:p>
        </w:tc>
      </w:tr>
      <w:tr w:rsidR="001977F3" w14:paraId="2AD9BFC2" w14:textId="77777777" w:rsidTr="0013522F">
        <w:trPr>
          <w:trHeight w:val="679"/>
        </w:trPr>
        <w:tc>
          <w:tcPr>
            <w:tcW w:w="1458"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1512ABF" w14:textId="77777777" w:rsidR="001977F3" w:rsidRDefault="001977F3" w:rsidP="00E57498">
            <w:pPr>
              <w:pStyle w:val="TAC"/>
              <w:rPr>
                <w:b/>
                <w:noProof/>
                <w:sz w:val="22"/>
              </w:rPr>
            </w:pP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1E19FF4" w14:textId="77777777" w:rsidR="001977F3" w:rsidRDefault="001977F3" w:rsidP="00E57498">
            <w:pPr>
              <w:pStyle w:val="TAC"/>
              <w:rPr>
                <w:rFonts w:ascii="Calibri" w:hAnsi="Calibri"/>
                <w:b/>
                <w:noProof/>
                <w:sz w:val="22"/>
              </w:rPr>
            </w:pPr>
            <w:r>
              <w:t>7.6</w:t>
            </w: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7C220D2" w14:textId="77777777" w:rsidR="001977F3" w:rsidRDefault="001977F3" w:rsidP="00E57498">
            <w:pPr>
              <w:pStyle w:val="TAC"/>
              <w:rPr>
                <w:rFonts w:ascii="Calibri" w:hAnsi="Calibri"/>
                <w:b/>
                <w:noProof/>
                <w:sz w:val="22"/>
              </w:rPr>
            </w:pPr>
            <w:r>
              <w:t>4.5</w:t>
            </w:r>
          </w:p>
        </w:tc>
        <w:tc>
          <w:tcPr>
            <w:tcW w:w="126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3D71CF36" w14:textId="77777777" w:rsidR="001977F3" w:rsidRDefault="001977F3" w:rsidP="00E57498">
            <w:pPr>
              <w:pStyle w:val="TAC"/>
              <w:rPr>
                <w:rFonts w:ascii="Calibri" w:hAnsi="Calibri"/>
                <w:b/>
                <w:noProof/>
                <w:sz w:val="22"/>
              </w:rPr>
            </w:pPr>
          </w:p>
        </w:tc>
        <w:tc>
          <w:tcPr>
            <w:tcW w:w="117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14:paraId="522729ED" w14:textId="77777777" w:rsidR="001977F3" w:rsidRDefault="001977F3" w:rsidP="00E57498">
            <w:pPr>
              <w:pStyle w:val="TAC"/>
              <w:rPr>
                <w:rFonts w:ascii="Calibri" w:hAnsi="Calibri"/>
                <w:b/>
                <w:noProof/>
                <w:sz w:val="22"/>
              </w:rPr>
            </w:pPr>
          </w:p>
        </w:tc>
        <w:tc>
          <w:tcPr>
            <w:tcW w:w="127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38044BC" w14:textId="77777777" w:rsidR="001977F3" w:rsidRDefault="001977F3" w:rsidP="00E57498">
            <w:pPr>
              <w:pStyle w:val="TAC"/>
              <w:rPr>
                <w:rFonts w:ascii="Calibri" w:hAnsi="Calibri"/>
                <w:b/>
                <w:noProof/>
                <w:sz w:val="22"/>
              </w:rPr>
            </w:pPr>
            <w:r>
              <w:t>-1.9</w:t>
            </w:r>
          </w:p>
        </w:tc>
      </w:tr>
      <w:tr w:rsidR="001977F3" w14:paraId="16F18F28" w14:textId="77777777" w:rsidTr="0013522F">
        <w:trPr>
          <w:trHeight w:val="679"/>
        </w:trPr>
        <w:tc>
          <w:tcPr>
            <w:tcW w:w="7597" w:type="dxa"/>
            <w:gridSpan w:val="6"/>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E9E38AF" w14:textId="77777777" w:rsidR="001977F3" w:rsidRDefault="001977F3" w:rsidP="00E57498">
            <w:pPr>
              <w:pStyle w:val="TAC"/>
              <w:rPr>
                <w:rFonts w:ascii="Calibri" w:hAnsi="Calibri"/>
                <w:b/>
                <w:noProof/>
                <w:sz w:val="22"/>
              </w:rPr>
            </w:pPr>
            <w:r>
              <w:t>R1-162508 / Source 4</w:t>
            </w:r>
            <w:r>
              <w:br/>
              <w:t>sPUCCH for CSI details in R1-162508</w:t>
            </w:r>
          </w:p>
        </w:tc>
      </w:tr>
    </w:tbl>
    <w:p w14:paraId="4C0DB57E" w14:textId="77777777" w:rsidR="00FC0044" w:rsidRDefault="00FC0044" w:rsidP="00772087">
      <w:bookmarkStart w:id="10" w:name="_Toc309980088"/>
      <w:bookmarkStart w:id="11" w:name="historyclause"/>
      <w:bookmarkEnd w:id="10"/>
      <w:bookmarkEnd w:id="11"/>
    </w:p>
    <w:p w14:paraId="44F872F2" w14:textId="77777777" w:rsidR="00FC0044" w:rsidRDefault="00AB4A3A" w:rsidP="00772087">
      <w:pPr>
        <w:jc w:val="center"/>
      </w:pPr>
      <w:r>
        <w:rPr>
          <w:rFonts w:ascii="Arial" w:hAnsi="Arial"/>
          <w:b/>
          <w:lang w:eastAsia="ko-KR"/>
        </w:rPr>
        <w:t>Table C4-21</w:t>
      </w:r>
      <w:r w:rsidR="00911C43" w:rsidRPr="005B3B3E">
        <w:rPr>
          <w:rFonts w:ascii="Arial" w:hAnsi="Arial"/>
          <w:b/>
          <w:lang w:eastAsia="ko-KR"/>
        </w:rPr>
        <w:t xml:space="preserve"> EPA, </w:t>
      </w:r>
      <w:r w:rsidR="00911C43">
        <w:rPr>
          <w:rFonts w:ascii="Arial" w:hAnsi="Arial"/>
          <w:b/>
          <w:lang w:eastAsia="ko-KR"/>
        </w:rPr>
        <w:t>1</w:t>
      </w:r>
      <w:r w:rsidR="00911C43"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14:paraId="5160B634"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A5E9565"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995F13F"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854E883"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C68AF46"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718E76C"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172EFA8" w14:textId="77777777" w:rsidR="00911C43" w:rsidRPr="00AF7230" w:rsidRDefault="00911C43" w:rsidP="00521495">
            <w:pPr>
              <w:pStyle w:val="TAC"/>
            </w:pPr>
            <w:r w:rsidRPr="00AF7230">
              <w:t>14 symbols</w:t>
            </w:r>
          </w:p>
        </w:tc>
      </w:tr>
      <w:tr w:rsidR="00911C43" w:rsidRPr="00AF7230" w14:paraId="6DBEC031"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63ACF3F" w14:textId="77777777" w:rsidR="00911C43" w:rsidRPr="00AF7230" w:rsidRDefault="00911C43" w:rsidP="00521495">
            <w:pPr>
              <w:pStyle w:val="TAC"/>
              <w:rPr>
                <w:b/>
                <w:noProof/>
                <w:sz w:val="22"/>
              </w:rPr>
            </w:pPr>
            <w:r>
              <w:t>2</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92D5C03" w14:textId="77777777" w:rsidR="00911C43" w:rsidRPr="00AF7230" w:rsidRDefault="00911C43" w:rsidP="00521495">
            <w:pPr>
              <w:pStyle w:val="TAC"/>
            </w:pPr>
            <w:r w:rsidRPr="005B3B3E">
              <w:t>&lt;-1dB</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C2F946F"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85E731D"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A730510"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996155F" w14:textId="77777777" w:rsidR="00911C43" w:rsidRPr="00AF7230" w:rsidRDefault="00911C43" w:rsidP="00521495">
            <w:pPr>
              <w:pStyle w:val="TAC"/>
            </w:pPr>
          </w:p>
        </w:tc>
      </w:tr>
      <w:tr w:rsidR="00911C43" w:rsidRPr="00AF7230" w14:paraId="308AC3A3"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9DFFA1B" w14:textId="77777777" w:rsidR="00911C43" w:rsidRPr="00AF7230" w:rsidRDefault="00911C43" w:rsidP="00521495">
            <w:pPr>
              <w:pStyle w:val="TAC"/>
            </w:pPr>
            <w:r>
              <w:t>R1-164464</w:t>
            </w:r>
            <w:r w:rsidRPr="00AF7230">
              <w:t xml:space="preserve"> / </w:t>
            </w:r>
            <w:r w:rsidR="00E32A2A">
              <w:t>Source 10</w:t>
            </w:r>
            <w:r w:rsidRPr="00AF7230">
              <w:br/>
            </w:r>
            <w:r>
              <w:t>BLER at 1 % SNR</w:t>
            </w:r>
          </w:p>
        </w:tc>
      </w:tr>
    </w:tbl>
    <w:p w14:paraId="56801849" w14:textId="77777777" w:rsidR="00FC0044" w:rsidRDefault="00FC0044" w:rsidP="00772087"/>
    <w:p w14:paraId="0B307AB8" w14:textId="77777777" w:rsidR="00FC0044" w:rsidRDefault="00AB4A3A" w:rsidP="00772087">
      <w:pPr>
        <w:jc w:val="center"/>
      </w:pPr>
      <w:r>
        <w:rPr>
          <w:rFonts w:ascii="Arial" w:hAnsi="Arial"/>
          <w:b/>
          <w:lang w:eastAsia="ko-KR"/>
        </w:rPr>
        <w:t>Table C4-22</w:t>
      </w:r>
      <w:r w:rsidR="00911C43" w:rsidRPr="005B3B3E">
        <w:rPr>
          <w:rFonts w:ascii="Arial" w:hAnsi="Arial"/>
          <w:b/>
          <w:lang w:eastAsia="ko-KR"/>
        </w:rPr>
        <w:t xml:space="preserve"> EPA, </w:t>
      </w:r>
      <w:r w:rsidR="00911C43">
        <w:rPr>
          <w:rFonts w:ascii="Arial" w:hAnsi="Arial"/>
          <w:b/>
          <w:lang w:eastAsia="ko-KR"/>
        </w:rPr>
        <w:t>2</w:t>
      </w:r>
      <w:r w:rsidR="00911C43"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14:paraId="3EE65CDF"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DE0A249"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DBEA244"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563B2B6"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CCBF02C"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6C98BB7"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D01F37A" w14:textId="77777777" w:rsidR="00911C43" w:rsidRPr="00AF7230" w:rsidRDefault="00911C43" w:rsidP="00521495">
            <w:pPr>
              <w:pStyle w:val="TAC"/>
            </w:pPr>
            <w:r w:rsidRPr="00AF7230">
              <w:t>14 symbols</w:t>
            </w:r>
          </w:p>
        </w:tc>
      </w:tr>
      <w:tr w:rsidR="00911C43" w:rsidRPr="00AF7230" w14:paraId="2CBFB8D9"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685B0C7" w14:textId="77777777" w:rsidR="00911C43" w:rsidRPr="005B3B3E" w:rsidRDefault="00911C43" w:rsidP="00521495">
            <w:pPr>
              <w:pStyle w:val="TAC"/>
            </w:pPr>
            <w:r>
              <w:t>4.25 dB</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1DB8CFE" w14:textId="77777777" w:rsidR="00911C43" w:rsidRPr="00AF7230" w:rsidRDefault="00911C43" w:rsidP="00521495">
            <w:pPr>
              <w:pStyle w:val="TAC"/>
            </w:pPr>
            <w:r>
              <w:t>-0.6dB</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EBCF027"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155AFA9"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F408F4E"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7AC683EB" w14:textId="77777777" w:rsidR="00911C43" w:rsidRPr="00AF7230" w:rsidRDefault="00911C43" w:rsidP="00521495">
            <w:pPr>
              <w:pStyle w:val="TAC"/>
            </w:pPr>
          </w:p>
        </w:tc>
      </w:tr>
      <w:tr w:rsidR="00911C43" w:rsidRPr="00AF7230" w14:paraId="26DC30DF"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22314A7" w14:textId="77777777" w:rsidR="00911C43" w:rsidRPr="00AF7230" w:rsidRDefault="00911C43" w:rsidP="00521495">
            <w:pPr>
              <w:pStyle w:val="TAC"/>
            </w:pPr>
            <w:r>
              <w:t>R1-164464</w:t>
            </w:r>
            <w:r w:rsidRPr="00AF7230">
              <w:t xml:space="preserve"> / </w:t>
            </w:r>
            <w:r w:rsidR="00E32A2A">
              <w:t>Source 10</w:t>
            </w:r>
            <w:r w:rsidRPr="00AF7230">
              <w:br/>
            </w:r>
            <w:r>
              <w:t>BLER at 1 % SNR</w:t>
            </w:r>
          </w:p>
        </w:tc>
      </w:tr>
      <w:tr w:rsidR="00911C43" w:rsidRPr="00AF7230" w14:paraId="6D5DBE88"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84BAB8F"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A0170E7"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4553398"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3A93AB7"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E3E58EA"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38E6126D" w14:textId="77777777" w:rsidR="00911C43" w:rsidRPr="00AF7230" w:rsidRDefault="00911C43" w:rsidP="00521495">
            <w:pPr>
              <w:pStyle w:val="TAC"/>
            </w:pPr>
            <w:r w:rsidRPr="00AF7230">
              <w:t>14 symbols</w:t>
            </w:r>
          </w:p>
        </w:tc>
      </w:tr>
      <w:tr w:rsidR="00911C43" w:rsidRPr="00AF7230" w14:paraId="67D0682D"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0634691" w14:textId="77777777" w:rsidR="00911C43" w:rsidRPr="005B3B3E" w:rsidRDefault="00911C43" w:rsidP="00521495">
            <w:pPr>
              <w:pStyle w:val="TAC"/>
            </w:pPr>
            <w:r>
              <w:t>2.25 dB</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B96F687"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97C6852"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4BACC03"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D3147BD" w14:textId="77777777" w:rsidR="00911C43" w:rsidRPr="00AF7230" w:rsidRDefault="00911C43" w:rsidP="00521495">
            <w:pPr>
              <w:pStyle w:val="TAC"/>
            </w:pP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699DD6C" w14:textId="77777777" w:rsidR="00911C43" w:rsidRPr="00AF7230" w:rsidRDefault="00911C43" w:rsidP="00521495">
            <w:pPr>
              <w:pStyle w:val="TAC"/>
            </w:pPr>
          </w:p>
        </w:tc>
      </w:tr>
      <w:tr w:rsidR="00911C43" w:rsidRPr="00AF7230" w14:paraId="73F719C9"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1396E6C" w14:textId="77777777" w:rsidR="00911C43" w:rsidRDefault="00911C43" w:rsidP="00521495">
            <w:pPr>
              <w:pStyle w:val="TAC"/>
            </w:pPr>
            <w:r>
              <w:t>R1-164464</w:t>
            </w:r>
            <w:r w:rsidRPr="00AF7230">
              <w:t xml:space="preserve"> / </w:t>
            </w:r>
            <w:r w:rsidR="00E32A2A">
              <w:t>Source 10</w:t>
            </w:r>
          </w:p>
          <w:p w14:paraId="534E0A89" w14:textId="77777777" w:rsidR="00911C43" w:rsidRPr="00AF7230" w:rsidRDefault="00911C43" w:rsidP="00521495">
            <w:pPr>
              <w:pStyle w:val="TAC"/>
            </w:pPr>
            <w:r>
              <w:t>Disjoint allocation of 2 PRBs</w:t>
            </w:r>
            <w:r w:rsidRPr="00AF7230">
              <w:br/>
            </w:r>
            <w:r>
              <w:t>BLER at 1 % SNR</w:t>
            </w:r>
          </w:p>
        </w:tc>
      </w:tr>
    </w:tbl>
    <w:p w14:paraId="69A52310" w14:textId="77777777" w:rsidR="00FC0044" w:rsidRDefault="00FC0044" w:rsidP="00772087"/>
    <w:p w14:paraId="7F3EFE24" w14:textId="77777777" w:rsidR="00FC0044" w:rsidRPr="00772087" w:rsidRDefault="00DA0BC2" w:rsidP="00772087">
      <w:pPr>
        <w:spacing w:after="0"/>
        <w:jc w:val="center"/>
        <w:rPr>
          <w:rFonts w:ascii="Arial" w:hAnsi="Arial"/>
          <w:b/>
          <w:lang w:eastAsia="ko-KR"/>
        </w:rPr>
      </w:pPr>
      <w:r w:rsidRPr="00772087">
        <w:rPr>
          <w:rFonts w:ascii="Arial" w:hAnsi="Arial"/>
          <w:b/>
          <w:lang w:eastAsia="ko-KR"/>
        </w:rPr>
        <w:t>Table C4-</w:t>
      </w:r>
      <w:r w:rsidR="00AB4A3A">
        <w:rPr>
          <w:rFonts w:ascii="Arial" w:hAnsi="Arial"/>
          <w:b/>
          <w:lang w:eastAsia="ko-KR"/>
        </w:rPr>
        <w:t>23</w:t>
      </w:r>
      <w:r w:rsidRPr="00772087">
        <w:rPr>
          <w:rFonts w:ascii="Arial" w:hAnsi="Arial"/>
          <w:b/>
          <w:lang w:eastAsia="ko-KR"/>
        </w:rPr>
        <w:t xml:space="preserve"> EPA, 4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87116A" w:rsidRPr="00AF7230" w14:paraId="1BEA6E1F"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EA8A969" w14:textId="77777777" w:rsidR="0087116A" w:rsidRPr="00AF7230" w:rsidRDefault="0087116A"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777DE37" w14:textId="77777777" w:rsidR="0087116A" w:rsidRPr="00AF7230" w:rsidRDefault="0087116A"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C9498E1" w14:textId="77777777" w:rsidR="0087116A" w:rsidRPr="00AF7230" w:rsidRDefault="0087116A"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BB9D2B9" w14:textId="77777777" w:rsidR="0087116A" w:rsidRPr="00AF7230" w:rsidRDefault="0087116A"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42D5B4BC" w14:textId="77777777" w:rsidR="0087116A" w:rsidRPr="00AF7230" w:rsidRDefault="0087116A"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B836C9C" w14:textId="77777777" w:rsidR="0087116A" w:rsidRPr="00AF7230" w:rsidRDefault="0087116A" w:rsidP="00521495">
            <w:pPr>
              <w:pStyle w:val="TAC"/>
            </w:pPr>
            <w:r w:rsidRPr="00AF7230">
              <w:t>14 symbols</w:t>
            </w:r>
          </w:p>
        </w:tc>
      </w:tr>
      <w:tr w:rsidR="0087116A" w:rsidRPr="00AF7230" w14:paraId="52A915A7" w14:textId="77777777" w:rsidTr="00521495">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B8F5FC0" w14:textId="77777777" w:rsidR="0087116A" w:rsidRPr="005B3B3E" w:rsidRDefault="0087116A" w:rsidP="00521495">
            <w:pPr>
              <w:pStyle w:val="TAC"/>
            </w:pPr>
            <w:r>
              <w:t>6 dB</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1658FCFA" w14:textId="77777777" w:rsidR="0087116A" w:rsidRPr="00AF7230" w:rsidRDefault="0087116A" w:rsidP="00521495">
            <w:pPr>
              <w:pStyle w:val="TAC"/>
            </w:pPr>
            <w:r>
              <w:t>0.6 dB</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EEDCD72" w14:textId="77777777" w:rsidR="0087116A" w:rsidRPr="005B3B3E" w:rsidRDefault="0087116A"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3EF8B52" w14:textId="77777777" w:rsidR="0087116A" w:rsidRPr="00AF7230" w:rsidRDefault="0087116A"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7C09AD7" w14:textId="77777777" w:rsidR="0087116A" w:rsidRPr="00AF7230" w:rsidRDefault="0087116A" w:rsidP="00521495">
            <w:pPr>
              <w:pStyle w:val="TAC"/>
            </w:pPr>
            <w:r>
              <w:t>1.25 dB</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300D99D" w14:textId="77777777" w:rsidR="0087116A" w:rsidRPr="00AF7230" w:rsidRDefault="0087116A" w:rsidP="00521495">
            <w:pPr>
              <w:pStyle w:val="TAC"/>
            </w:pPr>
          </w:p>
        </w:tc>
      </w:tr>
      <w:tr w:rsidR="0087116A" w:rsidRPr="00AF7230" w14:paraId="015073C5"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BB09BA9" w14:textId="77777777" w:rsidR="0087116A" w:rsidRPr="00AF7230" w:rsidRDefault="0087116A" w:rsidP="00521495">
            <w:pPr>
              <w:pStyle w:val="TAC"/>
            </w:pPr>
            <w:r>
              <w:t>R1-164464</w:t>
            </w:r>
            <w:r w:rsidRPr="00AF7230">
              <w:t xml:space="preserve"> / </w:t>
            </w:r>
            <w:r w:rsidR="00E32A2A">
              <w:t>Source 10</w:t>
            </w:r>
            <w:r w:rsidRPr="00AF7230">
              <w:br/>
            </w:r>
            <w:r w:rsidR="00911C43">
              <w:t>BLER at 1 % SNR</w:t>
            </w:r>
          </w:p>
        </w:tc>
      </w:tr>
    </w:tbl>
    <w:p w14:paraId="06760A16" w14:textId="77777777" w:rsidR="00FC0044" w:rsidRDefault="00FC0044" w:rsidP="00772087"/>
    <w:p w14:paraId="796DA656" w14:textId="77777777" w:rsidR="00911C43" w:rsidRPr="005B3B3E" w:rsidRDefault="00AB4A3A" w:rsidP="00911C43">
      <w:pPr>
        <w:spacing w:after="0"/>
        <w:jc w:val="center"/>
        <w:rPr>
          <w:rFonts w:ascii="Arial" w:hAnsi="Arial"/>
          <w:b/>
          <w:lang w:eastAsia="ko-KR"/>
        </w:rPr>
      </w:pPr>
      <w:r>
        <w:rPr>
          <w:rFonts w:ascii="Arial" w:hAnsi="Arial"/>
          <w:b/>
          <w:lang w:eastAsia="ko-KR"/>
        </w:rPr>
        <w:t>Table C4-24</w:t>
      </w:r>
      <w:r w:rsidR="00911C43" w:rsidRPr="005B3B3E">
        <w:rPr>
          <w:rFonts w:ascii="Arial" w:hAnsi="Arial"/>
          <w:b/>
          <w:lang w:eastAsia="ko-KR"/>
        </w:rPr>
        <w:t xml:space="preserve"> EPA, </w:t>
      </w:r>
      <w:r w:rsidR="00911C43">
        <w:rPr>
          <w:rFonts w:ascii="Arial" w:hAnsi="Arial"/>
          <w:b/>
          <w:lang w:eastAsia="ko-KR"/>
        </w:rPr>
        <w:t>8</w:t>
      </w:r>
      <w:r w:rsidR="00911C43" w:rsidRPr="005B3B3E">
        <w:rPr>
          <w:rFonts w:ascii="Arial" w:hAnsi="Arial"/>
          <w:b/>
          <w:lang w:eastAsia="ko-KR"/>
        </w:rPr>
        <w:t xml:space="preserve"> bits, 3 km/h</w:t>
      </w:r>
    </w:p>
    <w:tbl>
      <w:tblPr>
        <w:tblW w:w="7597" w:type="dxa"/>
        <w:tblCellMar>
          <w:left w:w="0" w:type="dxa"/>
          <w:right w:w="0" w:type="dxa"/>
        </w:tblCellMar>
        <w:tblLook w:val="04A0" w:firstRow="1" w:lastRow="0" w:firstColumn="1" w:lastColumn="0" w:noHBand="0" w:noVBand="1"/>
      </w:tblPr>
      <w:tblGrid>
        <w:gridCol w:w="1458"/>
        <w:gridCol w:w="1260"/>
        <w:gridCol w:w="1170"/>
        <w:gridCol w:w="1260"/>
        <w:gridCol w:w="1170"/>
        <w:gridCol w:w="1279"/>
      </w:tblGrid>
      <w:tr w:rsidR="00911C43" w:rsidRPr="00AF7230" w14:paraId="47FBCFCD" w14:textId="77777777" w:rsidTr="00521495">
        <w:trPr>
          <w:trHeight w:val="641"/>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7E932D5A" w14:textId="77777777" w:rsidR="00911C43" w:rsidRPr="00AF7230" w:rsidRDefault="00911C43" w:rsidP="00521495">
            <w:pPr>
              <w:pStyle w:val="TAC"/>
            </w:pPr>
            <w:r w:rsidRPr="00AF7230">
              <w:t>1 symbol</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6F3FDD3D" w14:textId="77777777" w:rsidR="00911C43" w:rsidRPr="00AF7230" w:rsidRDefault="00911C43" w:rsidP="00521495">
            <w:pPr>
              <w:pStyle w:val="TAC"/>
            </w:pPr>
            <w:r w:rsidRPr="00AF7230">
              <w:t>2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00175DA2" w14:textId="77777777" w:rsidR="00911C43" w:rsidRPr="00AF7230" w:rsidRDefault="00911C43" w:rsidP="00521495">
            <w:pPr>
              <w:pStyle w:val="TAC"/>
            </w:pPr>
            <w:r w:rsidRPr="00AF7230">
              <w:t>3 symbols</w:t>
            </w: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1B6FB5B1" w14:textId="77777777" w:rsidR="00911C43" w:rsidRPr="00AF7230" w:rsidRDefault="00911C43" w:rsidP="00521495">
            <w:pPr>
              <w:pStyle w:val="TAC"/>
            </w:pPr>
            <w:r w:rsidRPr="00AF7230">
              <w:t>4 symbols</w:t>
            </w: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279A16BA" w14:textId="77777777" w:rsidR="00911C43" w:rsidRPr="00AF7230" w:rsidRDefault="00911C43" w:rsidP="00521495">
            <w:pPr>
              <w:pStyle w:val="TAC"/>
            </w:pPr>
            <w:r w:rsidRPr="00AF7230">
              <w:t>7 symbols</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hideMark/>
          </w:tcPr>
          <w:p w14:paraId="5D66B35D" w14:textId="77777777" w:rsidR="00911C43" w:rsidRPr="00AF7230" w:rsidRDefault="00911C43" w:rsidP="00521495">
            <w:pPr>
              <w:pStyle w:val="TAC"/>
            </w:pPr>
            <w:r w:rsidRPr="00AF7230">
              <w:t>14 symbols</w:t>
            </w:r>
          </w:p>
        </w:tc>
      </w:tr>
      <w:tr w:rsidR="00911C43" w:rsidRPr="00AF7230" w14:paraId="2D4D3C61" w14:textId="77777777" w:rsidTr="00772087">
        <w:trPr>
          <w:trHeight w:val="679"/>
        </w:trPr>
        <w:tc>
          <w:tcPr>
            <w:tcW w:w="145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225FBD39"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DEAEDB3"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48ADDC7F" w14:textId="77777777" w:rsidR="00911C43" w:rsidRPr="005B3B3E" w:rsidRDefault="00911C43" w:rsidP="00521495">
            <w:pPr>
              <w:pStyle w:val="TAC"/>
            </w:pPr>
          </w:p>
        </w:tc>
        <w:tc>
          <w:tcPr>
            <w:tcW w:w="126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50F0C043" w14:textId="77777777" w:rsidR="00911C43" w:rsidRPr="00AF7230" w:rsidRDefault="00911C43" w:rsidP="00521495">
            <w:pPr>
              <w:pStyle w:val="TAC"/>
            </w:pPr>
          </w:p>
        </w:tc>
        <w:tc>
          <w:tcPr>
            <w:tcW w:w="1170"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3F0CB929" w14:textId="77777777" w:rsidR="00911C43" w:rsidRPr="00AF7230" w:rsidRDefault="00911C43" w:rsidP="00DB6668">
            <w:pPr>
              <w:pStyle w:val="TAC"/>
            </w:pPr>
            <w:r>
              <w:t>3dB</w:t>
            </w:r>
          </w:p>
        </w:tc>
        <w:tc>
          <w:tcPr>
            <w:tcW w:w="1279"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6628262B" w14:textId="77777777" w:rsidR="00911C43" w:rsidRPr="00AF7230" w:rsidRDefault="00911C43" w:rsidP="00521495">
            <w:pPr>
              <w:pStyle w:val="TAC"/>
            </w:pPr>
            <w:r>
              <w:t>-2</w:t>
            </w:r>
            <w:r w:rsidR="00DB6668">
              <w:t>.5</w:t>
            </w:r>
            <w:r>
              <w:t xml:space="preserve"> dB</w:t>
            </w:r>
          </w:p>
        </w:tc>
      </w:tr>
      <w:tr w:rsidR="00911C43" w:rsidRPr="00AF7230" w14:paraId="5C606992" w14:textId="77777777" w:rsidTr="00521495">
        <w:trPr>
          <w:trHeight w:val="679"/>
        </w:trPr>
        <w:tc>
          <w:tcPr>
            <w:tcW w:w="7597"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tcPr>
          <w:p w14:paraId="07121947" w14:textId="77777777" w:rsidR="00911C43" w:rsidRPr="00AF7230" w:rsidRDefault="00911C43" w:rsidP="00521495">
            <w:pPr>
              <w:pStyle w:val="TAC"/>
            </w:pPr>
            <w:r>
              <w:t>R1-164464</w:t>
            </w:r>
            <w:r w:rsidRPr="00AF7230">
              <w:t xml:space="preserve"> / </w:t>
            </w:r>
            <w:r w:rsidR="00E32A2A">
              <w:t>Source 10</w:t>
            </w:r>
            <w:r w:rsidRPr="00AF7230">
              <w:br/>
            </w:r>
            <w:r>
              <w:t>BLER at 1 % SNR</w:t>
            </w:r>
          </w:p>
        </w:tc>
      </w:tr>
    </w:tbl>
    <w:p w14:paraId="79BEE964" w14:textId="77777777" w:rsidR="00FC0044" w:rsidRDefault="00FC0044" w:rsidP="00772087"/>
    <w:sectPr w:rsidR="00FC0044" w:rsidSect="000C78C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9F642D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FF59F" w14:textId="77777777" w:rsidR="00ED5C14" w:rsidRDefault="00ED5C14">
      <w:r>
        <w:separator/>
      </w:r>
    </w:p>
  </w:endnote>
  <w:endnote w:type="continuationSeparator" w:id="0">
    <w:p w14:paraId="3C5C0614" w14:textId="77777777" w:rsidR="00ED5C14" w:rsidRDefault="00ED5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00000003" w:usb1="00000000" w:usb2="00000000" w:usb3="00000000" w:csb0="00000001" w:csb1="00000000"/>
  </w:font>
  <w:font w:name="New York">
    <w:panose1 w:val="00000000000000000000"/>
    <w:charset w:val="4D"/>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charset w:val="80"/>
    <w:family w:val="modern"/>
    <w:pitch w:val="fixed"/>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MS PMincho">
    <w:charset w:val="80"/>
    <w:family w:val="roman"/>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altName w:val="ＭＳ Ｐゴシック"/>
    <w:charset w:val="80"/>
    <w:family w:val="swiss"/>
    <w:pitch w:val="variable"/>
    <w:sig w:usb0="E00002FF" w:usb1="6AC7FDFB" w:usb2="00000012" w:usb3="00000000" w:csb0="0002009F" w:csb1="00000000"/>
  </w:font>
  <w:font w:name="Gulim">
    <w:altName w:val="굴림"/>
    <w:charset w:val="81"/>
    <w:family w:val="swiss"/>
    <w:pitch w:val="variable"/>
    <w:sig w:usb0="B00002AF" w:usb1="69D77CFB" w:usb2="00000030" w:usb3="00000000" w:csb0="0008009F" w:csb1="00000000"/>
  </w:font>
  <w:font w:name="Malgun Gothic">
    <w:altName w:val="Arial Unicode MS"/>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8C6E5C" w14:textId="77777777" w:rsidR="00F23599" w:rsidRDefault="00F23599">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C9BFD" w14:textId="77777777" w:rsidR="00ED5C14" w:rsidRDefault="00ED5C14">
      <w:r>
        <w:separator/>
      </w:r>
    </w:p>
  </w:footnote>
  <w:footnote w:type="continuationSeparator" w:id="0">
    <w:p w14:paraId="0B210C9F" w14:textId="77777777" w:rsidR="00ED5C14" w:rsidRDefault="00ED5C1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AC4BC" w14:textId="77777777" w:rsidR="00F23599" w:rsidRDefault="00F23599">
    <w:pPr>
      <w:pStyle w:val="Header"/>
      <w:framePr w:wrap="auto" w:vAnchor="text" w:hAnchor="margin" w:xAlign="right" w:y="1"/>
      <w:widowControl/>
    </w:pPr>
    <w:r>
      <w:fldChar w:fldCharType="begin"/>
    </w:r>
    <w:r>
      <w:instrText xml:space="preserve"> STYLEREF ZA </w:instrText>
    </w:r>
    <w:r>
      <w:fldChar w:fldCharType="separate"/>
    </w:r>
    <w:r w:rsidR="00772087">
      <w:rPr>
        <w:b w:val="0"/>
      </w:rPr>
      <w:t>Error! No text of specified style in document.</w:t>
    </w:r>
    <w:r>
      <w:fldChar w:fldCharType="end"/>
    </w:r>
  </w:p>
  <w:p w14:paraId="4D2A0EE7" w14:textId="77777777" w:rsidR="00F23599" w:rsidRDefault="00F23599">
    <w:pPr>
      <w:pStyle w:val="Header"/>
      <w:framePr w:wrap="auto" w:vAnchor="text" w:hAnchor="margin" w:xAlign="center" w:y="1"/>
      <w:widowControl/>
    </w:pPr>
    <w:r>
      <w:fldChar w:fldCharType="begin"/>
    </w:r>
    <w:r>
      <w:instrText xml:space="preserve"> PAGE </w:instrText>
    </w:r>
    <w:r>
      <w:fldChar w:fldCharType="separate"/>
    </w:r>
    <w:r w:rsidR="00772087">
      <w:t>14</w:t>
    </w:r>
    <w:r>
      <w:fldChar w:fldCharType="end"/>
    </w:r>
  </w:p>
  <w:p w14:paraId="618A8D02" w14:textId="77777777" w:rsidR="00F23599" w:rsidRDefault="00F23599">
    <w:pPr>
      <w:pStyle w:val="Header"/>
      <w:framePr w:wrap="auto" w:vAnchor="text" w:hAnchor="margin" w:y="1"/>
      <w:widowControl/>
    </w:pPr>
    <w:r>
      <w:fldChar w:fldCharType="begin"/>
    </w:r>
    <w:r>
      <w:instrText xml:space="preserve"> STYLEREF ZGSM </w:instrText>
    </w:r>
    <w:r>
      <w:fldChar w:fldCharType="separate"/>
    </w:r>
    <w:r w:rsidR="00772087">
      <w:rPr>
        <w:b w:val="0"/>
      </w:rPr>
      <w:t>Error! No text of specified style in document.</w:t>
    </w:r>
    <w:r>
      <w:fldChar w:fldCharType="end"/>
    </w:r>
  </w:p>
  <w:p w14:paraId="1B505E72" w14:textId="77777777" w:rsidR="00F23599" w:rsidRDefault="00F2359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A3DCCF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602744"/>
    <w:multiLevelType w:val="hybridMultilevel"/>
    <w:tmpl w:val="D6FE77AC"/>
    <w:lvl w:ilvl="0" w:tplc="F36E6E12">
      <w:start w:val="1"/>
      <w:numFmt w:val="decimal"/>
      <w:lvlText w:val="Observation %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0FA00E37"/>
    <w:multiLevelType w:val="hybridMultilevel"/>
    <w:tmpl w:val="EC52C44E"/>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60338CE"/>
    <w:multiLevelType w:val="multilevel"/>
    <w:tmpl w:val="E176F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EE01010"/>
    <w:multiLevelType w:val="hybridMultilevel"/>
    <w:tmpl w:val="AD565FA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7C0B99C"/>
    <w:lvl w:ilvl="0" w:tplc="2766CD5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561E15"/>
    <w:multiLevelType w:val="hybridMultilevel"/>
    <w:tmpl w:val="94D05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DA203A"/>
    <w:multiLevelType w:val="hybridMultilevel"/>
    <w:tmpl w:val="0F5CA5F8"/>
    <w:lvl w:ilvl="0" w:tplc="BA24689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
  </w:num>
  <w:num w:numId="3">
    <w:abstractNumId w:val="13"/>
  </w:num>
  <w:num w:numId="4">
    <w:abstractNumId w:val="15"/>
  </w:num>
  <w:num w:numId="5">
    <w:abstractNumId w:val="3"/>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4"/>
  </w:num>
  <w:num w:numId="10">
    <w:abstractNumId w:val="7"/>
  </w:num>
  <w:num w:numId="11">
    <w:abstractNumId w:val="9"/>
  </w:num>
  <w:num w:numId="12">
    <w:abstractNumId w:val="2"/>
  </w:num>
  <w:num w:numId="13">
    <w:abstractNumId w:val="5"/>
  </w:num>
  <w:num w:numId="14">
    <w:abstractNumId w:val="8"/>
  </w:num>
  <w:num w:numId="15">
    <w:abstractNumId w:val="19"/>
  </w:num>
  <w:num w:numId="16">
    <w:abstractNumId w:val="18"/>
  </w:num>
  <w:num w:numId="17">
    <w:abstractNumId w:val="11"/>
  </w:num>
  <w:num w:numId="18">
    <w:abstractNumId w:val="4"/>
  </w:num>
  <w:num w:numId="19">
    <w:abstractNumId w:val="10"/>
  </w:num>
  <w:num w:numId="20">
    <w:abstractNumId w:val="17"/>
  </w:num>
  <w:num w:numId="21">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uyal, Umesh">
    <w15:presenceInfo w15:providerId="AD" w15:userId="S-1-5-21-725345543-602162358-527237240-2368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8DA"/>
    <w:rsid w:val="00006130"/>
    <w:rsid w:val="00010AAA"/>
    <w:rsid w:val="000159FD"/>
    <w:rsid w:val="000175CB"/>
    <w:rsid w:val="0002191D"/>
    <w:rsid w:val="00025F55"/>
    <w:rsid w:val="000266A0"/>
    <w:rsid w:val="000306AD"/>
    <w:rsid w:val="00030D9E"/>
    <w:rsid w:val="00031C1D"/>
    <w:rsid w:val="00032F8E"/>
    <w:rsid w:val="0003551C"/>
    <w:rsid w:val="00044731"/>
    <w:rsid w:val="00044BDE"/>
    <w:rsid w:val="0005120C"/>
    <w:rsid w:val="00053253"/>
    <w:rsid w:val="0006481D"/>
    <w:rsid w:val="00065707"/>
    <w:rsid w:val="00072C31"/>
    <w:rsid w:val="00076D76"/>
    <w:rsid w:val="00083E5A"/>
    <w:rsid w:val="00087DD0"/>
    <w:rsid w:val="00091AE4"/>
    <w:rsid w:val="00093E7E"/>
    <w:rsid w:val="00096315"/>
    <w:rsid w:val="000A096D"/>
    <w:rsid w:val="000A0A5F"/>
    <w:rsid w:val="000A2FFF"/>
    <w:rsid w:val="000A6AD4"/>
    <w:rsid w:val="000B1316"/>
    <w:rsid w:val="000B5FE1"/>
    <w:rsid w:val="000B6A4A"/>
    <w:rsid w:val="000B75D6"/>
    <w:rsid w:val="000C0CBB"/>
    <w:rsid w:val="000C1EE9"/>
    <w:rsid w:val="000C3D02"/>
    <w:rsid w:val="000C5829"/>
    <w:rsid w:val="000C78C3"/>
    <w:rsid w:val="000D5759"/>
    <w:rsid w:val="000D6CFC"/>
    <w:rsid w:val="000E00D9"/>
    <w:rsid w:val="000E3309"/>
    <w:rsid w:val="000F2661"/>
    <w:rsid w:val="000F7831"/>
    <w:rsid w:val="001031F4"/>
    <w:rsid w:val="00104055"/>
    <w:rsid w:val="001135BA"/>
    <w:rsid w:val="00113A29"/>
    <w:rsid w:val="00122A41"/>
    <w:rsid w:val="00131770"/>
    <w:rsid w:val="00132544"/>
    <w:rsid w:val="0013522F"/>
    <w:rsid w:val="00135946"/>
    <w:rsid w:val="00136D89"/>
    <w:rsid w:val="0014771F"/>
    <w:rsid w:val="0015318D"/>
    <w:rsid w:val="00153528"/>
    <w:rsid w:val="00157659"/>
    <w:rsid w:val="00157ABB"/>
    <w:rsid w:val="00166B28"/>
    <w:rsid w:val="00166CF0"/>
    <w:rsid w:val="00173A89"/>
    <w:rsid w:val="00176249"/>
    <w:rsid w:val="001801D5"/>
    <w:rsid w:val="001915C1"/>
    <w:rsid w:val="00195C26"/>
    <w:rsid w:val="001977F3"/>
    <w:rsid w:val="001A08AA"/>
    <w:rsid w:val="001A38F7"/>
    <w:rsid w:val="001A3CEF"/>
    <w:rsid w:val="001B1B7B"/>
    <w:rsid w:val="001B26DE"/>
    <w:rsid w:val="001B6300"/>
    <w:rsid w:val="001B6665"/>
    <w:rsid w:val="001B6D83"/>
    <w:rsid w:val="001C05CF"/>
    <w:rsid w:val="001D0EAA"/>
    <w:rsid w:val="001D2810"/>
    <w:rsid w:val="001F6066"/>
    <w:rsid w:val="002012D1"/>
    <w:rsid w:val="00203724"/>
    <w:rsid w:val="00210893"/>
    <w:rsid w:val="00210D2E"/>
    <w:rsid w:val="002111D8"/>
    <w:rsid w:val="00211AD9"/>
    <w:rsid w:val="00212373"/>
    <w:rsid w:val="00213604"/>
    <w:rsid w:val="002138EA"/>
    <w:rsid w:val="00214093"/>
    <w:rsid w:val="00214FBD"/>
    <w:rsid w:val="00220D74"/>
    <w:rsid w:val="00222897"/>
    <w:rsid w:val="002256ED"/>
    <w:rsid w:val="0022574F"/>
    <w:rsid w:val="0023334E"/>
    <w:rsid w:val="00235394"/>
    <w:rsid w:val="00242D87"/>
    <w:rsid w:val="00243051"/>
    <w:rsid w:val="00243064"/>
    <w:rsid w:val="00244827"/>
    <w:rsid w:val="00244940"/>
    <w:rsid w:val="0026179F"/>
    <w:rsid w:val="002649C5"/>
    <w:rsid w:val="0026575A"/>
    <w:rsid w:val="00270239"/>
    <w:rsid w:val="00273C1C"/>
    <w:rsid w:val="00274E1A"/>
    <w:rsid w:val="00282213"/>
    <w:rsid w:val="00284440"/>
    <w:rsid w:val="002A39D4"/>
    <w:rsid w:val="002B1CA6"/>
    <w:rsid w:val="002B531C"/>
    <w:rsid w:val="002C0321"/>
    <w:rsid w:val="002C41B2"/>
    <w:rsid w:val="002D0712"/>
    <w:rsid w:val="002D1513"/>
    <w:rsid w:val="002D60A1"/>
    <w:rsid w:val="002E02C5"/>
    <w:rsid w:val="002E40B5"/>
    <w:rsid w:val="002E42F5"/>
    <w:rsid w:val="002E7F8B"/>
    <w:rsid w:val="002F27C0"/>
    <w:rsid w:val="002F31DB"/>
    <w:rsid w:val="002F4093"/>
    <w:rsid w:val="002F5374"/>
    <w:rsid w:val="00300301"/>
    <w:rsid w:val="0030042E"/>
    <w:rsid w:val="003010D4"/>
    <w:rsid w:val="00304F02"/>
    <w:rsid w:val="00317E42"/>
    <w:rsid w:val="00335251"/>
    <w:rsid w:val="0034091B"/>
    <w:rsid w:val="00340E18"/>
    <w:rsid w:val="00344A58"/>
    <w:rsid w:val="0034573D"/>
    <w:rsid w:val="00346ADF"/>
    <w:rsid w:val="00350BA4"/>
    <w:rsid w:val="00355817"/>
    <w:rsid w:val="0035605B"/>
    <w:rsid w:val="0036130A"/>
    <w:rsid w:val="003613C9"/>
    <w:rsid w:val="00361733"/>
    <w:rsid w:val="0036201A"/>
    <w:rsid w:val="00362859"/>
    <w:rsid w:val="0036285E"/>
    <w:rsid w:val="0036299D"/>
    <w:rsid w:val="0036319C"/>
    <w:rsid w:val="0036423B"/>
    <w:rsid w:val="00367724"/>
    <w:rsid w:val="00377D32"/>
    <w:rsid w:val="00383EDB"/>
    <w:rsid w:val="0038436D"/>
    <w:rsid w:val="00385213"/>
    <w:rsid w:val="00385A15"/>
    <w:rsid w:val="00387B73"/>
    <w:rsid w:val="00390442"/>
    <w:rsid w:val="00390E8C"/>
    <w:rsid w:val="003934DD"/>
    <w:rsid w:val="0039476F"/>
    <w:rsid w:val="00395BD0"/>
    <w:rsid w:val="00397BAB"/>
    <w:rsid w:val="003A349C"/>
    <w:rsid w:val="003A5C5B"/>
    <w:rsid w:val="003B3952"/>
    <w:rsid w:val="003B46A6"/>
    <w:rsid w:val="003C00BB"/>
    <w:rsid w:val="003C236D"/>
    <w:rsid w:val="003C3076"/>
    <w:rsid w:val="003C33D7"/>
    <w:rsid w:val="003C5BEF"/>
    <w:rsid w:val="003C7AC2"/>
    <w:rsid w:val="003D19D1"/>
    <w:rsid w:val="003D2709"/>
    <w:rsid w:val="003D7746"/>
    <w:rsid w:val="003E3B32"/>
    <w:rsid w:val="003F2F32"/>
    <w:rsid w:val="003F4B97"/>
    <w:rsid w:val="00406CED"/>
    <w:rsid w:val="0041172E"/>
    <w:rsid w:val="00413D22"/>
    <w:rsid w:val="00424449"/>
    <w:rsid w:val="00424E04"/>
    <w:rsid w:val="00427946"/>
    <w:rsid w:val="00427DE3"/>
    <w:rsid w:val="00431BFB"/>
    <w:rsid w:val="00431FED"/>
    <w:rsid w:val="00434DCC"/>
    <w:rsid w:val="00437363"/>
    <w:rsid w:val="00444225"/>
    <w:rsid w:val="00445324"/>
    <w:rsid w:val="004569F7"/>
    <w:rsid w:val="004650C1"/>
    <w:rsid w:val="004810E8"/>
    <w:rsid w:val="00484938"/>
    <w:rsid w:val="00487966"/>
    <w:rsid w:val="00490E4E"/>
    <w:rsid w:val="00492475"/>
    <w:rsid w:val="004938BB"/>
    <w:rsid w:val="004953C8"/>
    <w:rsid w:val="00495B16"/>
    <w:rsid w:val="004A0739"/>
    <w:rsid w:val="004A17C7"/>
    <w:rsid w:val="004A623E"/>
    <w:rsid w:val="004A7D51"/>
    <w:rsid w:val="004C2E15"/>
    <w:rsid w:val="004C2F96"/>
    <w:rsid w:val="004C40C2"/>
    <w:rsid w:val="004C68FC"/>
    <w:rsid w:val="004C7889"/>
    <w:rsid w:val="004D4AC4"/>
    <w:rsid w:val="004D4F22"/>
    <w:rsid w:val="004D54AA"/>
    <w:rsid w:val="004E2CC6"/>
    <w:rsid w:val="004E4BFA"/>
    <w:rsid w:val="004E6929"/>
    <w:rsid w:val="004E7A43"/>
    <w:rsid w:val="004F2FE4"/>
    <w:rsid w:val="004F56E7"/>
    <w:rsid w:val="004F7737"/>
    <w:rsid w:val="00500DDF"/>
    <w:rsid w:val="00501841"/>
    <w:rsid w:val="00504206"/>
    <w:rsid w:val="00505BFA"/>
    <w:rsid w:val="00506113"/>
    <w:rsid w:val="00513CF6"/>
    <w:rsid w:val="00521495"/>
    <w:rsid w:val="00521D82"/>
    <w:rsid w:val="00523A08"/>
    <w:rsid w:val="00525CC0"/>
    <w:rsid w:val="0053118D"/>
    <w:rsid w:val="0053309E"/>
    <w:rsid w:val="0053544E"/>
    <w:rsid w:val="00536A87"/>
    <w:rsid w:val="00537AA3"/>
    <w:rsid w:val="00544927"/>
    <w:rsid w:val="00553A62"/>
    <w:rsid w:val="005569E2"/>
    <w:rsid w:val="00560AC2"/>
    <w:rsid w:val="00560E1E"/>
    <w:rsid w:val="00561512"/>
    <w:rsid w:val="00563784"/>
    <w:rsid w:val="00564D25"/>
    <w:rsid w:val="00572358"/>
    <w:rsid w:val="00572D0B"/>
    <w:rsid w:val="00573F8C"/>
    <w:rsid w:val="00574415"/>
    <w:rsid w:val="00582217"/>
    <w:rsid w:val="005900F7"/>
    <w:rsid w:val="00595BF4"/>
    <w:rsid w:val="005A26FD"/>
    <w:rsid w:val="005B13BA"/>
    <w:rsid w:val="005B2973"/>
    <w:rsid w:val="005B6422"/>
    <w:rsid w:val="005C5EDC"/>
    <w:rsid w:val="005D3C4F"/>
    <w:rsid w:val="005E302B"/>
    <w:rsid w:val="005F3399"/>
    <w:rsid w:val="00604D22"/>
    <w:rsid w:val="00613C85"/>
    <w:rsid w:val="00627B44"/>
    <w:rsid w:val="00630A10"/>
    <w:rsid w:val="00633D68"/>
    <w:rsid w:val="0064027D"/>
    <w:rsid w:val="0064195F"/>
    <w:rsid w:val="00642300"/>
    <w:rsid w:val="006479D8"/>
    <w:rsid w:val="00652444"/>
    <w:rsid w:val="00653FCC"/>
    <w:rsid w:val="00654219"/>
    <w:rsid w:val="00654596"/>
    <w:rsid w:val="00654635"/>
    <w:rsid w:val="00655A69"/>
    <w:rsid w:val="00662164"/>
    <w:rsid w:val="006641CA"/>
    <w:rsid w:val="006642FA"/>
    <w:rsid w:val="00670335"/>
    <w:rsid w:val="00671F93"/>
    <w:rsid w:val="00675901"/>
    <w:rsid w:val="006834A0"/>
    <w:rsid w:val="006838C1"/>
    <w:rsid w:val="00690851"/>
    <w:rsid w:val="00695F9B"/>
    <w:rsid w:val="006A3F52"/>
    <w:rsid w:val="006A515F"/>
    <w:rsid w:val="006B2C27"/>
    <w:rsid w:val="006B5CD1"/>
    <w:rsid w:val="006C10B5"/>
    <w:rsid w:val="006C495B"/>
    <w:rsid w:val="006C64D9"/>
    <w:rsid w:val="006D7B2A"/>
    <w:rsid w:val="006E681C"/>
    <w:rsid w:val="006F461A"/>
    <w:rsid w:val="006F5407"/>
    <w:rsid w:val="00700CD8"/>
    <w:rsid w:val="0070295F"/>
    <w:rsid w:val="0070646B"/>
    <w:rsid w:val="00716FD4"/>
    <w:rsid w:val="007206DE"/>
    <w:rsid w:val="00723FD3"/>
    <w:rsid w:val="00727191"/>
    <w:rsid w:val="00730489"/>
    <w:rsid w:val="00733661"/>
    <w:rsid w:val="00733E32"/>
    <w:rsid w:val="00740DD9"/>
    <w:rsid w:val="00741578"/>
    <w:rsid w:val="00742534"/>
    <w:rsid w:val="007450F1"/>
    <w:rsid w:val="00747078"/>
    <w:rsid w:val="00755940"/>
    <w:rsid w:val="00767A0A"/>
    <w:rsid w:val="00772087"/>
    <w:rsid w:val="00774078"/>
    <w:rsid w:val="00774280"/>
    <w:rsid w:val="00774779"/>
    <w:rsid w:val="00774BE7"/>
    <w:rsid w:val="007828F5"/>
    <w:rsid w:val="007909C5"/>
    <w:rsid w:val="007A5443"/>
    <w:rsid w:val="007A5A38"/>
    <w:rsid w:val="007B0601"/>
    <w:rsid w:val="007B59D0"/>
    <w:rsid w:val="007B625F"/>
    <w:rsid w:val="007B7145"/>
    <w:rsid w:val="007D0427"/>
    <w:rsid w:val="007D0833"/>
    <w:rsid w:val="007D1B5D"/>
    <w:rsid w:val="007D6EF2"/>
    <w:rsid w:val="007E3751"/>
    <w:rsid w:val="007E3929"/>
    <w:rsid w:val="007F0AEA"/>
    <w:rsid w:val="007F0E1E"/>
    <w:rsid w:val="007F62EA"/>
    <w:rsid w:val="008032C2"/>
    <w:rsid w:val="00803F5A"/>
    <w:rsid w:val="008077E3"/>
    <w:rsid w:val="0081211B"/>
    <w:rsid w:val="00812FF8"/>
    <w:rsid w:val="00821F61"/>
    <w:rsid w:val="008236BF"/>
    <w:rsid w:val="00840C1D"/>
    <w:rsid w:val="00842A73"/>
    <w:rsid w:val="00843284"/>
    <w:rsid w:val="008446B4"/>
    <w:rsid w:val="00852475"/>
    <w:rsid w:val="0085685B"/>
    <w:rsid w:val="00856CC6"/>
    <w:rsid w:val="0085771F"/>
    <w:rsid w:val="008615B2"/>
    <w:rsid w:val="00864534"/>
    <w:rsid w:val="00867E21"/>
    <w:rsid w:val="0087116A"/>
    <w:rsid w:val="00872421"/>
    <w:rsid w:val="00876C51"/>
    <w:rsid w:val="0087721B"/>
    <w:rsid w:val="008804E6"/>
    <w:rsid w:val="008841C1"/>
    <w:rsid w:val="008916B2"/>
    <w:rsid w:val="008A3FCD"/>
    <w:rsid w:val="008B0D72"/>
    <w:rsid w:val="008B7528"/>
    <w:rsid w:val="008C2007"/>
    <w:rsid w:val="008C32A4"/>
    <w:rsid w:val="008C60E9"/>
    <w:rsid w:val="008D0553"/>
    <w:rsid w:val="008D152D"/>
    <w:rsid w:val="008D75D9"/>
    <w:rsid w:val="008E6605"/>
    <w:rsid w:val="008F2188"/>
    <w:rsid w:val="008F6475"/>
    <w:rsid w:val="009004A6"/>
    <w:rsid w:val="00904544"/>
    <w:rsid w:val="00911AFF"/>
    <w:rsid w:val="00911C43"/>
    <w:rsid w:val="00913A26"/>
    <w:rsid w:val="00915CFF"/>
    <w:rsid w:val="0092349C"/>
    <w:rsid w:val="00924C50"/>
    <w:rsid w:val="00925B20"/>
    <w:rsid w:val="00927791"/>
    <w:rsid w:val="00940199"/>
    <w:rsid w:val="00941217"/>
    <w:rsid w:val="009431C5"/>
    <w:rsid w:val="0094761C"/>
    <w:rsid w:val="009521D1"/>
    <w:rsid w:val="00953779"/>
    <w:rsid w:val="00963E95"/>
    <w:rsid w:val="00965589"/>
    <w:rsid w:val="009678FA"/>
    <w:rsid w:val="00970DF6"/>
    <w:rsid w:val="00976D09"/>
    <w:rsid w:val="00983910"/>
    <w:rsid w:val="0098434F"/>
    <w:rsid w:val="00986B57"/>
    <w:rsid w:val="00991166"/>
    <w:rsid w:val="009B6AB8"/>
    <w:rsid w:val="009C0727"/>
    <w:rsid w:val="009C32E1"/>
    <w:rsid w:val="009D0225"/>
    <w:rsid w:val="009D09AB"/>
    <w:rsid w:val="009D1AC4"/>
    <w:rsid w:val="009D1FA7"/>
    <w:rsid w:val="009D3426"/>
    <w:rsid w:val="009D7530"/>
    <w:rsid w:val="009D7C07"/>
    <w:rsid w:val="009E4141"/>
    <w:rsid w:val="009E6C8F"/>
    <w:rsid w:val="009F51D8"/>
    <w:rsid w:val="00A024E2"/>
    <w:rsid w:val="00A02A78"/>
    <w:rsid w:val="00A06668"/>
    <w:rsid w:val="00A07AD8"/>
    <w:rsid w:val="00A14EF6"/>
    <w:rsid w:val="00A2096B"/>
    <w:rsid w:val="00A24BF5"/>
    <w:rsid w:val="00A313C1"/>
    <w:rsid w:val="00A35E89"/>
    <w:rsid w:val="00A42070"/>
    <w:rsid w:val="00A442B8"/>
    <w:rsid w:val="00A467D9"/>
    <w:rsid w:val="00A46A76"/>
    <w:rsid w:val="00A46F4B"/>
    <w:rsid w:val="00A471B9"/>
    <w:rsid w:val="00A50297"/>
    <w:rsid w:val="00A50D27"/>
    <w:rsid w:val="00A52056"/>
    <w:rsid w:val="00A628D3"/>
    <w:rsid w:val="00A65D43"/>
    <w:rsid w:val="00A67D3F"/>
    <w:rsid w:val="00A72E6C"/>
    <w:rsid w:val="00A75241"/>
    <w:rsid w:val="00A75FB1"/>
    <w:rsid w:val="00A81B15"/>
    <w:rsid w:val="00A85DBC"/>
    <w:rsid w:val="00A86E4B"/>
    <w:rsid w:val="00A90881"/>
    <w:rsid w:val="00A9494F"/>
    <w:rsid w:val="00A97C47"/>
    <w:rsid w:val="00AA1BCD"/>
    <w:rsid w:val="00AA1CEB"/>
    <w:rsid w:val="00AB10B3"/>
    <w:rsid w:val="00AB24F9"/>
    <w:rsid w:val="00AB3D88"/>
    <w:rsid w:val="00AB4A3A"/>
    <w:rsid w:val="00AB55B4"/>
    <w:rsid w:val="00AC58A9"/>
    <w:rsid w:val="00AD0ECB"/>
    <w:rsid w:val="00AD5032"/>
    <w:rsid w:val="00AD7B3D"/>
    <w:rsid w:val="00AF2FC9"/>
    <w:rsid w:val="00AF3AE4"/>
    <w:rsid w:val="00AF7257"/>
    <w:rsid w:val="00B0367E"/>
    <w:rsid w:val="00B03CDA"/>
    <w:rsid w:val="00B0540A"/>
    <w:rsid w:val="00B10E95"/>
    <w:rsid w:val="00B24FA3"/>
    <w:rsid w:val="00B3035C"/>
    <w:rsid w:val="00B33630"/>
    <w:rsid w:val="00B4226B"/>
    <w:rsid w:val="00B42543"/>
    <w:rsid w:val="00B71BDE"/>
    <w:rsid w:val="00B8446C"/>
    <w:rsid w:val="00B8523D"/>
    <w:rsid w:val="00B90171"/>
    <w:rsid w:val="00BB051C"/>
    <w:rsid w:val="00BB1708"/>
    <w:rsid w:val="00BB3392"/>
    <w:rsid w:val="00BB62E3"/>
    <w:rsid w:val="00BB7C63"/>
    <w:rsid w:val="00BC02C7"/>
    <w:rsid w:val="00BC3446"/>
    <w:rsid w:val="00BC5A77"/>
    <w:rsid w:val="00BD50E7"/>
    <w:rsid w:val="00BD5B09"/>
    <w:rsid w:val="00BE1C91"/>
    <w:rsid w:val="00BE6EBA"/>
    <w:rsid w:val="00C00675"/>
    <w:rsid w:val="00C008DE"/>
    <w:rsid w:val="00C02C60"/>
    <w:rsid w:val="00C03481"/>
    <w:rsid w:val="00C1003C"/>
    <w:rsid w:val="00C217C4"/>
    <w:rsid w:val="00C248FB"/>
    <w:rsid w:val="00C308BF"/>
    <w:rsid w:val="00C30F77"/>
    <w:rsid w:val="00C310C2"/>
    <w:rsid w:val="00C333BC"/>
    <w:rsid w:val="00C34A44"/>
    <w:rsid w:val="00C42452"/>
    <w:rsid w:val="00C44C6A"/>
    <w:rsid w:val="00C46502"/>
    <w:rsid w:val="00C50FB8"/>
    <w:rsid w:val="00C54425"/>
    <w:rsid w:val="00C63EF2"/>
    <w:rsid w:val="00C74648"/>
    <w:rsid w:val="00C95857"/>
    <w:rsid w:val="00C97B86"/>
    <w:rsid w:val="00CA1F92"/>
    <w:rsid w:val="00CA3490"/>
    <w:rsid w:val="00CA71AD"/>
    <w:rsid w:val="00CB208D"/>
    <w:rsid w:val="00CB30B6"/>
    <w:rsid w:val="00CB493D"/>
    <w:rsid w:val="00CC1A45"/>
    <w:rsid w:val="00CC473C"/>
    <w:rsid w:val="00CC481A"/>
    <w:rsid w:val="00CC7706"/>
    <w:rsid w:val="00CD25C4"/>
    <w:rsid w:val="00CD2A60"/>
    <w:rsid w:val="00CD3B6A"/>
    <w:rsid w:val="00CD77C8"/>
    <w:rsid w:val="00CE0AB2"/>
    <w:rsid w:val="00CE4236"/>
    <w:rsid w:val="00CE5829"/>
    <w:rsid w:val="00CF3630"/>
    <w:rsid w:val="00CF3A27"/>
    <w:rsid w:val="00CF4343"/>
    <w:rsid w:val="00CF490E"/>
    <w:rsid w:val="00CF6872"/>
    <w:rsid w:val="00CF731A"/>
    <w:rsid w:val="00D006CE"/>
    <w:rsid w:val="00D118AD"/>
    <w:rsid w:val="00D128EF"/>
    <w:rsid w:val="00D15A2C"/>
    <w:rsid w:val="00D17344"/>
    <w:rsid w:val="00D20F3F"/>
    <w:rsid w:val="00D35952"/>
    <w:rsid w:val="00D40F3A"/>
    <w:rsid w:val="00D45D01"/>
    <w:rsid w:val="00D520E4"/>
    <w:rsid w:val="00D5521F"/>
    <w:rsid w:val="00D56017"/>
    <w:rsid w:val="00D57DFA"/>
    <w:rsid w:val="00D61530"/>
    <w:rsid w:val="00D63B46"/>
    <w:rsid w:val="00D724F4"/>
    <w:rsid w:val="00D733CC"/>
    <w:rsid w:val="00D73C9D"/>
    <w:rsid w:val="00D73DFB"/>
    <w:rsid w:val="00D8207D"/>
    <w:rsid w:val="00D93099"/>
    <w:rsid w:val="00DA04F3"/>
    <w:rsid w:val="00DA0A97"/>
    <w:rsid w:val="00DA0AF0"/>
    <w:rsid w:val="00DA0BC2"/>
    <w:rsid w:val="00DA4C45"/>
    <w:rsid w:val="00DA5095"/>
    <w:rsid w:val="00DB0612"/>
    <w:rsid w:val="00DB0DFA"/>
    <w:rsid w:val="00DB6668"/>
    <w:rsid w:val="00DC52FD"/>
    <w:rsid w:val="00DD0C2C"/>
    <w:rsid w:val="00DD397A"/>
    <w:rsid w:val="00DE25A2"/>
    <w:rsid w:val="00DE7CFD"/>
    <w:rsid w:val="00DF092A"/>
    <w:rsid w:val="00DF20C6"/>
    <w:rsid w:val="00DF433A"/>
    <w:rsid w:val="00E02EA1"/>
    <w:rsid w:val="00E05ADE"/>
    <w:rsid w:val="00E072D7"/>
    <w:rsid w:val="00E14260"/>
    <w:rsid w:val="00E15565"/>
    <w:rsid w:val="00E20A26"/>
    <w:rsid w:val="00E2140B"/>
    <w:rsid w:val="00E225F5"/>
    <w:rsid w:val="00E3090A"/>
    <w:rsid w:val="00E30A83"/>
    <w:rsid w:val="00E30BD9"/>
    <w:rsid w:val="00E32A2A"/>
    <w:rsid w:val="00E35B19"/>
    <w:rsid w:val="00E41EB8"/>
    <w:rsid w:val="00E45CC7"/>
    <w:rsid w:val="00E465A3"/>
    <w:rsid w:val="00E46817"/>
    <w:rsid w:val="00E51557"/>
    <w:rsid w:val="00E529DD"/>
    <w:rsid w:val="00E54DFB"/>
    <w:rsid w:val="00E55ABC"/>
    <w:rsid w:val="00E57498"/>
    <w:rsid w:val="00E57B74"/>
    <w:rsid w:val="00E60E32"/>
    <w:rsid w:val="00E62F36"/>
    <w:rsid w:val="00E638C3"/>
    <w:rsid w:val="00E72834"/>
    <w:rsid w:val="00E73871"/>
    <w:rsid w:val="00E7472E"/>
    <w:rsid w:val="00E8629F"/>
    <w:rsid w:val="00E95C35"/>
    <w:rsid w:val="00EA3C24"/>
    <w:rsid w:val="00EA4EDF"/>
    <w:rsid w:val="00EB18D7"/>
    <w:rsid w:val="00EB7391"/>
    <w:rsid w:val="00EC25C5"/>
    <w:rsid w:val="00EC4039"/>
    <w:rsid w:val="00EC5C6A"/>
    <w:rsid w:val="00EC6160"/>
    <w:rsid w:val="00ED04B7"/>
    <w:rsid w:val="00ED217A"/>
    <w:rsid w:val="00ED348A"/>
    <w:rsid w:val="00ED3B4C"/>
    <w:rsid w:val="00ED5C14"/>
    <w:rsid w:val="00EE2A08"/>
    <w:rsid w:val="00EE59FA"/>
    <w:rsid w:val="00EF3A0E"/>
    <w:rsid w:val="00F01264"/>
    <w:rsid w:val="00F0173F"/>
    <w:rsid w:val="00F072D8"/>
    <w:rsid w:val="00F23599"/>
    <w:rsid w:val="00F314AD"/>
    <w:rsid w:val="00F40DDD"/>
    <w:rsid w:val="00F56053"/>
    <w:rsid w:val="00F64436"/>
    <w:rsid w:val="00F721C8"/>
    <w:rsid w:val="00F72D6F"/>
    <w:rsid w:val="00F774E0"/>
    <w:rsid w:val="00F775A6"/>
    <w:rsid w:val="00F80F43"/>
    <w:rsid w:val="00F9589A"/>
    <w:rsid w:val="00F95F70"/>
    <w:rsid w:val="00FA245D"/>
    <w:rsid w:val="00FA690B"/>
    <w:rsid w:val="00FB40D1"/>
    <w:rsid w:val="00FB53BA"/>
    <w:rsid w:val="00FC0044"/>
    <w:rsid w:val="00FC051F"/>
    <w:rsid w:val="00FC0F92"/>
    <w:rsid w:val="00FC2EF5"/>
    <w:rsid w:val="00FD0BB3"/>
    <w:rsid w:val="00FE3212"/>
    <w:rsid w:val="00FE57C0"/>
    <w:rsid w:val="00FE7043"/>
    <w:rsid w:val="00FF4062"/>
    <w:rsid w:val="00FF48D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708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64D25"/>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64D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64D25"/>
    <w:pPr>
      <w:ind w:left="1418" w:hanging="1418"/>
      <w:outlineLvl w:val="3"/>
    </w:pPr>
    <w:rPr>
      <w:sz w:val="24"/>
    </w:rPr>
  </w:style>
  <w:style w:type="paragraph" w:styleId="Heading5">
    <w:name w:val="heading 5"/>
    <w:aliases w:val="H5"/>
    <w:basedOn w:val="Heading4"/>
    <w:next w:val="Normal"/>
    <w:link w:val="Heading5Char"/>
    <w:uiPriority w:val="9"/>
    <w:qFormat/>
    <w:rsid w:val="00564D25"/>
    <w:pPr>
      <w:ind w:left="1701" w:hanging="1701"/>
      <w:outlineLvl w:val="4"/>
    </w:pPr>
    <w:rPr>
      <w:sz w:val="22"/>
    </w:rPr>
  </w:style>
  <w:style w:type="paragraph" w:styleId="Heading6">
    <w:name w:val="heading 6"/>
    <w:basedOn w:val="H6"/>
    <w:next w:val="Normal"/>
    <w:link w:val="Heading6Char"/>
    <w:qFormat/>
    <w:rsid w:val="00564D25"/>
    <w:pPr>
      <w:outlineLvl w:val="5"/>
    </w:pPr>
  </w:style>
  <w:style w:type="paragraph" w:styleId="Heading7">
    <w:name w:val="heading 7"/>
    <w:basedOn w:val="H6"/>
    <w:next w:val="Normal"/>
    <w:link w:val="Heading7Char"/>
    <w:qFormat/>
    <w:rsid w:val="00564D25"/>
    <w:pPr>
      <w:outlineLvl w:val="6"/>
    </w:pPr>
  </w:style>
  <w:style w:type="paragraph" w:styleId="Heading8">
    <w:name w:val="heading 8"/>
    <w:aliases w:val="Table Heading"/>
    <w:basedOn w:val="Heading1"/>
    <w:next w:val="Normal"/>
    <w:link w:val="Heading8Char"/>
    <w:qFormat/>
    <w:rsid w:val="00564D25"/>
    <w:pPr>
      <w:ind w:left="0" w:firstLine="0"/>
      <w:outlineLvl w:val="7"/>
    </w:pPr>
  </w:style>
  <w:style w:type="paragraph" w:styleId="Heading9">
    <w:name w:val="heading 9"/>
    <w:aliases w:val="Figure Heading,FH"/>
    <w:basedOn w:val="Heading8"/>
    <w:next w:val="Normal"/>
    <w:link w:val="Heading9Char"/>
    <w:qFormat/>
    <w:rsid w:val="00564D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D25"/>
    <w:pPr>
      <w:ind w:left="1985" w:hanging="1985"/>
      <w:outlineLvl w:val="9"/>
    </w:pPr>
    <w:rPr>
      <w:sz w:val="20"/>
    </w:rPr>
  </w:style>
  <w:style w:type="paragraph" w:styleId="TOC9">
    <w:name w:val="toc 9"/>
    <w:basedOn w:val="TOC8"/>
    <w:uiPriority w:val="39"/>
    <w:rsid w:val="00564D25"/>
    <w:pPr>
      <w:ind w:left="1418" w:hanging="1418"/>
    </w:pPr>
  </w:style>
  <w:style w:type="paragraph" w:styleId="TOC8">
    <w:name w:val="toc 8"/>
    <w:basedOn w:val="TOC1"/>
    <w:semiHidden/>
    <w:rsid w:val="00564D25"/>
    <w:pPr>
      <w:spacing w:before="180"/>
      <w:ind w:left="2693" w:hanging="2693"/>
    </w:pPr>
    <w:rPr>
      <w:b/>
    </w:rPr>
  </w:style>
  <w:style w:type="paragraph" w:styleId="TOC1">
    <w:name w:val="toc 1"/>
    <w:aliases w:val="Observation TOC2"/>
    <w:uiPriority w:val="39"/>
    <w:rsid w:val="00564D2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64D25"/>
    <w:pPr>
      <w:keepLines/>
      <w:tabs>
        <w:tab w:val="center" w:pos="4536"/>
        <w:tab w:val="right" w:pos="9072"/>
      </w:tabs>
    </w:pPr>
    <w:rPr>
      <w:noProof/>
    </w:rPr>
  </w:style>
  <w:style w:type="character" w:customStyle="1" w:styleId="ZGSM">
    <w:name w:val="ZGSM"/>
    <w:rsid w:val="00564D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4D25"/>
    <w:pPr>
      <w:widowControl w:val="0"/>
    </w:pPr>
    <w:rPr>
      <w:rFonts w:ascii="Arial" w:hAnsi="Arial"/>
      <w:b/>
      <w:noProof/>
      <w:sz w:val="18"/>
      <w:lang w:val="en-GB"/>
    </w:rPr>
  </w:style>
  <w:style w:type="paragraph" w:customStyle="1" w:styleId="ZD">
    <w:name w:val="ZD"/>
    <w:rsid w:val="00564D25"/>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564D25"/>
    <w:pPr>
      <w:ind w:left="1701" w:hanging="1701"/>
    </w:pPr>
  </w:style>
  <w:style w:type="paragraph" w:styleId="TOC4">
    <w:name w:val="toc 4"/>
    <w:basedOn w:val="TOC3"/>
    <w:uiPriority w:val="39"/>
    <w:rsid w:val="00564D25"/>
    <w:pPr>
      <w:ind w:left="1418" w:hanging="1418"/>
    </w:pPr>
  </w:style>
  <w:style w:type="paragraph" w:styleId="TOC3">
    <w:name w:val="toc 3"/>
    <w:basedOn w:val="TOC2"/>
    <w:uiPriority w:val="39"/>
    <w:rsid w:val="00564D25"/>
    <w:pPr>
      <w:ind w:left="1134" w:hanging="1134"/>
    </w:pPr>
  </w:style>
  <w:style w:type="paragraph" w:styleId="TOC2">
    <w:name w:val="toc 2"/>
    <w:basedOn w:val="TOC1"/>
    <w:uiPriority w:val="39"/>
    <w:rsid w:val="00564D25"/>
    <w:pPr>
      <w:keepNext w:val="0"/>
      <w:spacing w:before="0"/>
      <w:ind w:left="851" w:hanging="851"/>
    </w:pPr>
    <w:rPr>
      <w:sz w:val="20"/>
    </w:rPr>
  </w:style>
  <w:style w:type="paragraph" w:styleId="Index1">
    <w:name w:val="index 1"/>
    <w:basedOn w:val="Normal"/>
    <w:semiHidden/>
    <w:rsid w:val="00564D25"/>
    <w:pPr>
      <w:keepLines/>
      <w:spacing w:after="0"/>
    </w:pPr>
  </w:style>
  <w:style w:type="paragraph" w:styleId="Index2">
    <w:name w:val="index 2"/>
    <w:basedOn w:val="Index1"/>
    <w:semiHidden/>
    <w:rsid w:val="00564D25"/>
    <w:pPr>
      <w:ind w:left="284"/>
    </w:pPr>
  </w:style>
  <w:style w:type="paragraph" w:customStyle="1" w:styleId="TT">
    <w:name w:val="TT"/>
    <w:basedOn w:val="Heading1"/>
    <w:next w:val="Normal"/>
    <w:rsid w:val="00564D25"/>
    <w:pPr>
      <w:outlineLvl w:val="9"/>
    </w:pPr>
  </w:style>
  <w:style w:type="paragraph" w:styleId="Footer">
    <w:name w:val="footer"/>
    <w:aliases w:val="footer odd,footer,fo,pie de página"/>
    <w:basedOn w:val="Header"/>
    <w:link w:val="FooterChar"/>
    <w:uiPriority w:val="99"/>
    <w:rsid w:val="00564D25"/>
    <w:pPr>
      <w:jc w:val="center"/>
    </w:pPr>
    <w:rPr>
      <w:i/>
    </w:rPr>
  </w:style>
  <w:style w:type="character" w:styleId="FootnoteReference">
    <w:name w:val="footnote reference"/>
    <w:semiHidden/>
    <w:rsid w:val="00564D2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64D25"/>
    <w:pPr>
      <w:keepLines/>
      <w:spacing w:after="0"/>
      <w:ind w:left="454" w:hanging="454"/>
    </w:pPr>
    <w:rPr>
      <w:sz w:val="16"/>
    </w:rPr>
  </w:style>
  <w:style w:type="paragraph" w:customStyle="1" w:styleId="NF">
    <w:name w:val="NF"/>
    <w:basedOn w:val="NO"/>
    <w:rsid w:val="00564D25"/>
    <w:pPr>
      <w:keepNext/>
      <w:spacing w:after="0"/>
    </w:pPr>
    <w:rPr>
      <w:rFonts w:ascii="Arial" w:hAnsi="Arial"/>
      <w:sz w:val="18"/>
    </w:rPr>
  </w:style>
  <w:style w:type="paragraph" w:customStyle="1" w:styleId="NO">
    <w:name w:val="NO"/>
    <w:basedOn w:val="Normal"/>
    <w:rsid w:val="00564D25"/>
    <w:pPr>
      <w:keepLines/>
      <w:ind w:left="1135" w:hanging="851"/>
    </w:pPr>
  </w:style>
  <w:style w:type="paragraph" w:customStyle="1" w:styleId="PL">
    <w:name w:val="PL"/>
    <w:rsid w:val="0056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4D25"/>
    <w:pPr>
      <w:jc w:val="right"/>
    </w:pPr>
  </w:style>
  <w:style w:type="paragraph" w:customStyle="1" w:styleId="TAL">
    <w:name w:val="TAL"/>
    <w:basedOn w:val="Normal"/>
    <w:link w:val="TALCar"/>
    <w:rsid w:val="00564D25"/>
    <w:pPr>
      <w:keepNext/>
      <w:keepLines/>
      <w:spacing w:after="0"/>
    </w:pPr>
    <w:rPr>
      <w:rFonts w:ascii="Arial" w:hAnsi="Arial"/>
      <w:sz w:val="18"/>
    </w:rPr>
  </w:style>
  <w:style w:type="paragraph" w:styleId="ListNumber2">
    <w:name w:val="List Number 2"/>
    <w:basedOn w:val="ListNumber"/>
    <w:rsid w:val="00564D25"/>
    <w:pPr>
      <w:ind w:left="851"/>
    </w:pPr>
  </w:style>
  <w:style w:type="paragraph" w:styleId="ListNumber">
    <w:name w:val="List Number"/>
    <w:basedOn w:val="List"/>
    <w:rsid w:val="00564D25"/>
  </w:style>
  <w:style w:type="paragraph" w:styleId="List">
    <w:name w:val="List"/>
    <w:basedOn w:val="Normal"/>
    <w:rsid w:val="00564D25"/>
    <w:pPr>
      <w:ind w:left="568" w:hanging="284"/>
    </w:pPr>
  </w:style>
  <w:style w:type="paragraph" w:customStyle="1" w:styleId="TAH">
    <w:name w:val="TAH"/>
    <w:basedOn w:val="TAC"/>
    <w:link w:val="TAHCar"/>
    <w:rsid w:val="00564D25"/>
    <w:rPr>
      <w:b/>
    </w:rPr>
  </w:style>
  <w:style w:type="paragraph" w:customStyle="1" w:styleId="TAC">
    <w:name w:val="TAC"/>
    <w:basedOn w:val="TAL"/>
    <w:link w:val="TACChar"/>
    <w:rsid w:val="00564D25"/>
    <w:pPr>
      <w:jc w:val="center"/>
    </w:pPr>
  </w:style>
  <w:style w:type="paragraph" w:customStyle="1" w:styleId="LD">
    <w:name w:val="LD"/>
    <w:rsid w:val="00564D25"/>
    <w:pPr>
      <w:keepNext/>
      <w:keepLines/>
      <w:spacing w:line="180" w:lineRule="exact"/>
    </w:pPr>
    <w:rPr>
      <w:rFonts w:ascii="Courier New" w:hAnsi="Courier New"/>
      <w:noProof/>
      <w:lang w:val="en-GB"/>
    </w:rPr>
  </w:style>
  <w:style w:type="paragraph" w:customStyle="1" w:styleId="EX">
    <w:name w:val="EX"/>
    <w:basedOn w:val="Normal"/>
    <w:rsid w:val="00564D25"/>
    <w:pPr>
      <w:keepLines/>
      <w:ind w:left="1702" w:hanging="1418"/>
    </w:pPr>
  </w:style>
  <w:style w:type="paragraph" w:customStyle="1" w:styleId="FP">
    <w:name w:val="FP"/>
    <w:basedOn w:val="Normal"/>
    <w:rsid w:val="00564D25"/>
    <w:pPr>
      <w:spacing w:after="0"/>
    </w:pPr>
  </w:style>
  <w:style w:type="paragraph" w:customStyle="1" w:styleId="NW">
    <w:name w:val="NW"/>
    <w:basedOn w:val="NO"/>
    <w:rsid w:val="00564D25"/>
    <w:pPr>
      <w:spacing w:after="0"/>
    </w:pPr>
  </w:style>
  <w:style w:type="paragraph" w:customStyle="1" w:styleId="EW">
    <w:name w:val="EW"/>
    <w:basedOn w:val="EX"/>
    <w:rsid w:val="00564D25"/>
    <w:pPr>
      <w:spacing w:after="0"/>
    </w:pPr>
  </w:style>
  <w:style w:type="paragraph" w:customStyle="1" w:styleId="B1">
    <w:name w:val="B1"/>
    <w:basedOn w:val="List"/>
    <w:link w:val="B1Char"/>
    <w:rsid w:val="00564D25"/>
  </w:style>
  <w:style w:type="paragraph" w:styleId="TOC6">
    <w:name w:val="toc 6"/>
    <w:basedOn w:val="TOC5"/>
    <w:next w:val="Normal"/>
    <w:semiHidden/>
    <w:rsid w:val="00564D25"/>
    <w:pPr>
      <w:ind w:left="1985" w:hanging="1985"/>
    </w:pPr>
  </w:style>
  <w:style w:type="paragraph" w:styleId="TOC7">
    <w:name w:val="toc 7"/>
    <w:basedOn w:val="TOC6"/>
    <w:next w:val="Normal"/>
    <w:semiHidden/>
    <w:rsid w:val="00564D25"/>
    <w:pPr>
      <w:ind w:left="2268" w:hanging="2268"/>
    </w:pPr>
  </w:style>
  <w:style w:type="paragraph" w:styleId="ListBullet2">
    <w:name w:val="List Bullet 2"/>
    <w:aliases w:val="lb2"/>
    <w:basedOn w:val="ListBullet"/>
    <w:rsid w:val="00564D25"/>
    <w:pPr>
      <w:ind w:left="851"/>
    </w:pPr>
  </w:style>
  <w:style w:type="paragraph" w:styleId="ListBullet">
    <w:name w:val="List Bullet"/>
    <w:basedOn w:val="List"/>
    <w:rsid w:val="00564D25"/>
  </w:style>
  <w:style w:type="paragraph" w:customStyle="1" w:styleId="EditorsNote">
    <w:name w:val="Editor's Note"/>
    <w:basedOn w:val="NO"/>
    <w:rsid w:val="00564D25"/>
    <w:rPr>
      <w:color w:val="FF0000"/>
    </w:rPr>
  </w:style>
  <w:style w:type="paragraph" w:customStyle="1" w:styleId="TH">
    <w:name w:val="TH"/>
    <w:basedOn w:val="Normal"/>
    <w:link w:val="THChar"/>
    <w:rsid w:val="00564D25"/>
    <w:pPr>
      <w:keepNext/>
      <w:keepLines/>
      <w:spacing w:before="60"/>
      <w:jc w:val="center"/>
    </w:pPr>
    <w:rPr>
      <w:rFonts w:ascii="Arial" w:hAnsi="Arial"/>
      <w:b/>
    </w:rPr>
  </w:style>
  <w:style w:type="paragraph" w:customStyle="1" w:styleId="ZA">
    <w:name w:val="ZA"/>
    <w:rsid w:val="00564D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4D2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64D2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64D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64D25"/>
    <w:pPr>
      <w:ind w:left="851" w:hanging="851"/>
    </w:pPr>
  </w:style>
  <w:style w:type="paragraph" w:customStyle="1" w:styleId="ZH">
    <w:name w:val="ZH"/>
    <w:rsid w:val="00564D25"/>
    <w:pPr>
      <w:framePr w:wrap="notBeside" w:vAnchor="page" w:hAnchor="margin" w:xAlign="center" w:y="6805"/>
      <w:widowControl w:val="0"/>
    </w:pPr>
    <w:rPr>
      <w:rFonts w:ascii="Arial" w:hAnsi="Arial"/>
      <w:noProof/>
      <w:lang w:val="en-GB"/>
    </w:rPr>
  </w:style>
  <w:style w:type="paragraph" w:customStyle="1" w:styleId="TF">
    <w:name w:val="TF"/>
    <w:basedOn w:val="TH"/>
    <w:rsid w:val="00564D25"/>
    <w:pPr>
      <w:keepNext w:val="0"/>
      <w:spacing w:before="0" w:after="240"/>
    </w:pPr>
  </w:style>
  <w:style w:type="paragraph" w:customStyle="1" w:styleId="ZG">
    <w:name w:val="ZG"/>
    <w:rsid w:val="00564D2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64D25"/>
    <w:pPr>
      <w:ind w:left="1135"/>
    </w:pPr>
  </w:style>
  <w:style w:type="paragraph" w:styleId="List2">
    <w:name w:val="List 2"/>
    <w:basedOn w:val="List"/>
    <w:rsid w:val="00564D25"/>
    <w:pPr>
      <w:ind w:left="851"/>
    </w:pPr>
  </w:style>
  <w:style w:type="paragraph" w:styleId="List3">
    <w:name w:val="List 3"/>
    <w:basedOn w:val="List2"/>
    <w:rsid w:val="00564D25"/>
    <w:pPr>
      <w:ind w:left="1135"/>
    </w:pPr>
  </w:style>
  <w:style w:type="paragraph" w:styleId="List4">
    <w:name w:val="List 4"/>
    <w:basedOn w:val="List3"/>
    <w:rsid w:val="00564D25"/>
    <w:pPr>
      <w:ind w:left="1418"/>
    </w:pPr>
  </w:style>
  <w:style w:type="paragraph" w:styleId="List5">
    <w:name w:val="List 5"/>
    <w:basedOn w:val="List4"/>
    <w:rsid w:val="00564D25"/>
    <w:pPr>
      <w:ind w:left="1702"/>
    </w:pPr>
  </w:style>
  <w:style w:type="paragraph" w:styleId="ListBullet4">
    <w:name w:val="List Bullet 4"/>
    <w:basedOn w:val="ListBullet3"/>
    <w:rsid w:val="00564D25"/>
    <w:pPr>
      <w:ind w:left="1418"/>
    </w:pPr>
  </w:style>
  <w:style w:type="paragraph" w:styleId="ListBullet5">
    <w:name w:val="List Bullet 5"/>
    <w:basedOn w:val="ListBullet4"/>
    <w:rsid w:val="00564D25"/>
    <w:pPr>
      <w:ind w:left="1702"/>
    </w:pPr>
  </w:style>
  <w:style w:type="paragraph" w:customStyle="1" w:styleId="B2">
    <w:name w:val="B2"/>
    <w:basedOn w:val="List2"/>
    <w:link w:val="B2Char"/>
    <w:rsid w:val="00564D25"/>
  </w:style>
  <w:style w:type="paragraph" w:customStyle="1" w:styleId="B3">
    <w:name w:val="B3"/>
    <w:basedOn w:val="List3"/>
    <w:rsid w:val="00564D25"/>
  </w:style>
  <w:style w:type="paragraph" w:customStyle="1" w:styleId="B4">
    <w:name w:val="B4"/>
    <w:basedOn w:val="List4"/>
    <w:rsid w:val="00564D25"/>
  </w:style>
  <w:style w:type="paragraph" w:customStyle="1" w:styleId="B5">
    <w:name w:val="B5"/>
    <w:basedOn w:val="List5"/>
    <w:rsid w:val="00564D25"/>
  </w:style>
  <w:style w:type="paragraph" w:customStyle="1" w:styleId="ZTD">
    <w:name w:val="ZTD"/>
    <w:basedOn w:val="ZB"/>
    <w:rsid w:val="00564D25"/>
    <w:pPr>
      <w:framePr w:hRule="auto" w:wrap="notBeside" w:y="852"/>
    </w:pPr>
    <w:rPr>
      <w:i w:val="0"/>
      <w:sz w:val="40"/>
    </w:rPr>
  </w:style>
  <w:style w:type="paragraph" w:customStyle="1" w:styleId="ZV">
    <w:name w:val="ZV"/>
    <w:basedOn w:val="ZU"/>
    <w:rsid w:val="00564D25"/>
    <w:pPr>
      <w:framePr w:wrap="notBeside" w:y="16161"/>
    </w:pPr>
  </w:style>
  <w:style w:type="paragraph" w:styleId="IndexHeading">
    <w:name w:val="index heading"/>
    <w:basedOn w:val="Normal"/>
    <w:next w:val="Normal"/>
    <w:rsid w:val="00564D25"/>
    <w:pPr>
      <w:pBdr>
        <w:top w:val="single" w:sz="12" w:space="0" w:color="auto"/>
      </w:pBdr>
      <w:spacing w:before="360" w:after="240"/>
    </w:pPr>
    <w:rPr>
      <w:b/>
      <w:i/>
      <w:sz w:val="26"/>
    </w:rPr>
  </w:style>
  <w:style w:type="paragraph" w:customStyle="1" w:styleId="INDENT1">
    <w:name w:val="INDENT1"/>
    <w:basedOn w:val="Normal"/>
    <w:rsid w:val="00564D25"/>
    <w:pPr>
      <w:ind w:left="851"/>
    </w:pPr>
  </w:style>
  <w:style w:type="paragraph" w:customStyle="1" w:styleId="INDENT2">
    <w:name w:val="INDENT2"/>
    <w:basedOn w:val="Normal"/>
    <w:rsid w:val="00564D25"/>
    <w:pPr>
      <w:ind w:left="1135" w:hanging="284"/>
    </w:pPr>
  </w:style>
  <w:style w:type="paragraph" w:customStyle="1" w:styleId="INDENT3">
    <w:name w:val="INDENT3"/>
    <w:basedOn w:val="Normal"/>
    <w:rsid w:val="00564D25"/>
    <w:pPr>
      <w:ind w:left="1701" w:hanging="567"/>
    </w:pPr>
  </w:style>
  <w:style w:type="paragraph" w:customStyle="1" w:styleId="FigureTitle">
    <w:name w:val="Figure_Title"/>
    <w:basedOn w:val="Normal"/>
    <w:next w:val="Normal"/>
    <w:rsid w:val="00564D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4D25"/>
    <w:pPr>
      <w:keepNext/>
      <w:keepLines/>
    </w:pPr>
    <w:rPr>
      <w:b/>
    </w:rPr>
  </w:style>
  <w:style w:type="paragraph" w:customStyle="1" w:styleId="enumlev2">
    <w:name w:val="enumlev2"/>
    <w:basedOn w:val="Normal"/>
    <w:rsid w:val="00564D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64D25"/>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564D25"/>
    <w:pPr>
      <w:spacing w:before="120" w:after="120"/>
    </w:pPr>
    <w:rPr>
      <w:b/>
    </w:rPr>
  </w:style>
  <w:style w:type="character" w:styleId="Hyperlink">
    <w:name w:val="Hyperlink"/>
    <w:rsid w:val="00564D25"/>
    <w:rPr>
      <w:color w:val="0000FF"/>
      <w:u w:val="single"/>
    </w:rPr>
  </w:style>
  <w:style w:type="character" w:styleId="FollowedHyperlink">
    <w:name w:val="FollowedHyperlink"/>
    <w:rsid w:val="00564D25"/>
    <w:rPr>
      <w:color w:val="800080"/>
      <w:u w:val="single"/>
    </w:rPr>
  </w:style>
  <w:style w:type="paragraph" w:styleId="DocumentMap">
    <w:name w:val="Document Map"/>
    <w:basedOn w:val="Normal"/>
    <w:link w:val="DocumentMapChar"/>
    <w:semiHidden/>
    <w:rsid w:val="00564D25"/>
    <w:pPr>
      <w:shd w:val="clear" w:color="auto" w:fill="000080"/>
    </w:pPr>
    <w:rPr>
      <w:rFonts w:ascii="Tahoma" w:hAnsi="Tahoma"/>
    </w:rPr>
  </w:style>
  <w:style w:type="paragraph" w:styleId="PlainText">
    <w:name w:val="Plain Text"/>
    <w:basedOn w:val="Normal"/>
    <w:link w:val="PlainTextChar"/>
    <w:rsid w:val="00564D25"/>
    <w:rPr>
      <w:rFonts w:ascii="Courier New" w:hAnsi="Courier New"/>
      <w:lang w:val="nb-NO"/>
    </w:rPr>
  </w:style>
  <w:style w:type="paragraph" w:customStyle="1" w:styleId="TAJ">
    <w:name w:val="TAJ"/>
    <w:basedOn w:val="TH"/>
    <w:rsid w:val="00564D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4D25"/>
  </w:style>
  <w:style w:type="character" w:styleId="CommentReference">
    <w:name w:val="annotation reference"/>
    <w:uiPriority w:val="99"/>
    <w:semiHidden/>
    <w:rsid w:val="00564D25"/>
    <w:rPr>
      <w:sz w:val="16"/>
    </w:rPr>
  </w:style>
  <w:style w:type="paragraph" w:customStyle="1" w:styleId="Guidance">
    <w:name w:val="Guidance"/>
    <w:basedOn w:val="Normal"/>
    <w:rsid w:val="00564D25"/>
    <w:rPr>
      <w:i/>
      <w:color w:val="0000FF"/>
    </w:rPr>
  </w:style>
  <w:style w:type="paragraph" w:styleId="CommentText">
    <w:name w:val="annotation text"/>
    <w:basedOn w:val="Normal"/>
    <w:link w:val="CommentTextChar"/>
    <w:uiPriority w:val="99"/>
    <w:rsid w:val="00564D25"/>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浅色网格1"/>
    <w:basedOn w:val="TableNormal"/>
    <w:uiPriority w:val="62"/>
    <w:rsid w:val="001977F3"/>
    <w:rPr>
      <w:rFonts w:asciiTheme="minorHAnsi" w:eastAsiaTheme="minorHAnsi"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 (格子)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 (格子)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 (格子)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表 (格子)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表 (格子)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表 (格子)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表 (格子)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 (格子)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表 (格子)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表 (格子)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表 (格子)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表 (格子)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网格型2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表 (格子)2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表 (格子)3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格子)2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表 (格子)3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表 (格子)2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表 (格子)3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网格型122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表 (格子)2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表 (格子)3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网格型123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表 (格子)24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表 (格子)34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网格型124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表 (格子)25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表 (格子)35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网格型125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网格型1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表 (格子)27"/>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表 (格子)37"/>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表 (格子)2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表 (格子)3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网格型121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表 (格子)2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表 (格子)3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网格型122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表 (格子)2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表 (格子)3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网格型123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表 (格子)24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表 (格子)34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网格型124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0">
    <w:name w:val="表 (格子)25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表 (格子)35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网格型125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表 (格子)28"/>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表 (格子)38"/>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表 (格子)2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表 (格子)3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3">
    <w:name w:val="Table Grid91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表 (格子)2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表 (格子)3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网格型122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表 (格子)2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表 (格子)3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网格型123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表 (格子)24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表 (格子)34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网格型124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0">
    <w:name w:val="表 (格子)25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表 (格子)35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网格型125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表 (格子)29"/>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表 (格子)39"/>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表 (格子)2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表 (格子)3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4">
    <w:name w:val="Table Grid91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表 (格子)2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表 (格子)3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网格型122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表 (格子)2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表 (格子)3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网格型123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表 (格子)24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表 (格子)34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0">
    <w:name w:val="网格型124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0">
    <w:name w:val="表 (格子)25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表 (格子)35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4">
    <w:name w:val="Table Grid95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网格型125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表 (格子)210"/>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表 (格子)310"/>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表 (格子)2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表 (格子)3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5">
    <w:name w:val="Table Grid91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表 (格子)2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表 (格子)3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5">
    <w:name w:val="Table Grid92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网格型122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表 (格子)2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表 (格子)3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5">
    <w:name w:val="Table Grid93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网格型123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0">
    <w:name w:val="表 (格子)24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表 (格子)34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5">
    <w:name w:val="Table Grid94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5">
    <w:name w:val="网格型124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0">
    <w:name w:val="表 (格子)25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表 (格子)35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5">
    <w:name w:val="Table Grid95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50">
    <w:name w:val="网格型125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表 (格子)2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表 (格子)3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Normal"/>
    <w:rsid w:val="00490E4E"/>
    <w:pPr>
      <w:numPr>
        <w:numId w:val="21"/>
      </w:numPr>
      <w:autoSpaceDE w:val="0"/>
      <w:autoSpaceDN w:val="0"/>
      <w:spacing w:before="60" w:after="60" w:line="360" w:lineRule="atLeast"/>
      <w:jc w:val="both"/>
    </w:pPr>
    <w:rPr>
      <w:sz w:val="22"/>
      <w:szCs w:val="16"/>
      <w:lang w:val="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lsdException w:name="No Spacing" w:uiPriority="1" w:qFormat="1"/>
    <w:lsdException w:name="Light Shading" w:semiHidden="0" w:uiPriority="69" w:unhideWhenUsed="0"/>
    <w:lsdException w:name="Light List" w:semiHidden="0" w:uiPriority="70" w:unhideWhenUsed="0"/>
    <w:lsdException w:name="Light Grid" w:semiHidden="0" w:uiPriority="62"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lsdException w:name="List Paragraph" w:uiPriority="34" w:qFormat="1"/>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9"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70"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64D25"/>
    <w:pPr>
      <w:spacing w:after="180"/>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564D2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Head2A,2,UNDERRUBRIK 1-2,DO NOT USE_h2,h21,H2 Char,h2 Char"/>
    <w:basedOn w:val="Heading1"/>
    <w:next w:val="Normal"/>
    <w:link w:val="Heading2Char"/>
    <w:qFormat/>
    <w:rsid w:val="002C41B2"/>
    <w:pPr>
      <w:pBdr>
        <w:top w:val="none" w:sz="0" w:space="0" w:color="auto"/>
      </w:pBdr>
      <w:spacing w:before="180"/>
      <w:ind w:left="0" w:firstLine="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47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564D25"/>
    <w:pPr>
      <w:ind w:left="1418" w:hanging="1418"/>
      <w:outlineLvl w:val="3"/>
    </w:pPr>
    <w:rPr>
      <w:sz w:val="24"/>
    </w:rPr>
  </w:style>
  <w:style w:type="paragraph" w:styleId="Heading5">
    <w:name w:val="heading 5"/>
    <w:aliases w:val="H5"/>
    <w:basedOn w:val="Heading4"/>
    <w:next w:val="Normal"/>
    <w:link w:val="Heading5Char"/>
    <w:uiPriority w:val="9"/>
    <w:qFormat/>
    <w:rsid w:val="00564D25"/>
    <w:pPr>
      <w:ind w:left="1701" w:hanging="1701"/>
      <w:outlineLvl w:val="4"/>
    </w:pPr>
    <w:rPr>
      <w:sz w:val="22"/>
    </w:rPr>
  </w:style>
  <w:style w:type="paragraph" w:styleId="Heading6">
    <w:name w:val="heading 6"/>
    <w:basedOn w:val="H6"/>
    <w:next w:val="Normal"/>
    <w:link w:val="Heading6Char"/>
    <w:qFormat/>
    <w:rsid w:val="00564D25"/>
    <w:pPr>
      <w:outlineLvl w:val="5"/>
    </w:pPr>
  </w:style>
  <w:style w:type="paragraph" w:styleId="Heading7">
    <w:name w:val="heading 7"/>
    <w:basedOn w:val="H6"/>
    <w:next w:val="Normal"/>
    <w:link w:val="Heading7Char"/>
    <w:qFormat/>
    <w:rsid w:val="00564D25"/>
    <w:pPr>
      <w:outlineLvl w:val="6"/>
    </w:pPr>
  </w:style>
  <w:style w:type="paragraph" w:styleId="Heading8">
    <w:name w:val="heading 8"/>
    <w:aliases w:val="Table Heading"/>
    <w:basedOn w:val="Heading1"/>
    <w:next w:val="Normal"/>
    <w:link w:val="Heading8Char"/>
    <w:qFormat/>
    <w:rsid w:val="00564D25"/>
    <w:pPr>
      <w:ind w:left="0" w:firstLine="0"/>
      <w:outlineLvl w:val="7"/>
    </w:pPr>
  </w:style>
  <w:style w:type="paragraph" w:styleId="Heading9">
    <w:name w:val="heading 9"/>
    <w:aliases w:val="Figure Heading,FH"/>
    <w:basedOn w:val="Heading8"/>
    <w:next w:val="Normal"/>
    <w:link w:val="Heading9Char"/>
    <w:qFormat/>
    <w:rsid w:val="00564D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4D25"/>
    <w:pPr>
      <w:ind w:left="1985" w:hanging="1985"/>
      <w:outlineLvl w:val="9"/>
    </w:pPr>
    <w:rPr>
      <w:sz w:val="20"/>
    </w:rPr>
  </w:style>
  <w:style w:type="paragraph" w:styleId="TOC9">
    <w:name w:val="toc 9"/>
    <w:basedOn w:val="TOC8"/>
    <w:uiPriority w:val="39"/>
    <w:rsid w:val="00564D25"/>
    <w:pPr>
      <w:ind w:left="1418" w:hanging="1418"/>
    </w:pPr>
  </w:style>
  <w:style w:type="paragraph" w:styleId="TOC8">
    <w:name w:val="toc 8"/>
    <w:basedOn w:val="TOC1"/>
    <w:semiHidden/>
    <w:rsid w:val="00564D25"/>
    <w:pPr>
      <w:spacing w:before="180"/>
      <w:ind w:left="2693" w:hanging="2693"/>
    </w:pPr>
    <w:rPr>
      <w:b/>
    </w:rPr>
  </w:style>
  <w:style w:type="paragraph" w:styleId="TOC1">
    <w:name w:val="toc 1"/>
    <w:aliases w:val="Observation TOC2"/>
    <w:uiPriority w:val="39"/>
    <w:rsid w:val="00564D2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564D25"/>
    <w:pPr>
      <w:keepLines/>
      <w:tabs>
        <w:tab w:val="center" w:pos="4536"/>
        <w:tab w:val="right" w:pos="9072"/>
      </w:tabs>
    </w:pPr>
    <w:rPr>
      <w:noProof/>
    </w:rPr>
  </w:style>
  <w:style w:type="character" w:customStyle="1" w:styleId="ZGSM">
    <w:name w:val="ZGSM"/>
    <w:rsid w:val="00564D2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4D25"/>
    <w:pPr>
      <w:widowControl w:val="0"/>
    </w:pPr>
    <w:rPr>
      <w:rFonts w:ascii="Arial" w:hAnsi="Arial"/>
      <w:b/>
      <w:noProof/>
      <w:sz w:val="18"/>
      <w:lang w:val="en-GB"/>
    </w:rPr>
  </w:style>
  <w:style w:type="paragraph" w:customStyle="1" w:styleId="ZD">
    <w:name w:val="ZD"/>
    <w:rsid w:val="00564D25"/>
    <w:pPr>
      <w:framePr w:wrap="notBeside" w:vAnchor="page" w:hAnchor="margin" w:y="15764"/>
      <w:widowControl w:val="0"/>
    </w:pPr>
    <w:rPr>
      <w:rFonts w:ascii="Arial" w:hAnsi="Arial"/>
      <w:noProof/>
      <w:sz w:val="32"/>
      <w:lang w:val="en-GB"/>
    </w:rPr>
  </w:style>
  <w:style w:type="paragraph" w:styleId="TOC5">
    <w:name w:val="toc 5"/>
    <w:aliases w:val="Observation TOC"/>
    <w:basedOn w:val="TOC4"/>
    <w:uiPriority w:val="39"/>
    <w:rsid w:val="00564D25"/>
    <w:pPr>
      <w:ind w:left="1701" w:hanging="1701"/>
    </w:pPr>
  </w:style>
  <w:style w:type="paragraph" w:styleId="TOC4">
    <w:name w:val="toc 4"/>
    <w:basedOn w:val="TOC3"/>
    <w:uiPriority w:val="39"/>
    <w:rsid w:val="00564D25"/>
    <w:pPr>
      <w:ind w:left="1418" w:hanging="1418"/>
    </w:pPr>
  </w:style>
  <w:style w:type="paragraph" w:styleId="TOC3">
    <w:name w:val="toc 3"/>
    <w:basedOn w:val="TOC2"/>
    <w:uiPriority w:val="39"/>
    <w:rsid w:val="00564D25"/>
    <w:pPr>
      <w:ind w:left="1134" w:hanging="1134"/>
    </w:pPr>
  </w:style>
  <w:style w:type="paragraph" w:styleId="TOC2">
    <w:name w:val="toc 2"/>
    <w:basedOn w:val="TOC1"/>
    <w:uiPriority w:val="39"/>
    <w:rsid w:val="00564D25"/>
    <w:pPr>
      <w:keepNext w:val="0"/>
      <w:spacing w:before="0"/>
      <w:ind w:left="851" w:hanging="851"/>
    </w:pPr>
    <w:rPr>
      <w:sz w:val="20"/>
    </w:rPr>
  </w:style>
  <w:style w:type="paragraph" w:styleId="Index1">
    <w:name w:val="index 1"/>
    <w:basedOn w:val="Normal"/>
    <w:semiHidden/>
    <w:rsid w:val="00564D25"/>
    <w:pPr>
      <w:keepLines/>
      <w:spacing w:after="0"/>
    </w:pPr>
  </w:style>
  <w:style w:type="paragraph" w:styleId="Index2">
    <w:name w:val="index 2"/>
    <w:basedOn w:val="Index1"/>
    <w:semiHidden/>
    <w:rsid w:val="00564D25"/>
    <w:pPr>
      <w:ind w:left="284"/>
    </w:pPr>
  </w:style>
  <w:style w:type="paragraph" w:customStyle="1" w:styleId="TT">
    <w:name w:val="TT"/>
    <w:basedOn w:val="Heading1"/>
    <w:next w:val="Normal"/>
    <w:rsid w:val="00564D25"/>
    <w:pPr>
      <w:outlineLvl w:val="9"/>
    </w:pPr>
  </w:style>
  <w:style w:type="paragraph" w:styleId="Footer">
    <w:name w:val="footer"/>
    <w:aliases w:val="footer odd,footer,fo,pie de página"/>
    <w:basedOn w:val="Header"/>
    <w:link w:val="FooterChar"/>
    <w:uiPriority w:val="99"/>
    <w:rsid w:val="00564D25"/>
    <w:pPr>
      <w:jc w:val="center"/>
    </w:pPr>
    <w:rPr>
      <w:i/>
    </w:rPr>
  </w:style>
  <w:style w:type="character" w:styleId="FootnoteReference">
    <w:name w:val="footnote reference"/>
    <w:semiHidden/>
    <w:rsid w:val="00564D25"/>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564D25"/>
    <w:pPr>
      <w:keepLines/>
      <w:spacing w:after="0"/>
      <w:ind w:left="454" w:hanging="454"/>
    </w:pPr>
    <w:rPr>
      <w:sz w:val="16"/>
    </w:rPr>
  </w:style>
  <w:style w:type="paragraph" w:customStyle="1" w:styleId="NF">
    <w:name w:val="NF"/>
    <w:basedOn w:val="NO"/>
    <w:rsid w:val="00564D25"/>
    <w:pPr>
      <w:keepNext/>
      <w:spacing w:after="0"/>
    </w:pPr>
    <w:rPr>
      <w:rFonts w:ascii="Arial" w:hAnsi="Arial"/>
      <w:sz w:val="18"/>
    </w:rPr>
  </w:style>
  <w:style w:type="paragraph" w:customStyle="1" w:styleId="NO">
    <w:name w:val="NO"/>
    <w:basedOn w:val="Normal"/>
    <w:rsid w:val="00564D25"/>
    <w:pPr>
      <w:keepLines/>
      <w:ind w:left="1135" w:hanging="851"/>
    </w:pPr>
  </w:style>
  <w:style w:type="paragraph" w:customStyle="1" w:styleId="PL">
    <w:name w:val="PL"/>
    <w:rsid w:val="00564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64D25"/>
    <w:pPr>
      <w:jc w:val="right"/>
    </w:pPr>
  </w:style>
  <w:style w:type="paragraph" w:customStyle="1" w:styleId="TAL">
    <w:name w:val="TAL"/>
    <w:basedOn w:val="Normal"/>
    <w:link w:val="TALCar"/>
    <w:rsid w:val="00564D25"/>
    <w:pPr>
      <w:keepNext/>
      <w:keepLines/>
      <w:spacing w:after="0"/>
    </w:pPr>
    <w:rPr>
      <w:rFonts w:ascii="Arial" w:hAnsi="Arial"/>
      <w:sz w:val="18"/>
    </w:rPr>
  </w:style>
  <w:style w:type="paragraph" w:styleId="ListNumber2">
    <w:name w:val="List Number 2"/>
    <w:basedOn w:val="ListNumber"/>
    <w:rsid w:val="00564D25"/>
    <w:pPr>
      <w:ind w:left="851"/>
    </w:pPr>
  </w:style>
  <w:style w:type="paragraph" w:styleId="ListNumber">
    <w:name w:val="List Number"/>
    <w:basedOn w:val="List"/>
    <w:rsid w:val="00564D25"/>
  </w:style>
  <w:style w:type="paragraph" w:styleId="List">
    <w:name w:val="List"/>
    <w:basedOn w:val="Normal"/>
    <w:rsid w:val="00564D25"/>
    <w:pPr>
      <w:ind w:left="568" w:hanging="284"/>
    </w:pPr>
  </w:style>
  <w:style w:type="paragraph" w:customStyle="1" w:styleId="TAH">
    <w:name w:val="TAH"/>
    <w:basedOn w:val="TAC"/>
    <w:link w:val="TAHCar"/>
    <w:rsid w:val="00564D25"/>
    <w:rPr>
      <w:b/>
    </w:rPr>
  </w:style>
  <w:style w:type="paragraph" w:customStyle="1" w:styleId="TAC">
    <w:name w:val="TAC"/>
    <w:basedOn w:val="TAL"/>
    <w:link w:val="TACChar"/>
    <w:rsid w:val="00564D25"/>
    <w:pPr>
      <w:jc w:val="center"/>
    </w:pPr>
  </w:style>
  <w:style w:type="paragraph" w:customStyle="1" w:styleId="LD">
    <w:name w:val="LD"/>
    <w:rsid w:val="00564D25"/>
    <w:pPr>
      <w:keepNext/>
      <w:keepLines/>
      <w:spacing w:line="180" w:lineRule="exact"/>
    </w:pPr>
    <w:rPr>
      <w:rFonts w:ascii="Courier New" w:hAnsi="Courier New"/>
      <w:noProof/>
      <w:lang w:val="en-GB"/>
    </w:rPr>
  </w:style>
  <w:style w:type="paragraph" w:customStyle="1" w:styleId="EX">
    <w:name w:val="EX"/>
    <w:basedOn w:val="Normal"/>
    <w:rsid w:val="00564D25"/>
    <w:pPr>
      <w:keepLines/>
      <w:ind w:left="1702" w:hanging="1418"/>
    </w:pPr>
  </w:style>
  <w:style w:type="paragraph" w:customStyle="1" w:styleId="FP">
    <w:name w:val="FP"/>
    <w:basedOn w:val="Normal"/>
    <w:rsid w:val="00564D25"/>
    <w:pPr>
      <w:spacing w:after="0"/>
    </w:pPr>
  </w:style>
  <w:style w:type="paragraph" w:customStyle="1" w:styleId="NW">
    <w:name w:val="NW"/>
    <w:basedOn w:val="NO"/>
    <w:rsid w:val="00564D25"/>
    <w:pPr>
      <w:spacing w:after="0"/>
    </w:pPr>
  </w:style>
  <w:style w:type="paragraph" w:customStyle="1" w:styleId="EW">
    <w:name w:val="EW"/>
    <w:basedOn w:val="EX"/>
    <w:rsid w:val="00564D25"/>
    <w:pPr>
      <w:spacing w:after="0"/>
    </w:pPr>
  </w:style>
  <w:style w:type="paragraph" w:customStyle="1" w:styleId="B1">
    <w:name w:val="B1"/>
    <w:basedOn w:val="List"/>
    <w:link w:val="B1Char"/>
    <w:rsid w:val="00564D25"/>
  </w:style>
  <w:style w:type="paragraph" w:styleId="TOC6">
    <w:name w:val="toc 6"/>
    <w:basedOn w:val="TOC5"/>
    <w:next w:val="Normal"/>
    <w:semiHidden/>
    <w:rsid w:val="00564D25"/>
    <w:pPr>
      <w:ind w:left="1985" w:hanging="1985"/>
    </w:pPr>
  </w:style>
  <w:style w:type="paragraph" w:styleId="TOC7">
    <w:name w:val="toc 7"/>
    <w:basedOn w:val="TOC6"/>
    <w:next w:val="Normal"/>
    <w:semiHidden/>
    <w:rsid w:val="00564D25"/>
    <w:pPr>
      <w:ind w:left="2268" w:hanging="2268"/>
    </w:pPr>
  </w:style>
  <w:style w:type="paragraph" w:styleId="ListBullet2">
    <w:name w:val="List Bullet 2"/>
    <w:aliases w:val="lb2"/>
    <w:basedOn w:val="ListBullet"/>
    <w:rsid w:val="00564D25"/>
    <w:pPr>
      <w:ind w:left="851"/>
    </w:pPr>
  </w:style>
  <w:style w:type="paragraph" w:styleId="ListBullet">
    <w:name w:val="List Bullet"/>
    <w:basedOn w:val="List"/>
    <w:rsid w:val="00564D25"/>
  </w:style>
  <w:style w:type="paragraph" w:customStyle="1" w:styleId="EditorsNote">
    <w:name w:val="Editor's Note"/>
    <w:basedOn w:val="NO"/>
    <w:rsid w:val="00564D25"/>
    <w:rPr>
      <w:color w:val="FF0000"/>
    </w:rPr>
  </w:style>
  <w:style w:type="paragraph" w:customStyle="1" w:styleId="TH">
    <w:name w:val="TH"/>
    <w:basedOn w:val="Normal"/>
    <w:link w:val="THChar"/>
    <w:rsid w:val="00564D25"/>
    <w:pPr>
      <w:keepNext/>
      <w:keepLines/>
      <w:spacing w:before="60"/>
      <w:jc w:val="center"/>
    </w:pPr>
    <w:rPr>
      <w:rFonts w:ascii="Arial" w:hAnsi="Arial"/>
      <w:b/>
    </w:rPr>
  </w:style>
  <w:style w:type="paragraph" w:customStyle="1" w:styleId="ZA">
    <w:name w:val="ZA"/>
    <w:rsid w:val="00564D2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64D2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564D2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64D2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564D25"/>
    <w:pPr>
      <w:ind w:left="851" w:hanging="851"/>
    </w:pPr>
  </w:style>
  <w:style w:type="paragraph" w:customStyle="1" w:styleId="ZH">
    <w:name w:val="ZH"/>
    <w:rsid w:val="00564D25"/>
    <w:pPr>
      <w:framePr w:wrap="notBeside" w:vAnchor="page" w:hAnchor="margin" w:xAlign="center" w:y="6805"/>
      <w:widowControl w:val="0"/>
    </w:pPr>
    <w:rPr>
      <w:rFonts w:ascii="Arial" w:hAnsi="Arial"/>
      <w:noProof/>
      <w:lang w:val="en-GB"/>
    </w:rPr>
  </w:style>
  <w:style w:type="paragraph" w:customStyle="1" w:styleId="TF">
    <w:name w:val="TF"/>
    <w:basedOn w:val="TH"/>
    <w:rsid w:val="00564D25"/>
    <w:pPr>
      <w:keepNext w:val="0"/>
      <w:spacing w:before="0" w:after="240"/>
    </w:pPr>
  </w:style>
  <w:style w:type="paragraph" w:customStyle="1" w:styleId="ZG">
    <w:name w:val="ZG"/>
    <w:rsid w:val="00564D2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564D25"/>
    <w:pPr>
      <w:ind w:left="1135"/>
    </w:pPr>
  </w:style>
  <w:style w:type="paragraph" w:styleId="List2">
    <w:name w:val="List 2"/>
    <w:basedOn w:val="List"/>
    <w:rsid w:val="00564D25"/>
    <w:pPr>
      <w:ind w:left="851"/>
    </w:pPr>
  </w:style>
  <w:style w:type="paragraph" w:styleId="List3">
    <w:name w:val="List 3"/>
    <w:basedOn w:val="List2"/>
    <w:rsid w:val="00564D25"/>
    <w:pPr>
      <w:ind w:left="1135"/>
    </w:pPr>
  </w:style>
  <w:style w:type="paragraph" w:styleId="List4">
    <w:name w:val="List 4"/>
    <w:basedOn w:val="List3"/>
    <w:rsid w:val="00564D25"/>
    <w:pPr>
      <w:ind w:left="1418"/>
    </w:pPr>
  </w:style>
  <w:style w:type="paragraph" w:styleId="List5">
    <w:name w:val="List 5"/>
    <w:basedOn w:val="List4"/>
    <w:rsid w:val="00564D25"/>
    <w:pPr>
      <w:ind w:left="1702"/>
    </w:pPr>
  </w:style>
  <w:style w:type="paragraph" w:styleId="ListBullet4">
    <w:name w:val="List Bullet 4"/>
    <w:basedOn w:val="ListBullet3"/>
    <w:rsid w:val="00564D25"/>
    <w:pPr>
      <w:ind w:left="1418"/>
    </w:pPr>
  </w:style>
  <w:style w:type="paragraph" w:styleId="ListBullet5">
    <w:name w:val="List Bullet 5"/>
    <w:basedOn w:val="ListBullet4"/>
    <w:rsid w:val="00564D25"/>
    <w:pPr>
      <w:ind w:left="1702"/>
    </w:pPr>
  </w:style>
  <w:style w:type="paragraph" w:customStyle="1" w:styleId="B2">
    <w:name w:val="B2"/>
    <w:basedOn w:val="List2"/>
    <w:link w:val="B2Char"/>
    <w:rsid w:val="00564D25"/>
  </w:style>
  <w:style w:type="paragraph" w:customStyle="1" w:styleId="B3">
    <w:name w:val="B3"/>
    <w:basedOn w:val="List3"/>
    <w:rsid w:val="00564D25"/>
  </w:style>
  <w:style w:type="paragraph" w:customStyle="1" w:styleId="B4">
    <w:name w:val="B4"/>
    <w:basedOn w:val="List4"/>
    <w:rsid w:val="00564D25"/>
  </w:style>
  <w:style w:type="paragraph" w:customStyle="1" w:styleId="B5">
    <w:name w:val="B5"/>
    <w:basedOn w:val="List5"/>
    <w:rsid w:val="00564D25"/>
  </w:style>
  <w:style w:type="paragraph" w:customStyle="1" w:styleId="ZTD">
    <w:name w:val="ZTD"/>
    <w:basedOn w:val="ZB"/>
    <w:rsid w:val="00564D25"/>
    <w:pPr>
      <w:framePr w:hRule="auto" w:wrap="notBeside" w:y="852"/>
    </w:pPr>
    <w:rPr>
      <w:i w:val="0"/>
      <w:sz w:val="40"/>
    </w:rPr>
  </w:style>
  <w:style w:type="paragraph" w:customStyle="1" w:styleId="ZV">
    <w:name w:val="ZV"/>
    <w:basedOn w:val="ZU"/>
    <w:rsid w:val="00564D25"/>
    <w:pPr>
      <w:framePr w:wrap="notBeside" w:y="16161"/>
    </w:pPr>
  </w:style>
  <w:style w:type="paragraph" w:styleId="IndexHeading">
    <w:name w:val="index heading"/>
    <w:basedOn w:val="Normal"/>
    <w:next w:val="Normal"/>
    <w:rsid w:val="00564D25"/>
    <w:pPr>
      <w:pBdr>
        <w:top w:val="single" w:sz="12" w:space="0" w:color="auto"/>
      </w:pBdr>
      <w:spacing w:before="360" w:after="240"/>
    </w:pPr>
    <w:rPr>
      <w:b/>
      <w:i/>
      <w:sz w:val="26"/>
    </w:rPr>
  </w:style>
  <w:style w:type="paragraph" w:customStyle="1" w:styleId="INDENT1">
    <w:name w:val="INDENT1"/>
    <w:basedOn w:val="Normal"/>
    <w:rsid w:val="00564D25"/>
    <w:pPr>
      <w:ind w:left="851"/>
    </w:pPr>
  </w:style>
  <w:style w:type="paragraph" w:customStyle="1" w:styleId="INDENT2">
    <w:name w:val="INDENT2"/>
    <w:basedOn w:val="Normal"/>
    <w:rsid w:val="00564D25"/>
    <w:pPr>
      <w:ind w:left="1135" w:hanging="284"/>
    </w:pPr>
  </w:style>
  <w:style w:type="paragraph" w:customStyle="1" w:styleId="INDENT3">
    <w:name w:val="INDENT3"/>
    <w:basedOn w:val="Normal"/>
    <w:rsid w:val="00564D25"/>
    <w:pPr>
      <w:ind w:left="1701" w:hanging="567"/>
    </w:pPr>
  </w:style>
  <w:style w:type="paragraph" w:customStyle="1" w:styleId="FigureTitle">
    <w:name w:val="Figure_Title"/>
    <w:basedOn w:val="Normal"/>
    <w:next w:val="Normal"/>
    <w:rsid w:val="00564D2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64D25"/>
    <w:pPr>
      <w:keepNext/>
      <w:keepLines/>
    </w:pPr>
    <w:rPr>
      <w:b/>
    </w:rPr>
  </w:style>
  <w:style w:type="paragraph" w:customStyle="1" w:styleId="enumlev2">
    <w:name w:val="enumlev2"/>
    <w:basedOn w:val="Normal"/>
    <w:rsid w:val="00564D2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64D25"/>
    <w:pPr>
      <w:keepNext/>
      <w:keepLines/>
      <w:spacing w:before="240"/>
      <w:ind w:left="1418"/>
    </w:pPr>
    <w:rPr>
      <w:rFonts w:ascii="Arial" w:hAnsi="Arial"/>
      <w:b/>
      <w:sz w:val="36"/>
      <w:lang w:val="en-US"/>
    </w:r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564D25"/>
    <w:pPr>
      <w:spacing w:before="120" w:after="120"/>
    </w:pPr>
    <w:rPr>
      <w:b/>
    </w:rPr>
  </w:style>
  <w:style w:type="character" w:styleId="Hyperlink">
    <w:name w:val="Hyperlink"/>
    <w:rsid w:val="00564D25"/>
    <w:rPr>
      <w:color w:val="0000FF"/>
      <w:u w:val="single"/>
    </w:rPr>
  </w:style>
  <w:style w:type="character" w:styleId="FollowedHyperlink">
    <w:name w:val="FollowedHyperlink"/>
    <w:rsid w:val="00564D25"/>
    <w:rPr>
      <w:color w:val="800080"/>
      <w:u w:val="single"/>
    </w:rPr>
  </w:style>
  <w:style w:type="paragraph" w:styleId="DocumentMap">
    <w:name w:val="Document Map"/>
    <w:basedOn w:val="Normal"/>
    <w:link w:val="DocumentMapChar"/>
    <w:semiHidden/>
    <w:rsid w:val="00564D25"/>
    <w:pPr>
      <w:shd w:val="clear" w:color="auto" w:fill="000080"/>
    </w:pPr>
    <w:rPr>
      <w:rFonts w:ascii="Tahoma" w:hAnsi="Tahoma"/>
    </w:rPr>
  </w:style>
  <w:style w:type="paragraph" w:styleId="PlainText">
    <w:name w:val="Plain Text"/>
    <w:basedOn w:val="Normal"/>
    <w:link w:val="PlainTextChar"/>
    <w:rsid w:val="00564D25"/>
    <w:rPr>
      <w:rFonts w:ascii="Courier New" w:hAnsi="Courier New"/>
      <w:lang w:val="nb-NO"/>
    </w:rPr>
  </w:style>
  <w:style w:type="paragraph" w:customStyle="1" w:styleId="TAJ">
    <w:name w:val="TAJ"/>
    <w:basedOn w:val="TH"/>
    <w:rsid w:val="00564D2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64D25"/>
  </w:style>
  <w:style w:type="character" w:styleId="CommentReference">
    <w:name w:val="annotation reference"/>
    <w:uiPriority w:val="99"/>
    <w:semiHidden/>
    <w:rsid w:val="00564D25"/>
    <w:rPr>
      <w:sz w:val="16"/>
    </w:rPr>
  </w:style>
  <w:style w:type="paragraph" w:customStyle="1" w:styleId="Guidance">
    <w:name w:val="Guidance"/>
    <w:basedOn w:val="Normal"/>
    <w:rsid w:val="00564D25"/>
    <w:rPr>
      <w:i/>
      <w:color w:val="0000FF"/>
    </w:rPr>
  </w:style>
  <w:style w:type="paragraph" w:styleId="CommentText">
    <w:name w:val="annotation text"/>
    <w:basedOn w:val="Normal"/>
    <w:link w:val="CommentTextChar"/>
    <w:uiPriority w:val="99"/>
    <w:rsid w:val="00564D25"/>
  </w:style>
  <w:style w:type="character" w:styleId="Emphasis">
    <w:name w:val="Emphasis"/>
    <w:qFormat/>
    <w:rsid w:val="00C44C6A"/>
    <w:rPr>
      <w:i/>
      <w:iCs/>
    </w:rPr>
  </w:style>
  <w:style w:type="paragraph" w:styleId="BalloonText">
    <w:name w:val="Balloon Text"/>
    <w:basedOn w:val="Normal"/>
    <w:link w:val="BalloonTextChar"/>
    <w:rsid w:val="00D128E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rsid w:val="00D128EF"/>
    <w:rPr>
      <w:rFonts w:ascii="Lucida Grande" w:hAnsi="Lucida Grande" w:cs="Lucida Grande"/>
      <w:sz w:val="18"/>
      <w:szCs w:val="18"/>
      <w:lang w:val="en-GB"/>
    </w:rPr>
  </w:style>
  <w:style w:type="paragraph" w:styleId="ListParagraph">
    <w:name w:val="List Paragraph"/>
    <w:basedOn w:val="Normal"/>
    <w:link w:val="ListParagraphChar"/>
    <w:uiPriority w:val="34"/>
    <w:unhideWhenUsed/>
    <w:qFormat/>
    <w:rsid w:val="00FF48D8"/>
    <w:pPr>
      <w:ind w:left="720"/>
      <w:contextualSpacing/>
    </w:pPr>
  </w:style>
  <w:style w:type="paragraph" w:styleId="CommentSubject">
    <w:name w:val="annotation subject"/>
    <w:basedOn w:val="CommentText"/>
    <w:next w:val="CommentText"/>
    <w:link w:val="CommentSubjectChar"/>
    <w:rsid w:val="000018DA"/>
    <w:rPr>
      <w:b/>
      <w:bCs/>
    </w:rPr>
  </w:style>
  <w:style w:type="character" w:customStyle="1" w:styleId="CommentTextChar">
    <w:name w:val="Comment Text Char"/>
    <w:basedOn w:val="DefaultParagraphFont"/>
    <w:link w:val="CommentText"/>
    <w:uiPriority w:val="99"/>
    <w:rsid w:val="000018DA"/>
    <w:rPr>
      <w:lang w:val="en-GB"/>
    </w:rPr>
  </w:style>
  <w:style w:type="character" w:customStyle="1" w:styleId="CommentSubjectChar">
    <w:name w:val="Comment Subject Char"/>
    <w:basedOn w:val="CommentTextChar"/>
    <w:link w:val="CommentSubject"/>
    <w:uiPriority w:val="99"/>
    <w:rsid w:val="000018DA"/>
    <w:rPr>
      <w:b/>
      <w:bCs/>
      <w:lang w:val="en-GB"/>
    </w:rPr>
  </w:style>
  <w:style w:type="paragraph" w:customStyle="1" w:styleId="a0">
    <w:name w:val="图"/>
    <w:basedOn w:val="Normal"/>
    <w:next w:val="Normal"/>
    <w:autoRedefine/>
    <w:qFormat/>
    <w:rsid w:val="004D54AA"/>
    <w:pPr>
      <w:overflowPunct w:val="0"/>
      <w:autoSpaceDE w:val="0"/>
      <w:autoSpaceDN w:val="0"/>
      <w:adjustRightInd w:val="0"/>
      <w:jc w:val="center"/>
      <w:textAlignment w:val="baseline"/>
    </w:pPr>
    <w:rPr>
      <w:lang w:eastAsia="zh-CN"/>
    </w:rPr>
  </w:style>
  <w:style w:type="paragraph" w:customStyle="1" w:styleId="a1">
    <w:name w:val="样式 (中文) 宋体 两端对齐"/>
    <w:basedOn w:val="Normal"/>
    <w:rsid w:val="004D54AA"/>
    <w:pPr>
      <w:overflowPunct w:val="0"/>
      <w:autoSpaceDE w:val="0"/>
      <w:autoSpaceDN w:val="0"/>
      <w:adjustRightInd w:val="0"/>
      <w:jc w:val="both"/>
      <w:textAlignment w:val="baseline"/>
    </w:pPr>
    <w:rPr>
      <w:rFonts w:cs="SimSun"/>
      <w:lang w:eastAsia="en-GB"/>
    </w:rPr>
  </w:style>
  <w:style w:type="paragraph" w:customStyle="1" w:styleId="20">
    <w:name w:val="样式 标题 2 + (中文) 宋体"/>
    <w:basedOn w:val="Heading2"/>
    <w:rsid w:val="004D54AA"/>
    <w:pPr>
      <w:overflowPunct w:val="0"/>
      <w:autoSpaceDE w:val="0"/>
      <w:autoSpaceDN w:val="0"/>
      <w:adjustRightInd w:val="0"/>
      <w:textAlignment w:val="baseline"/>
    </w:pPr>
    <w:rPr>
      <w:lang w:eastAsia="en-GB"/>
    </w:rPr>
  </w:style>
  <w:style w:type="paragraph" w:customStyle="1" w:styleId="Reference">
    <w:name w:val="Reference"/>
    <w:basedOn w:val="EX"/>
    <w:link w:val="ReferenceChar"/>
    <w:qFormat/>
    <w:rsid w:val="00E41EB8"/>
    <w:pPr>
      <w:tabs>
        <w:tab w:val="num" w:pos="567"/>
      </w:tabs>
      <w:ind w:left="567" w:hanging="567"/>
    </w:pPr>
    <w:rPr>
      <w:rFonts w:eastAsia="MS Mincho"/>
    </w:rPr>
  </w:style>
  <w:style w:type="paragraph" w:customStyle="1" w:styleId="a2">
    <w:name w:val="表格文字"/>
    <w:basedOn w:val="Normal"/>
    <w:autoRedefine/>
    <w:rsid w:val="00652444"/>
    <w:pPr>
      <w:widowControl w:val="0"/>
      <w:overflowPunct w:val="0"/>
      <w:autoSpaceDE w:val="0"/>
      <w:autoSpaceDN w:val="0"/>
      <w:adjustRightInd w:val="0"/>
      <w:spacing w:after="0"/>
      <w:jc w:val="center"/>
      <w:textAlignment w:val="baseline"/>
    </w:pPr>
    <w:rPr>
      <w:bCs/>
      <w:kern w:val="2"/>
      <w:sz w:val="18"/>
      <w:szCs w:val="18"/>
      <w:lang w:val="en-US" w:eastAsia="zh-CN"/>
    </w:rPr>
  </w:style>
  <w:style w:type="paragraph" w:customStyle="1" w:styleId="a3">
    <w:name w:val="表格标题行"/>
    <w:basedOn w:val="Normal"/>
    <w:rsid w:val="00652444"/>
    <w:pPr>
      <w:widowControl w:val="0"/>
      <w:overflowPunct w:val="0"/>
      <w:autoSpaceDE w:val="0"/>
      <w:autoSpaceDN w:val="0"/>
      <w:adjustRightInd w:val="0"/>
      <w:spacing w:after="0"/>
      <w:jc w:val="center"/>
      <w:textAlignment w:val="baseline"/>
    </w:pPr>
    <w:rPr>
      <w:rFonts w:ascii="Arial" w:hAnsi="Arial" w:cs="SimSun"/>
      <w:b/>
      <w:bCs/>
      <w:kern w:val="2"/>
      <w:sz w:val="21"/>
      <w:szCs w:val="21"/>
      <w:lang w:val="en-US" w:eastAsia="zh-CN"/>
    </w:rPr>
  </w:style>
  <w:style w:type="paragraph" w:customStyle="1" w:styleId="Doc-text2">
    <w:name w:val="Doc-text2"/>
    <w:basedOn w:val="Normal"/>
    <w:link w:val="Doc-text2Char"/>
    <w:qFormat/>
    <w:rsid w:val="0020372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03724"/>
    <w:rPr>
      <w:rFonts w:ascii="Arial" w:eastAsia="MS Mincho" w:hAnsi="Arial"/>
      <w:szCs w:val="24"/>
      <w:lang w:val="en-GB" w:eastAsia="en-GB"/>
    </w:rPr>
  </w:style>
  <w:style w:type="paragraph" w:styleId="Revision">
    <w:name w:val="Revision"/>
    <w:hidden/>
    <w:uiPriority w:val="99"/>
    <w:unhideWhenUsed/>
    <w:rsid w:val="00437363"/>
    <w:rPr>
      <w:lang w:val="en-GB"/>
    </w:rPr>
  </w:style>
  <w:style w:type="paragraph" w:customStyle="1" w:styleId="3GPPHeader">
    <w:name w:val="3GPP_Header"/>
    <w:basedOn w:val="Normal"/>
    <w:rsid w:val="00A75FB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Figure">
    <w:name w:val="Figure"/>
    <w:basedOn w:val="Normal"/>
    <w:next w:val="Caption"/>
    <w:rsid w:val="00A75FB1"/>
    <w:pPr>
      <w:keepNext/>
      <w:keepLines/>
      <w:overflowPunct w:val="0"/>
      <w:autoSpaceDE w:val="0"/>
      <w:autoSpaceDN w:val="0"/>
      <w:adjustRightInd w:val="0"/>
      <w:spacing w:before="180" w:after="120"/>
      <w:jc w:val="center"/>
      <w:textAlignment w:val="baseline"/>
    </w:pPr>
    <w:rPr>
      <w:rFonts w:ascii="Arial" w:hAnsi="Arial"/>
      <w:lang w:eastAsia="zh-CN"/>
    </w:rPr>
  </w:style>
  <w:style w:type="character" w:styleId="PageNumber">
    <w:name w:val="page number"/>
    <w:rsid w:val="00A75FB1"/>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A75FB1"/>
    <w:rPr>
      <w:rFonts w:ascii="Arial" w:hAnsi="Arial"/>
      <w:sz w:val="36"/>
      <w:lang w:val="en-GB"/>
    </w:rPr>
  </w:style>
  <w:style w:type="paragraph" w:customStyle="1" w:styleId="Proposal">
    <w:name w:val="Proposal"/>
    <w:basedOn w:val="Normal"/>
    <w:rsid w:val="00A75FB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5FB1"/>
    <w:rPr>
      <w:lang w:val="en-GB"/>
    </w:rPr>
  </w:style>
  <w:style w:type="paragraph" w:customStyle="1" w:styleId="Observation">
    <w:name w:val="Observation"/>
    <w:basedOn w:val="Proposal"/>
    <w:qFormat/>
    <w:rsid w:val="00A75FB1"/>
    <w:pPr>
      <w:numPr>
        <w:numId w:val="4"/>
      </w:numPr>
    </w:pPr>
    <w:rPr>
      <w:rFonts w:ascii="Times New Roman" w:hAnsi="Times New Roman"/>
      <w:b w:val="0"/>
      <w:lang w:val="en-US"/>
    </w:rPr>
  </w:style>
  <w:style w:type="paragraph" w:styleId="TableofFigures">
    <w:name w:val="table of figures"/>
    <w:basedOn w:val="Normal"/>
    <w:next w:val="Normal"/>
    <w:rsid w:val="00A75FB1"/>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
    <w:name w:val="Plain Text Char"/>
    <w:link w:val="PlainText"/>
    <w:rsid w:val="00A75FB1"/>
    <w:rPr>
      <w:rFonts w:ascii="Courier New" w:hAnsi="Courier New"/>
      <w:lang w:val="nb-NO"/>
    </w:rPr>
  </w:style>
  <w:style w:type="paragraph" w:styleId="BodyTextIndent">
    <w:name w:val="Body Text Indent"/>
    <w:basedOn w:val="Normal"/>
    <w:link w:val="BodyTextIndentChar"/>
    <w:unhideWhenUsed/>
    <w:rsid w:val="00A75FB1"/>
    <w:pPr>
      <w:spacing w:after="120"/>
      <w:ind w:left="283"/>
    </w:pPr>
  </w:style>
  <w:style w:type="character" w:customStyle="1" w:styleId="BodyTextIndentChar">
    <w:name w:val="Body Text Indent Char"/>
    <w:basedOn w:val="DefaultParagraphFont"/>
    <w:link w:val="BodyTextIndent"/>
    <w:rsid w:val="00A75FB1"/>
    <w:rPr>
      <w:lang w:val="en-GB"/>
    </w:rPr>
  </w:style>
  <w:style w:type="paragraph" w:styleId="Title">
    <w:name w:val="Title"/>
    <w:basedOn w:val="Normal"/>
    <w:next w:val="Normal"/>
    <w:link w:val="TitleChar1"/>
    <w:qFormat/>
    <w:rsid w:val="00A75FB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1">
    <w:name w:val="Title Char1"/>
    <w:basedOn w:val="DefaultParagraphFont"/>
    <w:link w:val="Title"/>
    <w:rsid w:val="00A75FB1"/>
    <w:rPr>
      <w:rFonts w:asciiTheme="majorHAnsi" w:eastAsiaTheme="majorEastAsia" w:hAnsiTheme="majorHAnsi" w:cstheme="majorBidi"/>
      <w:color w:val="17365D" w:themeColor="text2" w:themeShade="BF"/>
      <w:spacing w:val="5"/>
      <w:kern w:val="28"/>
      <w:sz w:val="52"/>
      <w:szCs w:val="52"/>
      <w:lang w:val="en-GB"/>
    </w:rPr>
  </w:style>
  <w:style w:type="paragraph" w:styleId="Subtitle">
    <w:name w:val="Subtitle"/>
    <w:basedOn w:val="Normal"/>
    <w:next w:val="Normal"/>
    <w:link w:val="SubtitleChar"/>
    <w:qFormat/>
    <w:rsid w:val="00A75F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A75FB1"/>
    <w:rPr>
      <w:rFonts w:asciiTheme="majorHAnsi" w:eastAsiaTheme="majorEastAsia" w:hAnsiTheme="majorHAnsi" w:cstheme="majorBidi"/>
      <w:i/>
      <w:iCs/>
      <w:color w:val="4F81BD" w:themeColor="accent1"/>
      <w:spacing w:val="15"/>
      <w:sz w:val="24"/>
      <w:szCs w:val="24"/>
      <w:lang w:val="en-GB"/>
    </w:rPr>
  </w:style>
  <w:style w:type="character" w:styleId="Strong">
    <w:name w:val="Strong"/>
    <w:basedOn w:val="DefaultParagraphFont"/>
    <w:uiPriority w:val="22"/>
    <w:qFormat/>
    <w:rsid w:val="00243051"/>
    <w:rPr>
      <w:b/>
      <w:bCs/>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0F7831"/>
    <w:rPr>
      <w:b/>
      <w:lang w:val="en-GB"/>
    </w:rPr>
  </w:style>
  <w:style w:type="character" w:customStyle="1" w:styleId="B1Char">
    <w:name w:val="B1 Char"/>
    <w:link w:val="B1"/>
    <w:rsid w:val="00963E95"/>
    <w:rPr>
      <w:lang w:val="en-GB"/>
    </w:rPr>
  </w:style>
  <w:style w:type="character" w:customStyle="1" w:styleId="THChar">
    <w:name w:val="TH Char"/>
    <w:link w:val="TH"/>
    <w:rsid w:val="0014771F"/>
    <w:rPr>
      <w:rFonts w:ascii="Arial" w:hAnsi="Arial"/>
      <w:b/>
      <w:lang w:val="en-GB"/>
    </w:rPr>
  </w:style>
  <w:style w:type="paragraph" w:customStyle="1" w:styleId="Doc-title">
    <w:name w:val="Doc-title"/>
    <w:basedOn w:val="Normal"/>
    <w:next w:val="Doc-text2"/>
    <w:link w:val="Doc-titleChar"/>
    <w:qFormat/>
    <w:rsid w:val="00BC3446"/>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BC3446"/>
    <w:rPr>
      <w:rFonts w:ascii="Arial" w:eastAsia="MS Mincho" w:hAnsi="Arial"/>
      <w:noProof/>
      <w:szCs w:val="24"/>
      <w:lang w:val="en-GB" w:eastAsia="en-GB"/>
    </w:rPr>
  </w:style>
  <w:style w:type="character" w:customStyle="1" w:styleId="TACChar">
    <w:name w:val="TAC Char"/>
    <w:basedOn w:val="DefaultParagraphFont"/>
    <w:link w:val="TAC"/>
    <w:rsid w:val="00BC3446"/>
    <w:rPr>
      <w:rFonts w:ascii="Arial" w:hAnsi="Arial"/>
      <w:sz w:val="18"/>
      <w:lang w:val="en-GB"/>
    </w:rPr>
  </w:style>
  <w:style w:type="character" w:customStyle="1" w:styleId="TAHCar">
    <w:name w:val="TAH Car"/>
    <w:basedOn w:val="DefaultParagraphFont"/>
    <w:link w:val="TAH"/>
    <w:rsid w:val="00BC3446"/>
    <w:rPr>
      <w:rFonts w:ascii="Arial" w:hAnsi="Arial"/>
      <w:b/>
      <w:sz w:val="18"/>
      <w:lang w:val="en-GB"/>
    </w:rPr>
  </w:style>
  <w:style w:type="character" w:customStyle="1" w:styleId="im-content1">
    <w:name w:val="im-content1"/>
    <w:basedOn w:val="DefaultParagraphFont"/>
    <w:rsid w:val="00BC3446"/>
    <w:rPr>
      <w:color w:val="333333"/>
    </w:rPr>
  </w:style>
  <w:style w:type="paragraph" w:styleId="NormalWeb">
    <w:name w:val="Normal (Web)"/>
    <w:basedOn w:val="Normal"/>
    <w:uiPriority w:val="99"/>
    <w:unhideWhenUsed/>
    <w:rsid w:val="00166B28"/>
    <w:pPr>
      <w:spacing w:before="100" w:beforeAutospacing="1" w:after="100" w:afterAutospacing="1"/>
    </w:pPr>
    <w:rPr>
      <w:sz w:val="24"/>
      <w:szCs w:val="24"/>
      <w:lang w:val="en-US"/>
    </w:rPr>
  </w:style>
  <w:style w:type="paragraph" w:styleId="EndnoteText">
    <w:name w:val="endnote text"/>
    <w:basedOn w:val="Normal"/>
    <w:link w:val="EndnoteTextChar"/>
    <w:unhideWhenUsed/>
    <w:rsid w:val="006D7B2A"/>
    <w:pPr>
      <w:spacing w:after="0"/>
    </w:pPr>
    <w:rPr>
      <w:sz w:val="24"/>
      <w:szCs w:val="24"/>
    </w:rPr>
  </w:style>
  <w:style w:type="character" w:customStyle="1" w:styleId="EndnoteTextChar">
    <w:name w:val="Endnote Text Char"/>
    <w:basedOn w:val="DefaultParagraphFont"/>
    <w:link w:val="EndnoteText"/>
    <w:rsid w:val="006D7B2A"/>
    <w:rPr>
      <w:sz w:val="24"/>
      <w:szCs w:val="24"/>
      <w:lang w:val="en-GB"/>
    </w:rPr>
  </w:style>
  <w:style w:type="character" w:styleId="EndnoteReference">
    <w:name w:val="endnote reference"/>
    <w:basedOn w:val="DefaultParagraphFont"/>
    <w:unhideWhenUsed/>
    <w:rsid w:val="006D7B2A"/>
    <w:rPr>
      <w:vertAlign w:val="superscript"/>
    </w:rPr>
  </w:style>
  <w:style w:type="character" w:customStyle="1" w:styleId="Heading2Char">
    <w:name w:val="Heading 2 Char"/>
    <w:aliases w:val="H2 Char1,h2 Char1,Head2A Char,2 Char,UNDERRUBRIK 1-2 Char,DO NOT USE_h2 Char,h21 Char,H2 Char Char,h2 Char Char"/>
    <w:basedOn w:val="DefaultParagraphFont"/>
    <w:link w:val="Heading2"/>
    <w:rsid w:val="002C41B2"/>
    <w:rPr>
      <w:rFonts w:ascii="Arial" w:hAnsi="Arial"/>
      <w:sz w:val="32"/>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977F3"/>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977F3"/>
    <w:rPr>
      <w:rFonts w:ascii="Arial" w:hAnsi="Arial"/>
      <w:sz w:val="24"/>
      <w:lang w:val="en-GB"/>
    </w:rPr>
  </w:style>
  <w:style w:type="character" w:customStyle="1" w:styleId="Heading5Char">
    <w:name w:val="Heading 5 Char"/>
    <w:aliases w:val="H5 Char"/>
    <w:basedOn w:val="DefaultParagraphFont"/>
    <w:link w:val="Heading5"/>
    <w:uiPriority w:val="9"/>
    <w:rsid w:val="001977F3"/>
    <w:rPr>
      <w:rFonts w:ascii="Arial" w:hAnsi="Arial"/>
      <w:sz w:val="22"/>
      <w:lang w:val="en-GB"/>
    </w:rPr>
  </w:style>
  <w:style w:type="character" w:customStyle="1" w:styleId="Heading6Char">
    <w:name w:val="Heading 6 Char"/>
    <w:basedOn w:val="DefaultParagraphFont"/>
    <w:link w:val="Heading6"/>
    <w:rsid w:val="001977F3"/>
    <w:rPr>
      <w:rFonts w:ascii="Arial" w:hAnsi="Arial"/>
      <w:lang w:val="en-GB"/>
    </w:rPr>
  </w:style>
  <w:style w:type="character" w:customStyle="1" w:styleId="Heading7Char">
    <w:name w:val="Heading 7 Char"/>
    <w:basedOn w:val="DefaultParagraphFont"/>
    <w:link w:val="Heading7"/>
    <w:rsid w:val="001977F3"/>
    <w:rPr>
      <w:rFonts w:ascii="Arial" w:hAnsi="Arial"/>
      <w:lang w:val="en-GB"/>
    </w:rPr>
  </w:style>
  <w:style w:type="character" w:customStyle="1" w:styleId="Heading8Char">
    <w:name w:val="Heading 8 Char"/>
    <w:aliases w:val="Table Heading Char"/>
    <w:basedOn w:val="DefaultParagraphFont"/>
    <w:link w:val="Heading8"/>
    <w:rsid w:val="001977F3"/>
    <w:rPr>
      <w:rFonts w:ascii="Arial" w:hAnsi="Arial"/>
      <w:sz w:val="36"/>
      <w:lang w:val="en-GB"/>
    </w:rPr>
  </w:style>
  <w:style w:type="character" w:customStyle="1" w:styleId="Heading9Char">
    <w:name w:val="Heading 9 Char"/>
    <w:aliases w:val="Figure Heading Char,FH Char"/>
    <w:basedOn w:val="DefaultParagraphFont"/>
    <w:link w:val="Heading9"/>
    <w:rsid w:val="001977F3"/>
    <w:rPr>
      <w:rFonts w:ascii="Arial" w:hAnsi="Arial"/>
      <w:sz w:val="36"/>
      <w:lang w:val="en-GB"/>
    </w:rPr>
  </w:style>
  <w:style w:type="paragraph" w:customStyle="1" w:styleId="TdocHeader2">
    <w:name w:val="Tdoc_Header_2"/>
    <w:basedOn w:val="Normal"/>
    <w:rsid w:val="001977F3"/>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1977F3"/>
    <w:rPr>
      <w:sz w:val="16"/>
      <w:lang w:val="en-GB"/>
    </w:rPr>
  </w:style>
  <w:style w:type="character" w:customStyle="1" w:styleId="ReferenceChar">
    <w:name w:val="Reference Char"/>
    <w:link w:val="Reference"/>
    <w:rsid w:val="001977F3"/>
    <w:rPr>
      <w:rFonts w:eastAsia="MS Mincho"/>
      <w:lang w:val="en-GB"/>
    </w:rPr>
  </w:style>
  <w:style w:type="table" w:styleId="TableGrid">
    <w:name w:val="Table Grid"/>
    <w:basedOn w:val="TableNormal"/>
    <w:uiPriority w:val="59"/>
    <w:rsid w:val="001977F3"/>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浅色网格1"/>
    <w:basedOn w:val="TableNormal"/>
    <w:uiPriority w:val="62"/>
    <w:rsid w:val="001977F3"/>
    <w:rPr>
      <w:rFonts w:asciiTheme="minorHAnsi" w:eastAsiaTheme="minorHAnsi"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977F3"/>
    <w:rPr>
      <w:rFonts w:ascii="Arial" w:hAnsi="Arial"/>
      <w:b/>
      <w:noProof/>
      <w:sz w:val="18"/>
      <w:lang w:val="en-GB"/>
    </w:rPr>
  </w:style>
  <w:style w:type="character" w:customStyle="1" w:styleId="FooterChar">
    <w:name w:val="Footer Char"/>
    <w:aliases w:val="footer odd Char,footer Char,fo Char,pie de página Char"/>
    <w:basedOn w:val="DefaultParagraphFont"/>
    <w:link w:val="Footer"/>
    <w:uiPriority w:val="99"/>
    <w:rsid w:val="001977F3"/>
    <w:rPr>
      <w:rFonts w:ascii="Arial" w:hAnsi="Arial"/>
      <w:b/>
      <w:i/>
      <w:noProof/>
      <w:sz w:val="18"/>
      <w:lang w:val="en-GB"/>
    </w:rPr>
  </w:style>
  <w:style w:type="character" w:customStyle="1" w:styleId="B2Char">
    <w:name w:val="B2 Char"/>
    <w:link w:val="B2"/>
    <w:rsid w:val="000F2661"/>
    <w:rPr>
      <w:lang w:val="en-GB"/>
    </w:rPr>
  </w:style>
  <w:style w:type="paragraph" w:customStyle="1" w:styleId="Default">
    <w:name w:val="Default"/>
    <w:rsid w:val="000F2661"/>
    <w:pPr>
      <w:autoSpaceDE w:val="0"/>
      <w:autoSpaceDN w:val="0"/>
      <w:adjustRightInd w:val="0"/>
    </w:pPr>
    <w:rPr>
      <w:rFonts w:ascii="Arial" w:eastAsiaTheme="minorEastAsia" w:hAnsi="Arial" w:cs="Arial"/>
      <w:color w:val="000000"/>
      <w:sz w:val="24"/>
      <w:szCs w:val="24"/>
    </w:rPr>
  </w:style>
  <w:style w:type="character" w:customStyle="1" w:styleId="ListParagraphChar">
    <w:name w:val="List Paragraph Char"/>
    <w:link w:val="ListParagraph"/>
    <w:uiPriority w:val="34"/>
    <w:rsid w:val="000F2661"/>
    <w:rPr>
      <w:lang w:val="en-GB"/>
    </w:rPr>
  </w:style>
  <w:style w:type="table" w:customStyle="1" w:styleId="TableGrid1">
    <w:name w:val="Table Grid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umentMapChar">
    <w:name w:val="Document Map Char"/>
    <w:basedOn w:val="DefaultParagraphFont"/>
    <w:link w:val="DocumentMap"/>
    <w:semiHidden/>
    <w:rsid w:val="000F2661"/>
    <w:rPr>
      <w:rFonts w:ascii="Tahoma" w:hAnsi="Tahoma"/>
      <w:shd w:val="clear" w:color="auto" w:fill="000080"/>
      <w:lang w:val="en-GB"/>
    </w:rPr>
  </w:style>
  <w:style w:type="table" w:customStyle="1" w:styleId="11">
    <w:name w:val="网格型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0F2661"/>
  </w:style>
  <w:style w:type="numbering" w:customStyle="1" w:styleId="NoList1">
    <w:name w:val="No List1"/>
    <w:next w:val="NoList"/>
    <w:uiPriority w:val="99"/>
    <w:semiHidden/>
    <w:unhideWhenUsed/>
    <w:rsid w:val="000F2661"/>
  </w:style>
  <w:style w:type="table" w:customStyle="1" w:styleId="TableGrid2">
    <w:name w:val="Table Grid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6">
    <w:name w:val="font6"/>
    <w:basedOn w:val="Normal"/>
    <w:rsid w:val="000F2661"/>
    <w:pPr>
      <w:spacing w:before="100" w:beforeAutospacing="1" w:after="100" w:afterAutospacing="1"/>
    </w:pPr>
    <w:rPr>
      <w:rFonts w:ascii="Arial" w:hAnsi="Arial" w:cs="Arial"/>
      <w:color w:val="000000"/>
      <w:sz w:val="16"/>
      <w:szCs w:val="16"/>
      <w:lang w:val="en-US"/>
    </w:rPr>
  </w:style>
  <w:style w:type="paragraph" w:customStyle="1" w:styleId="font7">
    <w:name w:val="font7"/>
    <w:basedOn w:val="Normal"/>
    <w:rsid w:val="000F2661"/>
    <w:pPr>
      <w:spacing w:before="100" w:beforeAutospacing="1" w:after="100" w:afterAutospacing="1"/>
    </w:pPr>
    <w:rPr>
      <w:rFonts w:ascii="Calibri" w:hAnsi="Calibri"/>
      <w:color w:val="000000"/>
      <w:sz w:val="16"/>
      <w:szCs w:val="16"/>
      <w:lang w:val="en-US"/>
    </w:rPr>
  </w:style>
  <w:style w:type="paragraph" w:customStyle="1" w:styleId="font8">
    <w:name w:val="font8"/>
    <w:basedOn w:val="Normal"/>
    <w:rsid w:val="000F2661"/>
    <w:pPr>
      <w:spacing w:before="100" w:beforeAutospacing="1" w:after="100" w:afterAutospacing="1"/>
    </w:pPr>
    <w:rPr>
      <w:rFonts w:ascii="Cambria Math" w:hAnsi="Cambria Math"/>
      <w:color w:val="000000"/>
      <w:sz w:val="16"/>
      <w:szCs w:val="16"/>
      <w:lang w:val="en-US"/>
    </w:rPr>
  </w:style>
  <w:style w:type="paragraph" w:customStyle="1" w:styleId="font9">
    <w:name w:val="font9"/>
    <w:basedOn w:val="Normal"/>
    <w:rsid w:val="000F2661"/>
    <w:pPr>
      <w:spacing w:before="100" w:beforeAutospacing="1" w:after="100" w:afterAutospacing="1"/>
    </w:pPr>
    <w:rPr>
      <w:color w:val="000000"/>
      <w:sz w:val="16"/>
      <w:szCs w:val="16"/>
      <w:lang w:val="en-US"/>
    </w:rPr>
  </w:style>
  <w:style w:type="paragraph" w:customStyle="1" w:styleId="font10">
    <w:name w:val="font10"/>
    <w:basedOn w:val="Normal"/>
    <w:rsid w:val="000F2661"/>
    <w:pPr>
      <w:spacing w:before="100" w:beforeAutospacing="1" w:after="100" w:afterAutospacing="1"/>
    </w:pPr>
    <w:rPr>
      <w:b/>
      <w:bCs/>
      <w:color w:val="000000"/>
      <w:sz w:val="16"/>
      <w:szCs w:val="16"/>
      <w:lang w:val="en-US"/>
    </w:rPr>
  </w:style>
  <w:style w:type="paragraph" w:customStyle="1" w:styleId="font11">
    <w:name w:val="font11"/>
    <w:basedOn w:val="Normal"/>
    <w:rsid w:val="000F2661"/>
    <w:pPr>
      <w:spacing w:before="100" w:beforeAutospacing="1" w:after="100" w:afterAutospacing="1"/>
    </w:pPr>
    <w:rPr>
      <w:color w:val="000000"/>
      <w:sz w:val="14"/>
      <w:szCs w:val="14"/>
      <w:lang w:val="en-US"/>
    </w:rPr>
  </w:style>
  <w:style w:type="paragraph" w:customStyle="1" w:styleId="xl65">
    <w:name w:val="xl65"/>
    <w:basedOn w:val="Normal"/>
    <w:rsid w:val="000F2661"/>
    <w:pPr>
      <w:pBdr>
        <w:left w:val="single" w:sz="8" w:space="0" w:color="auto"/>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6">
    <w:name w:val="xl66"/>
    <w:basedOn w:val="Normal"/>
    <w:rsid w:val="000F2661"/>
    <w:pPr>
      <w:pBdr>
        <w:bottom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67">
    <w:name w:val="xl67"/>
    <w:basedOn w:val="Normal"/>
    <w:rsid w:val="000F2661"/>
    <w:pPr>
      <w:pBdr>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8">
    <w:name w:val="xl68"/>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69">
    <w:name w:val="xl69"/>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6"/>
      <w:szCs w:val="16"/>
      <w:lang w:val="en-US"/>
    </w:rPr>
  </w:style>
  <w:style w:type="paragraph" w:customStyle="1" w:styleId="xl70">
    <w:name w:val="xl70"/>
    <w:basedOn w:val="Normal"/>
    <w:rsid w:val="000F2661"/>
    <w:pPr>
      <w:pBdr>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1">
    <w:name w:val="xl71"/>
    <w:basedOn w:val="Normal"/>
    <w:rsid w:val="000F266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72">
    <w:name w:val="xl72"/>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3">
    <w:name w:val="xl73"/>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74">
    <w:name w:val="xl74"/>
    <w:basedOn w:val="Normal"/>
    <w:rsid w:val="000F2661"/>
    <w:pPr>
      <w:pBdr>
        <w:left w:val="single" w:sz="8" w:space="0" w:color="auto"/>
        <w:right w:val="single" w:sz="8" w:space="0" w:color="auto"/>
      </w:pBdr>
      <w:spacing w:before="100" w:beforeAutospacing="1" w:after="100" w:afterAutospacing="1"/>
      <w:textAlignment w:val="top"/>
    </w:pPr>
    <w:rPr>
      <w:sz w:val="24"/>
      <w:szCs w:val="24"/>
      <w:lang w:val="en-US"/>
    </w:rPr>
  </w:style>
  <w:style w:type="paragraph" w:customStyle="1" w:styleId="xl75">
    <w:name w:val="xl75"/>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6">
    <w:name w:val="xl76"/>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7">
    <w:name w:val="xl77"/>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78">
    <w:name w:val="xl78"/>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79">
    <w:name w:val="xl79"/>
    <w:basedOn w:val="Normal"/>
    <w:rsid w:val="000F2661"/>
    <w:pPr>
      <w:pBdr>
        <w:bottom w:val="single" w:sz="8" w:space="0" w:color="auto"/>
        <w:right w:val="single" w:sz="8" w:space="0" w:color="auto"/>
      </w:pBdr>
      <w:spacing w:before="100" w:beforeAutospacing="1" w:after="100" w:afterAutospacing="1"/>
      <w:jc w:val="both"/>
      <w:textAlignment w:val="center"/>
    </w:pPr>
    <w:rPr>
      <w:color w:val="000000"/>
      <w:sz w:val="16"/>
      <w:szCs w:val="16"/>
      <w:lang w:val="en-US"/>
    </w:rPr>
  </w:style>
  <w:style w:type="paragraph" w:customStyle="1" w:styleId="xl80">
    <w:name w:val="xl80"/>
    <w:basedOn w:val="Normal"/>
    <w:rsid w:val="000F2661"/>
    <w:pPr>
      <w:pBdr>
        <w:bottom w:val="single" w:sz="8" w:space="0" w:color="auto"/>
        <w:right w:val="single" w:sz="8" w:space="0" w:color="auto"/>
      </w:pBdr>
      <w:spacing w:before="100" w:beforeAutospacing="1" w:after="100" w:afterAutospacing="1"/>
      <w:jc w:val="center"/>
      <w:textAlignment w:val="center"/>
    </w:pPr>
    <w:rPr>
      <w:color w:val="000000"/>
      <w:sz w:val="16"/>
      <w:szCs w:val="16"/>
      <w:lang w:val="en-US"/>
    </w:rPr>
  </w:style>
  <w:style w:type="paragraph" w:customStyle="1" w:styleId="xl81">
    <w:name w:val="xl81"/>
    <w:basedOn w:val="Normal"/>
    <w:rsid w:val="000F2661"/>
    <w:pPr>
      <w:pBdr>
        <w:bottom w:val="single" w:sz="8" w:space="0" w:color="auto"/>
        <w:right w:val="single" w:sz="8" w:space="0" w:color="auto"/>
      </w:pBdr>
      <w:spacing w:before="100" w:beforeAutospacing="1" w:after="100" w:afterAutospacing="1"/>
    </w:pPr>
    <w:rPr>
      <w:lang w:val="en-US"/>
    </w:rPr>
  </w:style>
  <w:style w:type="paragraph" w:customStyle="1" w:styleId="xl82">
    <w:name w:val="xl82"/>
    <w:basedOn w:val="Normal"/>
    <w:rsid w:val="000F2661"/>
    <w:pPr>
      <w:pBdr>
        <w:bottom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83">
    <w:name w:val="xl83"/>
    <w:basedOn w:val="Normal"/>
    <w:rsid w:val="000F2661"/>
    <w:pPr>
      <w:pBdr>
        <w:left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4">
    <w:name w:val="xl84"/>
    <w:basedOn w:val="Normal"/>
    <w:rsid w:val="000F26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85">
    <w:name w:val="xl85"/>
    <w:basedOn w:val="Normal"/>
    <w:rsid w:val="000F2661"/>
    <w:pPr>
      <w:pBdr>
        <w:left w:val="single" w:sz="8" w:space="0" w:color="auto"/>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86">
    <w:name w:val="xl86"/>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7">
    <w:name w:val="xl87"/>
    <w:basedOn w:val="Normal"/>
    <w:rsid w:val="000F2661"/>
    <w:pPr>
      <w:pBdr>
        <w:left w:val="single" w:sz="8" w:space="0" w:color="auto"/>
        <w:right w:val="single" w:sz="8" w:space="0" w:color="auto"/>
      </w:pBdr>
      <w:spacing w:before="100" w:beforeAutospacing="1" w:after="100" w:afterAutospacing="1"/>
      <w:jc w:val="center"/>
      <w:textAlignment w:val="center"/>
    </w:pPr>
    <w:rPr>
      <w:b/>
      <w:bCs/>
      <w:sz w:val="16"/>
      <w:szCs w:val="16"/>
      <w:lang w:val="en-US"/>
    </w:rPr>
  </w:style>
  <w:style w:type="paragraph" w:customStyle="1" w:styleId="xl88">
    <w:name w:val="xl88"/>
    <w:basedOn w:val="Normal"/>
    <w:rsid w:val="000F2661"/>
    <w:pPr>
      <w:pBdr>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89">
    <w:name w:val="xl89"/>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0">
    <w:name w:val="xl90"/>
    <w:basedOn w:val="Normal"/>
    <w:rsid w:val="000F26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1">
    <w:name w:val="xl91"/>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2">
    <w:name w:val="xl92"/>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3">
    <w:name w:val="xl93"/>
    <w:basedOn w:val="Normal"/>
    <w:rsid w:val="000F26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94">
    <w:name w:val="xl94"/>
    <w:basedOn w:val="Normal"/>
    <w:rsid w:val="000F2661"/>
    <w:pPr>
      <w:pBdr>
        <w:top w:val="single" w:sz="8" w:space="0" w:color="auto"/>
        <w:left w:val="single" w:sz="8" w:space="0" w:color="auto"/>
        <w:right w:val="single" w:sz="8" w:space="0" w:color="auto"/>
      </w:pBdr>
      <w:spacing w:before="100" w:beforeAutospacing="1" w:after="100" w:afterAutospacing="1"/>
      <w:jc w:val="right"/>
      <w:textAlignment w:val="center"/>
    </w:pPr>
    <w:rPr>
      <w:color w:val="000000"/>
      <w:sz w:val="16"/>
      <w:szCs w:val="16"/>
      <w:lang w:val="en-US"/>
    </w:rPr>
  </w:style>
  <w:style w:type="paragraph" w:customStyle="1" w:styleId="xl95">
    <w:name w:val="xl95"/>
    <w:basedOn w:val="Normal"/>
    <w:rsid w:val="000F2661"/>
    <w:pPr>
      <w:pBdr>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96">
    <w:name w:val="xl96"/>
    <w:basedOn w:val="Normal"/>
    <w:rsid w:val="000F2661"/>
    <w:pPr>
      <w:pBdr>
        <w:left w:val="single" w:sz="8" w:space="31" w:color="auto"/>
      </w:pBdr>
      <w:spacing w:before="100" w:beforeAutospacing="1" w:after="100" w:afterAutospacing="1"/>
      <w:ind w:firstLineChars="500" w:firstLine="500"/>
      <w:textAlignment w:val="center"/>
    </w:pPr>
    <w:rPr>
      <w:sz w:val="16"/>
      <w:szCs w:val="16"/>
      <w:lang w:val="en-US"/>
    </w:rPr>
  </w:style>
  <w:style w:type="paragraph" w:customStyle="1" w:styleId="xl97">
    <w:name w:val="xl97"/>
    <w:basedOn w:val="Normal"/>
    <w:rsid w:val="000F2661"/>
    <w:pPr>
      <w:spacing w:before="100" w:beforeAutospacing="1" w:after="100" w:afterAutospacing="1"/>
      <w:ind w:firstLineChars="500" w:firstLine="500"/>
      <w:textAlignment w:val="center"/>
    </w:pPr>
    <w:rPr>
      <w:sz w:val="16"/>
      <w:szCs w:val="16"/>
      <w:lang w:val="en-US"/>
    </w:rPr>
  </w:style>
  <w:style w:type="paragraph" w:customStyle="1" w:styleId="xl98">
    <w:name w:val="xl98"/>
    <w:basedOn w:val="Normal"/>
    <w:rsid w:val="000F2661"/>
    <w:pPr>
      <w:pBdr>
        <w:right w:val="single" w:sz="8" w:space="0" w:color="auto"/>
      </w:pBdr>
      <w:spacing w:before="100" w:beforeAutospacing="1" w:after="100" w:afterAutospacing="1"/>
      <w:ind w:firstLineChars="500" w:firstLine="500"/>
      <w:textAlignment w:val="center"/>
    </w:pPr>
    <w:rPr>
      <w:sz w:val="16"/>
      <w:szCs w:val="16"/>
      <w:lang w:val="en-US"/>
    </w:rPr>
  </w:style>
  <w:style w:type="paragraph" w:customStyle="1" w:styleId="xl99">
    <w:name w:val="xl99"/>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00">
    <w:name w:val="xl100"/>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01">
    <w:name w:val="xl101"/>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02">
    <w:name w:val="xl102"/>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03">
    <w:name w:val="xl103"/>
    <w:basedOn w:val="Normal"/>
    <w:rsid w:val="000F2661"/>
    <w:pPr>
      <w:spacing w:before="100" w:beforeAutospacing="1" w:after="100" w:afterAutospacing="1"/>
      <w:textAlignment w:val="center"/>
    </w:pPr>
    <w:rPr>
      <w:sz w:val="16"/>
      <w:szCs w:val="16"/>
      <w:lang w:val="en-US"/>
    </w:rPr>
  </w:style>
  <w:style w:type="paragraph" w:customStyle="1" w:styleId="xl104">
    <w:name w:val="xl104"/>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05">
    <w:name w:val="xl105"/>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06">
    <w:name w:val="xl106"/>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07">
    <w:name w:val="xl107"/>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08">
    <w:name w:val="xl108"/>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09">
    <w:name w:val="xl109"/>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Cambria Math" w:hAnsi="Cambria Math"/>
      <w:sz w:val="16"/>
      <w:szCs w:val="16"/>
      <w:lang w:val="en-US"/>
    </w:rPr>
  </w:style>
  <w:style w:type="paragraph" w:customStyle="1" w:styleId="xl110">
    <w:name w:val="xl110"/>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1">
    <w:name w:val="xl11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12">
    <w:name w:val="xl112"/>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13">
    <w:name w:val="xl113"/>
    <w:basedOn w:val="Normal"/>
    <w:rsid w:val="000F2661"/>
    <w:pPr>
      <w:pBdr>
        <w:lef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4">
    <w:name w:val="xl114"/>
    <w:basedOn w:val="Normal"/>
    <w:rsid w:val="000F2661"/>
    <w:pPr>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0F2661"/>
    <w:pPr>
      <w:pBdr>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6">
    <w:name w:val="xl116"/>
    <w:basedOn w:val="Normal"/>
    <w:rsid w:val="000F2661"/>
    <w:pPr>
      <w:pBdr>
        <w:left w:val="single" w:sz="8" w:space="0" w:color="auto"/>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0F2661"/>
    <w:pPr>
      <w:pBdr>
        <w:bottom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8">
    <w:name w:val="xl118"/>
    <w:basedOn w:val="Normal"/>
    <w:rsid w:val="000F2661"/>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19">
    <w:name w:val="xl11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0">
    <w:name w:val="xl120"/>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1">
    <w:name w:val="xl121"/>
    <w:basedOn w:val="Normal"/>
    <w:rsid w:val="000F2661"/>
    <w:pPr>
      <w:pBdr>
        <w:top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2">
    <w:name w:val="xl122"/>
    <w:basedOn w:val="Normal"/>
    <w:rsid w:val="000F2661"/>
    <w:pPr>
      <w:pBdr>
        <w:top w:val="single" w:sz="8" w:space="0" w:color="auto"/>
        <w:lef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0F2661"/>
    <w:pPr>
      <w:pBdr>
        <w:top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4">
    <w:name w:val="xl124"/>
    <w:basedOn w:val="Normal"/>
    <w:rsid w:val="000F2661"/>
    <w:pPr>
      <w:pBdr>
        <w:top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25">
    <w:name w:val="xl125"/>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6">
    <w:name w:val="xl126"/>
    <w:basedOn w:val="Normal"/>
    <w:rsid w:val="000F2661"/>
    <w:pPr>
      <w:pBdr>
        <w:top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7">
    <w:name w:val="xl127"/>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u w:val="single"/>
      <w:lang w:val="en-US"/>
    </w:rPr>
  </w:style>
  <w:style w:type="paragraph" w:customStyle="1" w:styleId="xl128">
    <w:name w:val="xl128"/>
    <w:basedOn w:val="Normal"/>
    <w:rsid w:val="000F2661"/>
    <w:pPr>
      <w:pBdr>
        <w:left w:val="single" w:sz="8" w:space="0" w:color="auto"/>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29">
    <w:name w:val="xl129"/>
    <w:basedOn w:val="Normal"/>
    <w:rsid w:val="000F2661"/>
    <w:pPr>
      <w:pBdr>
        <w:bottom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0">
    <w:name w:val="xl130"/>
    <w:basedOn w:val="Normal"/>
    <w:rsid w:val="000F2661"/>
    <w:pPr>
      <w:pBdr>
        <w:top w:val="single" w:sz="8" w:space="0" w:color="auto"/>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1">
    <w:name w:val="xl131"/>
    <w:basedOn w:val="Normal"/>
    <w:rsid w:val="000F2661"/>
    <w:pPr>
      <w:pBdr>
        <w:top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2">
    <w:name w:val="xl132"/>
    <w:basedOn w:val="Normal"/>
    <w:rsid w:val="000F2661"/>
    <w:pPr>
      <w:pBdr>
        <w:left w:val="single" w:sz="8" w:space="0" w:color="auto"/>
      </w:pBdr>
      <w:spacing w:before="100" w:beforeAutospacing="1" w:after="100" w:afterAutospacing="1"/>
      <w:jc w:val="center"/>
      <w:textAlignment w:val="center"/>
    </w:pPr>
    <w:rPr>
      <w:rFonts w:ascii="Arial" w:hAnsi="Arial" w:cs="Arial"/>
      <w:sz w:val="16"/>
      <w:szCs w:val="16"/>
      <w:lang w:val="en-US"/>
    </w:rPr>
  </w:style>
  <w:style w:type="paragraph" w:customStyle="1" w:styleId="xl133">
    <w:name w:val="xl133"/>
    <w:basedOn w:val="Normal"/>
    <w:rsid w:val="000F2661"/>
    <w:pPr>
      <w:pBdr>
        <w:left w:val="single" w:sz="8" w:space="0" w:color="auto"/>
      </w:pBdr>
      <w:spacing w:before="100" w:beforeAutospacing="1" w:after="100" w:afterAutospacing="1"/>
      <w:textAlignment w:val="top"/>
    </w:pPr>
    <w:rPr>
      <w:sz w:val="24"/>
      <w:szCs w:val="24"/>
      <w:lang w:val="en-US"/>
    </w:rPr>
  </w:style>
  <w:style w:type="paragraph" w:customStyle="1" w:styleId="xl134">
    <w:name w:val="xl134"/>
    <w:basedOn w:val="Normal"/>
    <w:rsid w:val="000F2661"/>
    <w:pPr>
      <w:pBdr>
        <w:right w:val="single" w:sz="8" w:space="0" w:color="auto"/>
      </w:pBdr>
      <w:spacing w:before="100" w:beforeAutospacing="1" w:after="100" w:afterAutospacing="1"/>
      <w:textAlignment w:val="top"/>
    </w:pPr>
    <w:rPr>
      <w:sz w:val="24"/>
      <w:szCs w:val="24"/>
      <w:lang w:val="en-US"/>
    </w:rPr>
  </w:style>
  <w:style w:type="paragraph" w:customStyle="1" w:styleId="xl135">
    <w:name w:val="xl135"/>
    <w:basedOn w:val="Normal"/>
    <w:rsid w:val="000F2661"/>
    <w:pPr>
      <w:pBdr>
        <w:left w:val="single" w:sz="8" w:space="0" w:color="auto"/>
        <w:bottom w:val="single" w:sz="8" w:space="0" w:color="auto"/>
      </w:pBdr>
      <w:spacing w:before="100" w:beforeAutospacing="1" w:after="100" w:afterAutospacing="1"/>
      <w:textAlignment w:val="top"/>
    </w:pPr>
    <w:rPr>
      <w:sz w:val="24"/>
      <w:szCs w:val="24"/>
      <w:lang w:val="en-US"/>
    </w:rPr>
  </w:style>
  <w:style w:type="paragraph" w:customStyle="1" w:styleId="xl136">
    <w:name w:val="xl136"/>
    <w:basedOn w:val="Normal"/>
    <w:rsid w:val="000F2661"/>
    <w:pPr>
      <w:pBdr>
        <w:left w:val="single" w:sz="8" w:space="0" w:color="auto"/>
      </w:pBdr>
      <w:spacing w:before="100" w:beforeAutospacing="1" w:after="100" w:afterAutospacing="1"/>
      <w:textAlignment w:val="center"/>
    </w:pPr>
    <w:rPr>
      <w:sz w:val="16"/>
      <w:szCs w:val="16"/>
      <w:lang w:val="en-US"/>
    </w:rPr>
  </w:style>
  <w:style w:type="paragraph" w:customStyle="1" w:styleId="xl137">
    <w:name w:val="xl137"/>
    <w:basedOn w:val="Normal"/>
    <w:rsid w:val="000F2661"/>
    <w:pPr>
      <w:spacing w:before="100" w:beforeAutospacing="1" w:after="100" w:afterAutospacing="1"/>
      <w:textAlignment w:val="center"/>
    </w:pPr>
    <w:rPr>
      <w:sz w:val="16"/>
      <w:szCs w:val="16"/>
      <w:lang w:val="en-US"/>
    </w:rPr>
  </w:style>
  <w:style w:type="paragraph" w:customStyle="1" w:styleId="xl138">
    <w:name w:val="xl138"/>
    <w:basedOn w:val="Normal"/>
    <w:rsid w:val="000F2661"/>
    <w:pPr>
      <w:pBdr>
        <w:right w:val="single" w:sz="8" w:space="0" w:color="auto"/>
      </w:pBdr>
      <w:spacing w:before="100" w:beforeAutospacing="1" w:after="100" w:afterAutospacing="1"/>
      <w:textAlignment w:val="center"/>
    </w:pPr>
    <w:rPr>
      <w:sz w:val="16"/>
      <w:szCs w:val="16"/>
      <w:lang w:val="en-US"/>
    </w:rPr>
  </w:style>
  <w:style w:type="paragraph" w:customStyle="1" w:styleId="xl139">
    <w:name w:val="xl139"/>
    <w:basedOn w:val="Normal"/>
    <w:rsid w:val="000F2661"/>
    <w:pPr>
      <w:pBdr>
        <w:top w:val="single" w:sz="8" w:space="0" w:color="auto"/>
        <w:left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0">
    <w:name w:val="xl140"/>
    <w:basedOn w:val="Normal"/>
    <w:rsid w:val="000F2661"/>
    <w:pPr>
      <w:pBdr>
        <w:top w:val="single" w:sz="8" w:space="0" w:color="auto"/>
        <w:bottom w:val="single" w:sz="8" w:space="0" w:color="auto"/>
      </w:pBdr>
      <w:spacing w:before="100" w:beforeAutospacing="1" w:after="100" w:afterAutospacing="1"/>
      <w:jc w:val="center"/>
      <w:textAlignment w:val="center"/>
    </w:pPr>
    <w:rPr>
      <w:sz w:val="16"/>
      <w:szCs w:val="16"/>
      <w:lang w:val="en-US"/>
    </w:rPr>
  </w:style>
  <w:style w:type="paragraph" w:customStyle="1" w:styleId="xl141">
    <w:name w:val="xl141"/>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16"/>
      <w:szCs w:val="16"/>
      <w:lang w:val="en-US"/>
    </w:rPr>
  </w:style>
  <w:style w:type="paragraph" w:customStyle="1" w:styleId="xl142">
    <w:name w:val="xl142"/>
    <w:basedOn w:val="Normal"/>
    <w:rsid w:val="000F2661"/>
    <w:pPr>
      <w:pBdr>
        <w:top w:val="single" w:sz="8" w:space="0" w:color="auto"/>
        <w:left w:val="single" w:sz="8" w:space="0" w:color="auto"/>
      </w:pBdr>
      <w:spacing w:before="100" w:beforeAutospacing="1" w:after="100" w:afterAutospacing="1"/>
      <w:textAlignment w:val="center"/>
    </w:pPr>
    <w:rPr>
      <w:b/>
      <w:bCs/>
      <w:sz w:val="16"/>
      <w:szCs w:val="16"/>
      <w:lang w:val="en-US"/>
    </w:rPr>
  </w:style>
  <w:style w:type="paragraph" w:customStyle="1" w:styleId="xl143">
    <w:name w:val="xl143"/>
    <w:basedOn w:val="Normal"/>
    <w:rsid w:val="000F2661"/>
    <w:pPr>
      <w:pBdr>
        <w:top w:val="single" w:sz="8" w:space="0" w:color="auto"/>
      </w:pBdr>
      <w:spacing w:before="100" w:beforeAutospacing="1" w:after="100" w:afterAutospacing="1"/>
      <w:textAlignment w:val="center"/>
    </w:pPr>
    <w:rPr>
      <w:b/>
      <w:bCs/>
      <w:sz w:val="16"/>
      <w:szCs w:val="16"/>
      <w:lang w:val="en-US"/>
    </w:rPr>
  </w:style>
  <w:style w:type="paragraph" w:customStyle="1" w:styleId="xl144">
    <w:name w:val="xl144"/>
    <w:basedOn w:val="Normal"/>
    <w:rsid w:val="000F2661"/>
    <w:pPr>
      <w:pBdr>
        <w:top w:val="single" w:sz="8" w:space="0" w:color="auto"/>
        <w:right w:val="single" w:sz="8" w:space="0" w:color="auto"/>
      </w:pBdr>
      <w:spacing w:before="100" w:beforeAutospacing="1" w:after="100" w:afterAutospacing="1"/>
      <w:textAlignment w:val="center"/>
    </w:pPr>
    <w:rPr>
      <w:b/>
      <w:bCs/>
      <w:sz w:val="16"/>
      <w:szCs w:val="16"/>
      <w:lang w:val="en-US"/>
    </w:rPr>
  </w:style>
  <w:style w:type="paragraph" w:customStyle="1" w:styleId="xl145">
    <w:name w:val="xl145"/>
    <w:basedOn w:val="Normal"/>
    <w:rsid w:val="000F2661"/>
    <w:pPr>
      <w:pBdr>
        <w:left w:val="single" w:sz="8" w:space="0" w:color="auto"/>
        <w:bottom w:val="single" w:sz="8" w:space="0" w:color="auto"/>
      </w:pBdr>
      <w:spacing w:before="100" w:beforeAutospacing="1" w:after="100" w:afterAutospacing="1"/>
      <w:textAlignment w:val="center"/>
    </w:pPr>
    <w:rPr>
      <w:sz w:val="16"/>
      <w:szCs w:val="16"/>
      <w:lang w:val="en-US"/>
    </w:rPr>
  </w:style>
  <w:style w:type="paragraph" w:customStyle="1" w:styleId="xl146">
    <w:name w:val="xl146"/>
    <w:basedOn w:val="Normal"/>
    <w:rsid w:val="000F2661"/>
    <w:pPr>
      <w:pBdr>
        <w:bottom w:val="single" w:sz="8" w:space="0" w:color="auto"/>
      </w:pBdr>
      <w:spacing w:before="100" w:beforeAutospacing="1" w:after="100" w:afterAutospacing="1"/>
      <w:textAlignment w:val="center"/>
    </w:pPr>
    <w:rPr>
      <w:sz w:val="16"/>
      <w:szCs w:val="16"/>
      <w:lang w:val="en-US"/>
    </w:rPr>
  </w:style>
  <w:style w:type="paragraph" w:customStyle="1" w:styleId="xl147">
    <w:name w:val="xl147"/>
    <w:basedOn w:val="Normal"/>
    <w:rsid w:val="000F2661"/>
    <w:pPr>
      <w:pBdr>
        <w:bottom w:val="single" w:sz="8" w:space="0" w:color="auto"/>
        <w:right w:val="single" w:sz="8" w:space="0" w:color="auto"/>
      </w:pBdr>
      <w:spacing w:before="100" w:beforeAutospacing="1" w:after="100" w:afterAutospacing="1"/>
      <w:textAlignment w:val="center"/>
    </w:pPr>
    <w:rPr>
      <w:sz w:val="16"/>
      <w:szCs w:val="16"/>
      <w:lang w:val="en-US"/>
    </w:rPr>
  </w:style>
  <w:style w:type="paragraph" w:customStyle="1" w:styleId="xl148">
    <w:name w:val="xl148"/>
    <w:basedOn w:val="Normal"/>
    <w:rsid w:val="000F2661"/>
    <w:pPr>
      <w:pBdr>
        <w:top w:val="single" w:sz="8" w:space="0" w:color="auto"/>
        <w:left w:val="single" w:sz="8" w:space="0" w:color="auto"/>
      </w:pBdr>
      <w:spacing w:before="100" w:beforeAutospacing="1" w:after="100" w:afterAutospacing="1"/>
      <w:jc w:val="both"/>
      <w:textAlignment w:val="center"/>
    </w:pPr>
    <w:rPr>
      <w:b/>
      <w:bCs/>
      <w:sz w:val="16"/>
      <w:szCs w:val="16"/>
      <w:lang w:val="en-US"/>
    </w:rPr>
  </w:style>
  <w:style w:type="paragraph" w:customStyle="1" w:styleId="xl149">
    <w:name w:val="xl149"/>
    <w:basedOn w:val="Normal"/>
    <w:rsid w:val="000F2661"/>
    <w:pPr>
      <w:pBdr>
        <w:top w:val="single" w:sz="8" w:space="0" w:color="auto"/>
      </w:pBdr>
      <w:spacing w:before="100" w:beforeAutospacing="1" w:after="100" w:afterAutospacing="1"/>
      <w:jc w:val="both"/>
      <w:textAlignment w:val="center"/>
    </w:pPr>
    <w:rPr>
      <w:b/>
      <w:bCs/>
      <w:sz w:val="16"/>
      <w:szCs w:val="16"/>
      <w:lang w:val="en-US"/>
    </w:rPr>
  </w:style>
  <w:style w:type="paragraph" w:customStyle="1" w:styleId="xl150">
    <w:name w:val="xl150"/>
    <w:basedOn w:val="Normal"/>
    <w:rsid w:val="000F2661"/>
    <w:pPr>
      <w:pBdr>
        <w:top w:val="single" w:sz="8" w:space="0" w:color="auto"/>
        <w:right w:val="single" w:sz="8" w:space="0" w:color="auto"/>
      </w:pBdr>
      <w:spacing w:before="100" w:beforeAutospacing="1" w:after="100" w:afterAutospacing="1"/>
      <w:jc w:val="both"/>
      <w:textAlignment w:val="center"/>
    </w:pPr>
    <w:rPr>
      <w:b/>
      <w:bCs/>
      <w:sz w:val="16"/>
      <w:szCs w:val="16"/>
      <w:lang w:val="en-US"/>
    </w:rPr>
  </w:style>
  <w:style w:type="paragraph" w:customStyle="1" w:styleId="xl151">
    <w:name w:val="xl151"/>
    <w:basedOn w:val="Normal"/>
    <w:rsid w:val="000F2661"/>
    <w:pPr>
      <w:pBdr>
        <w:left w:val="single" w:sz="8" w:space="0" w:color="auto"/>
      </w:pBdr>
      <w:spacing w:before="100" w:beforeAutospacing="1" w:after="100" w:afterAutospacing="1"/>
      <w:jc w:val="both"/>
      <w:textAlignment w:val="center"/>
    </w:pPr>
    <w:rPr>
      <w:sz w:val="16"/>
      <w:szCs w:val="16"/>
      <w:lang w:val="en-US"/>
    </w:rPr>
  </w:style>
  <w:style w:type="paragraph" w:customStyle="1" w:styleId="xl152">
    <w:name w:val="xl152"/>
    <w:basedOn w:val="Normal"/>
    <w:rsid w:val="000F2661"/>
    <w:pPr>
      <w:spacing w:before="100" w:beforeAutospacing="1" w:after="100" w:afterAutospacing="1"/>
      <w:jc w:val="both"/>
      <w:textAlignment w:val="center"/>
    </w:pPr>
    <w:rPr>
      <w:sz w:val="16"/>
      <w:szCs w:val="16"/>
      <w:lang w:val="en-US"/>
    </w:rPr>
  </w:style>
  <w:style w:type="paragraph" w:customStyle="1" w:styleId="xl153">
    <w:name w:val="xl153"/>
    <w:basedOn w:val="Normal"/>
    <w:rsid w:val="000F2661"/>
    <w:pPr>
      <w:pBdr>
        <w:right w:val="single" w:sz="8" w:space="0" w:color="auto"/>
      </w:pBdr>
      <w:spacing w:before="100" w:beforeAutospacing="1" w:after="100" w:afterAutospacing="1"/>
      <w:jc w:val="both"/>
      <w:textAlignment w:val="center"/>
    </w:pPr>
    <w:rPr>
      <w:sz w:val="16"/>
      <w:szCs w:val="16"/>
      <w:lang w:val="en-US"/>
    </w:rPr>
  </w:style>
  <w:style w:type="paragraph" w:customStyle="1" w:styleId="xl154">
    <w:name w:val="xl154"/>
    <w:basedOn w:val="Normal"/>
    <w:rsid w:val="000F2661"/>
    <w:pPr>
      <w:pBdr>
        <w:left w:val="single" w:sz="8" w:space="0" w:color="auto"/>
        <w:bottom w:val="single" w:sz="8" w:space="0" w:color="auto"/>
      </w:pBdr>
      <w:spacing w:before="100" w:beforeAutospacing="1" w:after="100" w:afterAutospacing="1"/>
      <w:jc w:val="both"/>
      <w:textAlignment w:val="center"/>
    </w:pPr>
    <w:rPr>
      <w:sz w:val="16"/>
      <w:szCs w:val="16"/>
      <w:lang w:val="en-US"/>
    </w:rPr>
  </w:style>
  <w:style w:type="paragraph" w:customStyle="1" w:styleId="xl155">
    <w:name w:val="xl155"/>
    <w:basedOn w:val="Normal"/>
    <w:rsid w:val="000F2661"/>
    <w:pPr>
      <w:pBdr>
        <w:bottom w:val="single" w:sz="8" w:space="0" w:color="auto"/>
      </w:pBdr>
      <w:spacing w:before="100" w:beforeAutospacing="1" w:after="100" w:afterAutospacing="1"/>
      <w:jc w:val="both"/>
      <w:textAlignment w:val="center"/>
    </w:pPr>
    <w:rPr>
      <w:sz w:val="16"/>
      <w:szCs w:val="16"/>
      <w:lang w:val="en-US"/>
    </w:rPr>
  </w:style>
  <w:style w:type="paragraph" w:customStyle="1" w:styleId="xl156">
    <w:name w:val="xl156"/>
    <w:basedOn w:val="Normal"/>
    <w:rsid w:val="000F2661"/>
    <w:pPr>
      <w:pBdr>
        <w:bottom w:val="single" w:sz="8" w:space="0" w:color="auto"/>
        <w:right w:val="single" w:sz="8" w:space="0" w:color="auto"/>
      </w:pBdr>
      <w:spacing w:before="100" w:beforeAutospacing="1" w:after="100" w:afterAutospacing="1"/>
      <w:jc w:val="both"/>
      <w:textAlignment w:val="center"/>
    </w:pPr>
    <w:rPr>
      <w:sz w:val="16"/>
      <w:szCs w:val="16"/>
      <w:lang w:val="en-US"/>
    </w:rPr>
  </w:style>
  <w:style w:type="paragraph" w:customStyle="1" w:styleId="xl157">
    <w:name w:val="xl157"/>
    <w:basedOn w:val="Normal"/>
    <w:rsid w:val="000F2661"/>
    <w:pPr>
      <w:pBdr>
        <w:top w:val="single" w:sz="8" w:space="0" w:color="auto"/>
        <w:bottom w:val="single" w:sz="8" w:space="0" w:color="auto"/>
      </w:pBdr>
      <w:spacing w:before="100" w:beforeAutospacing="1" w:after="100" w:afterAutospacing="1"/>
      <w:jc w:val="center"/>
      <w:textAlignment w:val="center"/>
    </w:pPr>
    <w:rPr>
      <w:sz w:val="24"/>
      <w:szCs w:val="24"/>
      <w:lang w:val="en-US"/>
    </w:rPr>
  </w:style>
  <w:style w:type="paragraph" w:customStyle="1" w:styleId="xl158">
    <w:name w:val="xl158"/>
    <w:basedOn w:val="Normal"/>
    <w:rsid w:val="000F2661"/>
    <w:pPr>
      <w:pBdr>
        <w:top w:val="single" w:sz="8" w:space="0" w:color="auto"/>
        <w:bottom w:val="single" w:sz="8" w:space="0" w:color="auto"/>
        <w:right w:val="single" w:sz="8" w:space="0" w:color="auto"/>
      </w:pBdr>
      <w:spacing w:before="100" w:beforeAutospacing="1" w:after="100" w:afterAutospacing="1"/>
      <w:jc w:val="center"/>
      <w:textAlignment w:val="center"/>
    </w:pPr>
    <w:rPr>
      <w:sz w:val="24"/>
      <w:szCs w:val="24"/>
      <w:lang w:val="en-US"/>
    </w:rPr>
  </w:style>
  <w:style w:type="paragraph" w:customStyle="1" w:styleId="xl159">
    <w:name w:val="xl159"/>
    <w:basedOn w:val="Normal"/>
    <w:rsid w:val="000F2661"/>
    <w:pPr>
      <w:pBdr>
        <w:left w:val="single" w:sz="8" w:space="7" w:color="auto"/>
      </w:pBdr>
      <w:spacing w:before="100" w:beforeAutospacing="1" w:after="100" w:afterAutospacing="1"/>
      <w:ind w:firstLineChars="100" w:firstLine="100"/>
      <w:textAlignment w:val="center"/>
    </w:pPr>
    <w:rPr>
      <w:sz w:val="16"/>
      <w:szCs w:val="16"/>
      <w:lang w:val="en-US"/>
    </w:rPr>
  </w:style>
  <w:style w:type="paragraph" w:customStyle="1" w:styleId="xl160">
    <w:name w:val="xl160"/>
    <w:basedOn w:val="Normal"/>
    <w:rsid w:val="000F2661"/>
    <w:pPr>
      <w:spacing w:before="100" w:beforeAutospacing="1" w:after="100" w:afterAutospacing="1"/>
      <w:ind w:firstLineChars="100" w:firstLine="100"/>
      <w:textAlignment w:val="center"/>
    </w:pPr>
    <w:rPr>
      <w:sz w:val="16"/>
      <w:szCs w:val="16"/>
      <w:lang w:val="en-US"/>
    </w:rPr>
  </w:style>
  <w:style w:type="paragraph" w:customStyle="1" w:styleId="xl161">
    <w:name w:val="xl161"/>
    <w:basedOn w:val="Normal"/>
    <w:rsid w:val="000F2661"/>
    <w:pPr>
      <w:pBdr>
        <w:right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2">
    <w:name w:val="xl162"/>
    <w:basedOn w:val="Normal"/>
    <w:rsid w:val="000F2661"/>
    <w:pPr>
      <w:pBdr>
        <w:left w:val="single" w:sz="8" w:space="7" w:color="auto"/>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3">
    <w:name w:val="xl163"/>
    <w:basedOn w:val="Normal"/>
    <w:rsid w:val="000F2661"/>
    <w:pPr>
      <w:pBdr>
        <w:bottom w:val="single" w:sz="8" w:space="0" w:color="auto"/>
      </w:pBdr>
      <w:spacing w:before="100" w:beforeAutospacing="1" w:after="100" w:afterAutospacing="1"/>
      <w:ind w:firstLineChars="100" w:firstLine="100"/>
      <w:textAlignment w:val="center"/>
    </w:pPr>
    <w:rPr>
      <w:sz w:val="16"/>
      <w:szCs w:val="16"/>
      <w:lang w:val="en-US"/>
    </w:rPr>
  </w:style>
  <w:style w:type="paragraph" w:customStyle="1" w:styleId="xl164">
    <w:name w:val="xl164"/>
    <w:basedOn w:val="Normal"/>
    <w:rsid w:val="000F2661"/>
    <w:pPr>
      <w:pBdr>
        <w:bottom w:val="single" w:sz="8" w:space="0" w:color="auto"/>
        <w:right w:val="single" w:sz="8" w:space="0" w:color="auto"/>
      </w:pBdr>
      <w:spacing w:before="100" w:beforeAutospacing="1" w:after="100" w:afterAutospacing="1"/>
      <w:ind w:firstLineChars="100" w:firstLine="100"/>
      <w:textAlignment w:val="center"/>
    </w:pPr>
    <w:rPr>
      <w:sz w:val="16"/>
      <w:szCs w:val="16"/>
      <w:lang w:val="en-US"/>
    </w:rPr>
  </w:style>
  <w:style w:type="character" w:customStyle="1" w:styleId="MTEquationSection">
    <w:name w:val="MTEquationSection"/>
    <w:rsid w:val="000F2661"/>
    <w:rPr>
      <w:rFonts w:ascii="Arial" w:hAnsi="Arial"/>
      <w:vanish w:val="0"/>
      <w:color w:val="FF0000"/>
      <w:sz w:val="24"/>
    </w:rPr>
  </w:style>
  <w:style w:type="paragraph" w:styleId="BodyText3">
    <w:name w:val="Body Text 3"/>
    <w:basedOn w:val="Normal"/>
    <w:link w:val="BodyText3Char"/>
    <w:rsid w:val="000F2661"/>
    <w:pPr>
      <w:spacing w:after="0"/>
    </w:pPr>
    <w:rPr>
      <w:i/>
      <w:sz w:val="24"/>
      <w:szCs w:val="24"/>
      <w:lang w:val="en-US" w:eastAsia="ko-KR"/>
    </w:rPr>
  </w:style>
  <w:style w:type="character" w:customStyle="1" w:styleId="BodyText3Char">
    <w:name w:val="Body Text 3 Char"/>
    <w:basedOn w:val="DefaultParagraphFont"/>
    <w:link w:val="BodyText3"/>
    <w:rsid w:val="000F2661"/>
    <w:rPr>
      <w:i/>
      <w:sz w:val="24"/>
      <w:szCs w:val="24"/>
      <w:lang w:eastAsia="ko-KR"/>
    </w:rPr>
  </w:style>
  <w:style w:type="paragraph" w:customStyle="1" w:styleId="Bulletedo1">
    <w:name w:val="Bulleted o 1"/>
    <w:basedOn w:val="Normal"/>
    <w:rsid w:val="000F2661"/>
    <w:pPr>
      <w:numPr>
        <w:numId w:val="11"/>
      </w:numPr>
      <w:spacing w:after="0"/>
    </w:pPr>
    <w:rPr>
      <w:sz w:val="24"/>
      <w:szCs w:val="24"/>
      <w:lang w:val="en-US" w:eastAsia="ko-KR"/>
    </w:rPr>
  </w:style>
  <w:style w:type="paragraph" w:customStyle="1" w:styleId="text">
    <w:name w:val="text"/>
    <w:basedOn w:val="Normal"/>
    <w:rsid w:val="000F2661"/>
    <w:pPr>
      <w:spacing w:after="240"/>
      <w:jc w:val="both"/>
    </w:pPr>
    <w:rPr>
      <w:sz w:val="24"/>
      <w:szCs w:val="24"/>
      <w:lang w:val="en-US" w:eastAsia="zh-CN"/>
    </w:rPr>
  </w:style>
  <w:style w:type="paragraph" w:customStyle="1" w:styleId="Equation">
    <w:name w:val="Equation"/>
    <w:basedOn w:val="Normal"/>
    <w:next w:val="Normal"/>
    <w:rsid w:val="000F2661"/>
    <w:pPr>
      <w:tabs>
        <w:tab w:val="right" w:pos="10206"/>
      </w:tabs>
      <w:spacing w:after="220"/>
      <w:ind w:left="1298"/>
    </w:pPr>
    <w:rPr>
      <w:rFonts w:ascii="Arial" w:hAnsi="Arial"/>
      <w:sz w:val="22"/>
      <w:szCs w:val="24"/>
      <w:lang w:val="en-US" w:eastAsia="zh-CN"/>
    </w:rPr>
  </w:style>
  <w:style w:type="paragraph" w:customStyle="1" w:styleId="00BodyText">
    <w:name w:val="00 BodyText"/>
    <w:basedOn w:val="Normal"/>
    <w:rsid w:val="000F2661"/>
    <w:pPr>
      <w:spacing w:after="220"/>
    </w:pPr>
    <w:rPr>
      <w:rFonts w:ascii="Arial" w:hAnsi="Arial"/>
      <w:sz w:val="22"/>
      <w:szCs w:val="24"/>
      <w:lang w:val="en-US" w:eastAsia="ko-KR"/>
    </w:rPr>
  </w:style>
  <w:style w:type="paragraph" w:customStyle="1" w:styleId="11BodyText">
    <w:name w:val="11 BodyText"/>
    <w:basedOn w:val="Normal"/>
    <w:rsid w:val="000F2661"/>
    <w:pPr>
      <w:spacing w:after="220"/>
      <w:ind w:left="1298"/>
    </w:pPr>
    <w:rPr>
      <w:rFonts w:ascii="Arial" w:hAnsi="Arial"/>
      <w:sz w:val="22"/>
      <w:szCs w:val="24"/>
      <w:lang w:val="en-US" w:eastAsia="ko-KR"/>
    </w:rPr>
  </w:style>
  <w:style w:type="paragraph" w:customStyle="1" w:styleId="table">
    <w:name w:val="table"/>
    <w:basedOn w:val="text"/>
    <w:next w:val="text"/>
    <w:rsid w:val="000F2661"/>
    <w:pPr>
      <w:spacing w:after="0"/>
      <w:jc w:val="center"/>
    </w:pPr>
    <w:rPr>
      <w:sz w:val="20"/>
    </w:rPr>
  </w:style>
  <w:style w:type="paragraph" w:customStyle="1" w:styleId="bodyCharCharChar">
    <w:name w:val="body Char Char Char"/>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styleId="BodyText2">
    <w:name w:val="Body Text 2"/>
    <w:basedOn w:val="Normal"/>
    <w:link w:val="BodyText2Char"/>
    <w:rsid w:val="000F2661"/>
    <w:pPr>
      <w:tabs>
        <w:tab w:val="left" w:pos="1985"/>
      </w:tabs>
      <w:spacing w:after="0"/>
      <w:jc w:val="both"/>
    </w:pPr>
    <w:rPr>
      <w:rFonts w:ascii="Arial" w:hAnsi="Arial"/>
      <w:sz w:val="22"/>
      <w:szCs w:val="24"/>
      <w:lang w:val="en-US" w:eastAsia="ko-KR"/>
    </w:rPr>
  </w:style>
  <w:style w:type="character" w:customStyle="1" w:styleId="BodyText2Char">
    <w:name w:val="Body Text 2 Char"/>
    <w:basedOn w:val="DefaultParagraphFont"/>
    <w:link w:val="BodyText2"/>
    <w:rsid w:val="000F2661"/>
    <w:rPr>
      <w:rFonts w:ascii="Arial" w:hAnsi="Arial"/>
      <w:sz w:val="22"/>
      <w:szCs w:val="24"/>
      <w:lang w:eastAsia="ko-KR"/>
    </w:rPr>
  </w:style>
  <w:style w:type="paragraph" w:customStyle="1" w:styleId="body">
    <w:name w:val="body"/>
    <w:basedOn w:val="Normal"/>
    <w:rsid w:val="000F2661"/>
    <w:pPr>
      <w:tabs>
        <w:tab w:val="left" w:pos="2160"/>
      </w:tabs>
      <w:spacing w:before="120" w:after="120" w:line="280" w:lineRule="atLeast"/>
      <w:jc w:val="both"/>
    </w:pPr>
    <w:rPr>
      <w:rFonts w:ascii="New York" w:hAnsi="New York"/>
      <w:sz w:val="24"/>
      <w:szCs w:val="24"/>
      <w:lang w:val="en-US" w:eastAsia="ko-KR"/>
    </w:rPr>
  </w:style>
  <w:style w:type="paragraph" w:customStyle="1" w:styleId="CRCoverPage">
    <w:name w:val="CR Cover Page"/>
    <w:rsid w:val="000F2661"/>
    <w:pPr>
      <w:spacing w:after="120"/>
    </w:pPr>
    <w:rPr>
      <w:rFonts w:ascii="Arial" w:eastAsia="MS Mincho" w:hAnsi="Arial"/>
      <w:lang w:val="en-GB"/>
    </w:rPr>
  </w:style>
  <w:style w:type="character" w:customStyle="1" w:styleId="Heading1Char1">
    <w:name w:val="Heading 1 Char1"/>
    <w:rsid w:val="000F2661"/>
    <w:rPr>
      <w:rFonts w:ascii="Arial" w:hAnsi="Arial"/>
      <w:sz w:val="36"/>
      <w:lang w:val="en-GB"/>
    </w:rPr>
  </w:style>
  <w:style w:type="character" w:customStyle="1" w:styleId="CharChar3">
    <w:name w:val="Char Char3"/>
    <w:rsid w:val="000F2661"/>
    <w:rPr>
      <w:rFonts w:ascii="Arial" w:hAnsi="Arial"/>
      <w:sz w:val="36"/>
      <w:lang w:val="en-GB" w:eastAsia="en-US" w:bidi="ar-SA"/>
    </w:rPr>
  </w:style>
  <w:style w:type="character" w:customStyle="1" w:styleId="CharChar2">
    <w:name w:val="Char Char2"/>
    <w:rsid w:val="000F2661"/>
    <w:rPr>
      <w:rFonts w:ascii="Arial" w:hAnsi="Arial"/>
      <w:sz w:val="32"/>
      <w:lang w:val="en-GB" w:eastAsia="en-US" w:bidi="ar-SA"/>
    </w:rPr>
  </w:style>
  <w:style w:type="character" w:customStyle="1" w:styleId="CharChar1">
    <w:name w:val="Char Char1"/>
    <w:rsid w:val="000F2661"/>
    <w:rPr>
      <w:rFonts w:ascii="Arial" w:hAnsi="Arial"/>
      <w:sz w:val="28"/>
      <w:lang w:val="en-GB" w:eastAsia="en-US" w:bidi="ar-SA"/>
    </w:rPr>
  </w:style>
  <w:style w:type="character" w:customStyle="1" w:styleId="h4CharChar">
    <w:name w:val="h4 Char Char"/>
    <w:rsid w:val="000F2661"/>
    <w:rPr>
      <w:rFonts w:ascii="Arial" w:hAnsi="Arial"/>
      <w:sz w:val="24"/>
      <w:lang w:val="en-GB" w:eastAsia="en-US" w:bidi="ar-SA"/>
    </w:rPr>
  </w:style>
  <w:style w:type="character" w:customStyle="1" w:styleId="CharChar">
    <w:name w:val="Char Char"/>
    <w:rsid w:val="000F2661"/>
    <w:rPr>
      <w:rFonts w:ascii="Arial" w:hAnsi="Arial"/>
      <w:sz w:val="22"/>
      <w:lang w:val="en-GB" w:eastAsia="en-US" w:bidi="ar-SA"/>
    </w:rPr>
  </w:style>
  <w:style w:type="character" w:styleId="PlaceholderText">
    <w:name w:val="Placeholder Text"/>
    <w:uiPriority w:val="99"/>
    <w:semiHidden/>
    <w:rsid w:val="000F2661"/>
    <w:rPr>
      <w:color w:val="808080"/>
    </w:rPr>
  </w:style>
  <w:style w:type="table" w:styleId="DarkList-Accent6">
    <w:name w:val="Dark List Accent 6"/>
    <w:basedOn w:val="TableNormal"/>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0F2661"/>
    <w:pPr>
      <w:snapToGrid w:val="0"/>
      <w:spacing w:beforeLines="50" w:after="100" w:afterAutospacing="1"/>
      <w:jc w:val="both"/>
    </w:pPr>
    <w:rPr>
      <w:rFonts w:eastAsia="Batang"/>
      <w:b/>
      <w:snapToGrid w:val="0"/>
      <w:sz w:val="28"/>
      <w:szCs w:val="24"/>
      <w:lang w:val="en-US" w:eastAsia="ko-KR"/>
    </w:rPr>
  </w:style>
  <w:style w:type="paragraph" w:customStyle="1" w:styleId="LGTdoc">
    <w:name w:val="LGTdoc_본문"/>
    <w:basedOn w:val="Normal"/>
    <w:rsid w:val="000F2661"/>
    <w:pPr>
      <w:widowControl w:val="0"/>
      <w:snapToGrid w:val="0"/>
      <w:spacing w:afterLines="50" w:line="264" w:lineRule="auto"/>
      <w:jc w:val="both"/>
    </w:pPr>
    <w:rPr>
      <w:rFonts w:eastAsia="Batang"/>
      <w:kern w:val="2"/>
      <w:sz w:val="22"/>
      <w:szCs w:val="24"/>
      <w:lang w:val="en-US" w:eastAsia="ko-KR"/>
    </w:rPr>
  </w:style>
  <w:style w:type="character" w:customStyle="1" w:styleId="capChar1">
    <w:name w:val="cap Char1"/>
    <w:aliases w:val="cap Char Char"/>
    <w:rsid w:val="000F2661"/>
    <w:rPr>
      <w:rFonts w:ascii="Times New Roman" w:eastAsia="Times New Roman" w:hAnsi="Times New Roman" w:cs="Times New Roman"/>
      <w:b/>
      <w:bCs/>
      <w:sz w:val="20"/>
      <w:szCs w:val="20"/>
      <w:lang w:val="en-GB" w:eastAsia="zh-CN"/>
    </w:rPr>
  </w:style>
  <w:style w:type="paragraph" w:customStyle="1" w:styleId="CharCharCharCarCarCharChar">
    <w:name w:val="Char Char Char Car Car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0F2661"/>
    <w:rPr>
      <w:rFonts w:ascii="Arial" w:hAnsi="Arial"/>
      <w:sz w:val="18"/>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661"/>
    <w:rPr>
      <w:rFonts w:ascii="Arial" w:hAnsi="Arial"/>
      <w:sz w:val="32"/>
      <w:lang w:val="en-GB" w:eastAsia="en-US" w:bidi="ar-SA"/>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スタイル 数式"/>
    <w:basedOn w:val="Normal"/>
    <w:rsid w:val="000F2661"/>
    <w:pPr>
      <w:snapToGrid w:val="0"/>
      <w:spacing w:after="100" w:afterAutospacing="1"/>
      <w:ind w:firstLine="720"/>
      <w:jc w:val="both"/>
    </w:pPr>
    <w:rPr>
      <w:rFonts w:eastAsia="MS Gothic" w:cs="MS Mincho"/>
      <w:sz w:val="24"/>
      <w:lang w:eastAsia="ja-JP"/>
    </w:rPr>
  </w:style>
  <w:style w:type="table" w:styleId="TableGrid8">
    <w:name w:val="Table Grid 8"/>
    <w:basedOn w:val="TableNormal"/>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5"/>
    <w:uiPriority w:val="29"/>
    <w:qFormat/>
    <w:rsid w:val="000F2661"/>
    <w:pPr>
      <w:snapToGrid w:val="0"/>
      <w:spacing w:after="100" w:afterAutospacing="1"/>
      <w:jc w:val="both"/>
    </w:pPr>
    <w:rPr>
      <w:rFonts w:eastAsia="MS Gothic"/>
      <w:i/>
      <w:iCs/>
      <w:color w:val="000000"/>
      <w:sz w:val="24"/>
      <w:lang w:eastAsia="ja-JP"/>
    </w:rPr>
  </w:style>
  <w:style w:type="character" w:customStyle="1" w:styleId="a5">
    <w:name w:val="引用文 (文字)"/>
    <w:link w:val="12"/>
    <w:uiPriority w:val="29"/>
    <w:rsid w:val="000F2661"/>
    <w:rPr>
      <w:rFonts w:eastAsia="MS Gothic"/>
      <w:i/>
      <w:iCs/>
      <w:color w:val="000000"/>
      <w:sz w:val="24"/>
      <w:lang w:val="en-GB" w:eastAsia="ja-JP"/>
    </w:rPr>
  </w:style>
  <w:style w:type="paragraph" w:customStyle="1" w:styleId="1">
    <w:name w:val="段落番号1"/>
    <w:basedOn w:val="Heading1"/>
    <w:next w:val="Normal"/>
    <w:rsid w:val="000F2661"/>
    <w:pPr>
      <w:keepLines w:val="0"/>
      <w:widowControl w:val="0"/>
      <w:numPr>
        <w:numId w:val="12"/>
      </w:numPr>
      <w:pBdr>
        <w:top w:val="none" w:sz="0" w:space="0" w:color="auto"/>
      </w:pBdr>
      <w:spacing w:before="0" w:afterLines="50" w:line="320" w:lineRule="exact"/>
      <w:ind w:left="100" w:hangingChars="100" w:hanging="100"/>
      <w:jc w:val="both"/>
    </w:pPr>
    <w:rPr>
      <w:rFonts w:ascii="Times New Roman" w:eastAsia="MS Mincho" w:hAnsi="Times New Roman"/>
      <w:kern w:val="2"/>
      <w:sz w:val="21"/>
      <w:szCs w:val="24"/>
      <w:lang w:val="en-US" w:eastAsia="ja-JP"/>
    </w:rPr>
  </w:style>
  <w:style w:type="paragraph" w:customStyle="1" w:styleId="2">
    <w:name w:val="段落番号2"/>
    <w:basedOn w:val="1"/>
    <w:next w:val="Normal"/>
    <w:rsid w:val="000F2661"/>
    <w:pPr>
      <w:numPr>
        <w:ilvl w:val="1"/>
      </w:numPr>
      <w:ind w:left="200" w:hangingChars="200" w:hanging="200"/>
    </w:pPr>
    <w:rPr>
      <w:rFonts w:eastAsia="MS PMincho"/>
    </w:rPr>
  </w:style>
  <w:style w:type="paragraph" w:customStyle="1" w:styleId="3">
    <w:name w:val="段落番号3"/>
    <w:basedOn w:val="1"/>
    <w:next w:val="Normal"/>
    <w:rsid w:val="000F2661"/>
    <w:pPr>
      <w:numPr>
        <w:ilvl w:val="2"/>
      </w:numPr>
      <w:ind w:left="250" w:hangingChars="250" w:hanging="250"/>
    </w:pPr>
  </w:style>
  <w:style w:type="paragraph" w:customStyle="1" w:styleId="13">
    <w:name w:val="変更箇所1"/>
    <w:hidden/>
    <w:uiPriority w:val="99"/>
    <w:semiHidden/>
    <w:rsid w:val="000F2661"/>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0F2661"/>
    <w:pPr>
      <w:keepNext/>
      <w:autoSpaceDE w:val="0"/>
      <w:autoSpaceDN w:val="0"/>
      <w:adjustRightInd w:val="0"/>
      <w:spacing w:before="60" w:after="60"/>
      <w:ind w:left="840" w:hanging="420"/>
      <w:jc w:val="both"/>
    </w:pPr>
    <w:rPr>
      <w:kern w:val="2"/>
      <w:lang w:val="en-GB" w:eastAsia="zh-CN"/>
    </w:rPr>
  </w:style>
  <w:style w:type="paragraph" w:customStyle="1" w:styleId="a6">
    <w:name w:val="図表"/>
    <w:basedOn w:val="Caption"/>
    <w:link w:val="a7"/>
    <w:qFormat/>
    <w:rsid w:val="000F2661"/>
    <w:pPr>
      <w:snapToGrid w:val="0"/>
      <w:spacing w:afterAutospacing="1"/>
      <w:jc w:val="center"/>
    </w:pPr>
    <w:rPr>
      <w:rFonts w:eastAsia="MS Gothic"/>
      <w:color w:val="4F81BD" w:themeColor="accent1"/>
      <w:sz w:val="24"/>
      <w:lang w:eastAsia="ja-JP"/>
    </w:rPr>
  </w:style>
  <w:style w:type="character" w:customStyle="1" w:styleId="a7">
    <w:name w:val="図表 (文字)"/>
    <w:basedOn w:val="DefaultParagraphFont"/>
    <w:link w:val="a6"/>
    <w:rsid w:val="000F2661"/>
    <w:rPr>
      <w:rFonts w:eastAsia="MS Gothic"/>
      <w:b/>
      <w:color w:val="4F81BD" w:themeColor="accent1"/>
      <w:sz w:val="24"/>
      <w:lang w:val="en-GB" w:eastAsia="ja-JP"/>
    </w:rPr>
  </w:style>
  <w:style w:type="paragraph" w:customStyle="1" w:styleId="ReferenceList">
    <w:name w:val="Reference List"/>
    <w:basedOn w:val="Normal"/>
    <w:rsid w:val="000F2661"/>
    <w:pPr>
      <w:numPr>
        <w:numId w:val="14"/>
      </w:numPr>
      <w:spacing w:after="0"/>
    </w:pPr>
    <w:rPr>
      <w:lang w:eastAsia="da-DK"/>
    </w:rPr>
  </w:style>
  <w:style w:type="paragraph" w:customStyle="1" w:styleId="CharChar1CharChar1CharCharCharChar">
    <w:name w:val="Char Char1 Char Char1 Char Char Char Char"/>
    <w:autoRedefine/>
    <w:semiHidden/>
    <w:rsid w:val="000F2661"/>
    <w:pPr>
      <w:keepNext/>
      <w:numPr>
        <w:numId w:val="13"/>
      </w:numPr>
      <w:autoSpaceDE w:val="0"/>
      <w:autoSpaceDN w:val="0"/>
      <w:adjustRightInd w:val="0"/>
      <w:spacing w:before="60" w:after="60"/>
      <w:jc w:val="both"/>
    </w:pPr>
    <w:rPr>
      <w:kern w:val="2"/>
      <w:lang w:val="en-GB" w:eastAsia="zh-CN"/>
    </w:rPr>
  </w:style>
  <w:style w:type="character" w:customStyle="1" w:styleId="14">
    <w:name w:val="参照1"/>
    <w:uiPriority w:val="31"/>
    <w:qFormat/>
    <w:rsid w:val="000F2661"/>
    <w:rPr>
      <w:smallCaps/>
      <w:color w:val="C0504D"/>
      <w:u w:val="single"/>
    </w:rPr>
  </w:style>
  <w:style w:type="paragraph" w:styleId="Salutation">
    <w:name w:val="Salutation"/>
    <w:basedOn w:val="Normal"/>
    <w:next w:val="Normal"/>
    <w:link w:val="SalutationChar"/>
    <w:rsid w:val="000F2661"/>
    <w:pPr>
      <w:snapToGrid w:val="0"/>
      <w:spacing w:after="100" w:afterAutospacing="1"/>
      <w:jc w:val="both"/>
    </w:pPr>
    <w:rPr>
      <w:rFonts w:eastAsia="MS Gothic"/>
      <w:sz w:val="24"/>
      <w:lang w:eastAsia="ja-JP"/>
    </w:rPr>
  </w:style>
  <w:style w:type="character" w:customStyle="1" w:styleId="SalutationChar">
    <w:name w:val="Salutation Char"/>
    <w:basedOn w:val="DefaultParagraphFont"/>
    <w:link w:val="Salutation"/>
    <w:rsid w:val="000F2661"/>
    <w:rPr>
      <w:rFonts w:eastAsia="MS Gothic"/>
      <w:sz w:val="24"/>
      <w:lang w:val="en-GB" w:eastAsia="ja-JP"/>
    </w:rPr>
  </w:style>
  <w:style w:type="character" w:customStyle="1" w:styleId="crhtmltxn">
    <w:name w:val="crhtml_txn"/>
    <w:rsid w:val="000F2661"/>
    <w:rPr>
      <w:color w:val="FF0000"/>
    </w:rPr>
  </w:style>
  <w:style w:type="paragraph" w:customStyle="1" w:styleId="CharCharCharCharCharChar">
    <w:name w:val="Char Char Char Char Char Char"/>
    <w:semiHidden/>
    <w:rsid w:val="000F2661"/>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22">
    <w:name w:val="変更箇所2"/>
    <w:hidden/>
    <w:uiPriority w:val="99"/>
    <w:semiHidden/>
    <w:rsid w:val="000F2661"/>
    <w:rPr>
      <w:rFonts w:eastAsia="MS Gothic"/>
      <w:sz w:val="24"/>
      <w:lang w:val="en-GB" w:eastAsia="ja-JP"/>
    </w:rPr>
  </w:style>
  <w:style w:type="paragraph" w:styleId="NoSpacing">
    <w:name w:val="No Spacing"/>
    <w:uiPriority w:val="1"/>
    <w:qFormat/>
    <w:rsid w:val="000F2661"/>
    <w:pPr>
      <w:snapToGrid w:val="0"/>
      <w:spacing w:afterAutospacing="1"/>
      <w:jc w:val="both"/>
    </w:pPr>
    <w:rPr>
      <w:rFonts w:eastAsia="MS Gothic"/>
      <w:sz w:val="24"/>
      <w:lang w:val="en-GB" w:eastAsia="ja-JP"/>
    </w:rPr>
  </w:style>
  <w:style w:type="paragraph" w:customStyle="1" w:styleId="15">
    <w:name w:val="スタイル1"/>
    <w:basedOn w:val="Normal"/>
    <w:link w:val="16"/>
    <w:qFormat/>
    <w:rsid w:val="000F2661"/>
    <w:pPr>
      <w:snapToGrid w:val="0"/>
      <w:spacing w:afterLines="50"/>
      <w:jc w:val="both"/>
    </w:pPr>
    <w:rPr>
      <w:rFonts w:eastAsia="MS Gothic"/>
      <w:b/>
      <w:sz w:val="24"/>
      <w:u w:val="single"/>
      <w:lang w:eastAsia="ja-JP"/>
    </w:rPr>
  </w:style>
  <w:style w:type="table" w:styleId="MediumGrid3-Accent1">
    <w:name w:val="Medium Grid 3 Accent 1"/>
    <w:basedOn w:val="TableNormal"/>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0F2661"/>
    <w:rPr>
      <w:rFonts w:eastAsia="MS Gothic"/>
      <w:b/>
      <w:sz w:val="24"/>
      <w:u w:val="single"/>
      <w:lang w:val="en-GB" w:eastAsia="ja-JP"/>
    </w:rPr>
  </w:style>
  <w:style w:type="paragraph" w:styleId="Date">
    <w:name w:val="Date"/>
    <w:basedOn w:val="Normal"/>
    <w:next w:val="Normal"/>
    <w:link w:val="DateChar"/>
    <w:uiPriority w:val="99"/>
    <w:unhideWhenUsed/>
    <w:rsid w:val="000F2661"/>
    <w:pPr>
      <w:snapToGrid w:val="0"/>
      <w:spacing w:after="100" w:afterAutospacing="1"/>
      <w:jc w:val="both"/>
    </w:pPr>
    <w:rPr>
      <w:rFonts w:eastAsia="MS Gothic"/>
      <w:sz w:val="24"/>
      <w:lang w:eastAsia="ja-JP"/>
    </w:rPr>
  </w:style>
  <w:style w:type="character" w:customStyle="1" w:styleId="DateChar">
    <w:name w:val="Date Char"/>
    <w:basedOn w:val="DefaultParagraphFont"/>
    <w:link w:val="Date"/>
    <w:uiPriority w:val="99"/>
    <w:rsid w:val="000F2661"/>
    <w:rPr>
      <w:rFonts w:eastAsia="MS Gothic"/>
      <w:sz w:val="24"/>
      <w:lang w:val="en-GB" w:eastAsia="ja-JP"/>
    </w:rPr>
  </w:style>
  <w:style w:type="character" w:customStyle="1" w:styleId="TALChar">
    <w:name w:val="TAL Char"/>
    <w:locked/>
    <w:rsid w:val="000F2661"/>
    <w:rPr>
      <w:rFonts w:ascii="Arial" w:eastAsia="Times New Roman" w:hAnsi="Arial" w:cs="Arial"/>
      <w:sz w:val="18"/>
      <w:lang w:val="en-GB" w:eastAsia="en-GB"/>
    </w:rPr>
  </w:style>
  <w:style w:type="table" w:customStyle="1" w:styleId="17">
    <w:name w:val="表 (格子)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表 (格子)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表 (格子)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0F2661"/>
  </w:style>
  <w:style w:type="paragraph" w:customStyle="1" w:styleId="Heading1unnumbered">
    <w:name w:val="Heading 1 unnumbered"/>
    <w:basedOn w:val="Heading1"/>
    <w:next w:val="BodyText"/>
    <w:rsid w:val="000F26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bCs/>
      <w:kern w:val="28"/>
      <w:sz w:val="32"/>
      <w:szCs w:val="24"/>
      <w:lang w:eastAsia="ja-JP"/>
    </w:rPr>
  </w:style>
  <w:style w:type="paragraph" w:customStyle="1" w:styleId="lptext">
    <w:name w:val="löptext"/>
    <w:basedOn w:val="Normal"/>
    <w:rsid w:val="000F2661"/>
    <w:pPr>
      <w:spacing w:before="100" w:after="100"/>
      <w:ind w:left="860"/>
    </w:pPr>
    <w:rPr>
      <w:rFonts w:ascii="Times" w:eastAsia="MS Gothic" w:hAnsi="Times"/>
      <w:sz w:val="24"/>
      <w:szCs w:val="24"/>
    </w:rPr>
  </w:style>
  <w:style w:type="paragraph" w:customStyle="1" w:styleId="a">
    <w:name w:val="佐藤２"/>
    <w:basedOn w:val="Normal"/>
    <w:rsid w:val="000F2661"/>
    <w:pPr>
      <w:numPr>
        <w:numId w:val="17"/>
      </w:numPr>
    </w:pPr>
    <w:rPr>
      <w:rFonts w:eastAsia="MS Gothic"/>
      <w:sz w:val="24"/>
      <w:szCs w:val="24"/>
      <w:lang w:eastAsia="ja-JP"/>
    </w:rPr>
  </w:style>
  <w:style w:type="paragraph" w:styleId="BodyTextIndent2">
    <w:name w:val="Body Text Indent 2"/>
    <w:basedOn w:val="Normal"/>
    <w:link w:val="BodyTextIndent2Char"/>
    <w:rsid w:val="000F2661"/>
    <w:pPr>
      <w:widowControl w:val="0"/>
      <w:autoSpaceDE w:val="0"/>
      <w:autoSpaceDN w:val="0"/>
      <w:adjustRightInd w:val="0"/>
      <w:spacing w:after="0"/>
      <w:ind w:left="1656"/>
      <w:jc w:val="both"/>
      <w:textAlignment w:val="baseline"/>
    </w:pPr>
    <w:rPr>
      <w:rFonts w:eastAsia="MS Gothic"/>
      <w:kern w:val="2"/>
      <w:sz w:val="24"/>
      <w:szCs w:val="24"/>
      <w:lang w:eastAsia="ja-JP"/>
    </w:rPr>
  </w:style>
  <w:style w:type="character" w:customStyle="1" w:styleId="BodyTextIndent2Char">
    <w:name w:val="Body Text Indent 2 Char"/>
    <w:basedOn w:val="DefaultParagraphFont"/>
    <w:link w:val="BodyTextIndent2"/>
    <w:rsid w:val="000F2661"/>
    <w:rPr>
      <w:rFonts w:eastAsia="MS Gothic"/>
      <w:kern w:val="2"/>
      <w:sz w:val="24"/>
      <w:szCs w:val="24"/>
      <w:lang w:val="en-GB" w:eastAsia="ja-JP"/>
    </w:rPr>
  </w:style>
  <w:style w:type="paragraph" w:customStyle="1" w:styleId="ListBulletLast">
    <w:name w:val="List Bullet Last"/>
    <w:aliases w:val="lbl"/>
    <w:basedOn w:val="ListBullet"/>
    <w:next w:val="BodyText"/>
    <w:rsid w:val="000F2661"/>
    <w:pPr>
      <w:spacing w:after="240"/>
      <w:ind w:left="714" w:hanging="357"/>
    </w:pPr>
    <w:rPr>
      <w:rFonts w:ascii="Arial" w:eastAsia="MS Gothic" w:hAnsi="Arial"/>
      <w:sz w:val="24"/>
      <w:szCs w:val="24"/>
    </w:rPr>
  </w:style>
  <w:style w:type="paragraph" w:customStyle="1" w:styleId="TitleText">
    <w:name w:val="Title Text"/>
    <w:basedOn w:val="Normal"/>
    <w:next w:val="Normal"/>
    <w:rsid w:val="000F2661"/>
    <w:pPr>
      <w:spacing w:after="220"/>
    </w:pPr>
    <w:rPr>
      <w:rFonts w:ascii="Arial" w:eastAsia="MS Gothic" w:hAnsi="Arial"/>
      <w:b/>
      <w:sz w:val="22"/>
      <w:szCs w:val="24"/>
    </w:rPr>
  </w:style>
  <w:style w:type="paragraph" w:customStyle="1" w:styleId="TableText">
    <w:name w:val="Table_Text"/>
    <w:basedOn w:val="Normal"/>
    <w:rsid w:val="000F2661"/>
    <w:pPr>
      <w:keepNext/>
      <w:tabs>
        <w:tab w:val="left" w:pos="794"/>
        <w:tab w:val="left" w:pos="1191"/>
        <w:tab w:val="left" w:pos="1588"/>
        <w:tab w:val="left" w:pos="1985"/>
      </w:tabs>
      <w:spacing w:before="100" w:after="100" w:line="190" w:lineRule="exact"/>
      <w:jc w:val="both"/>
    </w:pPr>
    <w:rPr>
      <w:rFonts w:eastAsia="MS Gothic"/>
      <w:sz w:val="18"/>
      <w:szCs w:val="24"/>
      <w:lang w:eastAsia="ja-JP"/>
    </w:rPr>
  </w:style>
  <w:style w:type="paragraph" w:customStyle="1" w:styleId="textintend1">
    <w:name w:val="text intend 1"/>
    <w:basedOn w:val="text"/>
    <w:rsid w:val="000F2661"/>
    <w:pPr>
      <w:numPr>
        <w:numId w:val="16"/>
      </w:numPr>
      <w:spacing w:after="120"/>
    </w:pPr>
    <w:rPr>
      <w:rFonts w:eastAsia="MS Gothic"/>
      <w:lang w:eastAsia="ja-JP"/>
    </w:rPr>
  </w:style>
  <w:style w:type="paragraph" w:customStyle="1" w:styleId="shortcode">
    <w:name w:val="shortcode"/>
    <w:basedOn w:val="BodyText"/>
    <w:rsid w:val="000F26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szCs w:val="24"/>
      <w:lang w:eastAsia="ja-JP"/>
    </w:rPr>
  </w:style>
  <w:style w:type="paragraph" w:customStyle="1" w:styleId="18">
    <w:name w:val="吹き出し1"/>
    <w:basedOn w:val="Normal"/>
    <w:semiHidden/>
    <w:rsid w:val="000F2661"/>
    <w:pPr>
      <w:spacing w:after="0"/>
    </w:pPr>
    <w:rPr>
      <w:rFonts w:ascii="Arial" w:eastAsia="MS Gothic" w:hAnsi="Arial"/>
      <w:sz w:val="18"/>
      <w:szCs w:val="18"/>
    </w:rPr>
  </w:style>
  <w:style w:type="paragraph" w:customStyle="1" w:styleId="HTMLBody">
    <w:name w:val="HTML Body"/>
    <w:rsid w:val="000F2661"/>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0F2661"/>
    <w:rPr>
      <w:rFonts w:eastAsia="MS Gothic" w:cs="Arial"/>
      <w:b/>
      <w:noProof w:val="0"/>
      <w:kern w:val="2"/>
      <w:sz w:val="24"/>
      <w:szCs w:val="24"/>
      <w:lang w:val="en-GB" w:eastAsia="en-US" w:bidi="ar-SA"/>
    </w:rPr>
  </w:style>
  <w:style w:type="paragraph" w:customStyle="1" w:styleId="Normal1CharChar">
    <w:name w:val="Normal1 Char Char"/>
    <w:semiHidden/>
    <w:rsid w:val="000F2661"/>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eastAsia="zh-CN"/>
    </w:rPr>
  </w:style>
  <w:style w:type="paragraph" w:customStyle="1" w:styleId="19">
    <w:name w:val="コメント内容1"/>
    <w:basedOn w:val="CommentText"/>
    <w:next w:val="CommentText"/>
    <w:semiHidden/>
    <w:rsid w:val="000F2661"/>
    <w:pPr>
      <w:spacing w:after="0"/>
    </w:pPr>
    <w:rPr>
      <w:rFonts w:eastAsia="MS Gothic" w:cs="Arial"/>
      <w:b/>
      <w:bCs/>
      <w:kern w:val="2"/>
      <w:sz w:val="24"/>
      <w:szCs w:val="24"/>
    </w:rPr>
  </w:style>
  <w:style w:type="paragraph" w:customStyle="1" w:styleId="CharCharCharCarCarCharCharCarCar">
    <w:name w:val="Char Char Char Car Car Char Char Car Car"/>
    <w:semiHidden/>
    <w:rsid w:val="000F26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Normal"/>
    <w:qFormat/>
    <w:rsid w:val="000F2661"/>
    <w:pPr>
      <w:spacing w:after="0"/>
      <w:ind w:firstLineChars="200" w:firstLine="420"/>
    </w:pPr>
    <w:rPr>
      <w:rFonts w:ascii="SimSun" w:hAnsi="SimSun" w:cs="SimSun"/>
      <w:sz w:val="24"/>
      <w:szCs w:val="24"/>
      <w:lang w:val="en-US" w:eastAsia="zh-CN"/>
    </w:rPr>
  </w:style>
  <w:style w:type="paragraph" w:customStyle="1" w:styleId="24">
    <w:name w:val="列出段落2"/>
    <w:basedOn w:val="Normal"/>
    <w:qFormat/>
    <w:rsid w:val="000F2661"/>
    <w:pPr>
      <w:spacing w:after="0"/>
      <w:ind w:firstLineChars="200" w:firstLine="420"/>
    </w:pPr>
    <w:rPr>
      <w:rFonts w:ascii="SimSun" w:hAnsi="SimSun" w:cs="SimSun"/>
      <w:sz w:val="24"/>
      <w:szCs w:val="24"/>
      <w:lang w:val="en-US" w:eastAsia="zh-CN"/>
    </w:rPr>
  </w:style>
  <w:style w:type="paragraph" w:customStyle="1" w:styleId="DisplayEquationAurora">
    <w:name w:val="Display Equation (Aurora)"/>
    <w:basedOn w:val="Normal"/>
    <w:rsid w:val="000F2661"/>
    <w:pPr>
      <w:widowControl w:val="0"/>
      <w:tabs>
        <w:tab w:val="center" w:pos="4153"/>
        <w:tab w:val="right" w:pos="8306"/>
      </w:tabs>
      <w:spacing w:after="0"/>
      <w:jc w:val="both"/>
    </w:pPr>
    <w:rPr>
      <w:rFonts w:ascii="Calibri" w:hAnsi="Calibri"/>
      <w:kern w:val="2"/>
      <w:sz w:val="21"/>
      <w:szCs w:val="22"/>
      <w:lang w:val="en-US" w:eastAsia="zh-CN"/>
    </w:rPr>
  </w:style>
  <w:style w:type="character" w:customStyle="1" w:styleId="DisplayEquationAuroraChar">
    <w:name w:val="Display Equation (Aurora) Char"/>
    <w:rsid w:val="000F2661"/>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0F2661"/>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0F2661"/>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0F2661"/>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0F266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Char">
    <w:name w:val="批注主题 Char"/>
    <w:basedOn w:val="CommentTextChar"/>
    <w:rsid w:val="000F2661"/>
    <w:rPr>
      <w:rFonts w:eastAsia="MS Gothic" w:cs="Arial"/>
      <w:noProof w:val="0"/>
      <w:kern w:val="2"/>
      <w:sz w:val="21"/>
      <w:szCs w:val="20"/>
      <w:lang w:val="en-GB" w:eastAsia="en-US" w:bidi="ar-SA"/>
    </w:rPr>
  </w:style>
  <w:style w:type="paragraph" w:customStyle="1" w:styleId="Tabletext0">
    <w:name w:val="Table_text"/>
    <w:basedOn w:val="Normal"/>
    <w:rsid w:val="000F26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table" w:customStyle="1" w:styleId="TableGrid9">
    <w:name w:val="Table Grid9"/>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b">
    <w:name w:val="无列表1"/>
    <w:next w:val="NoList"/>
    <w:uiPriority w:val="99"/>
    <w:semiHidden/>
    <w:unhideWhenUsed/>
    <w:rsid w:val="000F2661"/>
  </w:style>
  <w:style w:type="table" w:customStyle="1" w:styleId="120">
    <w:name w:val="网格型1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 81"/>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3">
    <w:name w:val="List Number 3"/>
    <w:basedOn w:val="Normal"/>
    <w:rsid w:val="000F2661"/>
    <w:pPr>
      <w:numPr>
        <w:numId w:val="18"/>
      </w:numPr>
      <w:tabs>
        <w:tab w:val="left" w:pos="720"/>
        <w:tab w:val="left" w:pos="926"/>
      </w:tabs>
      <w:overflowPunct w:val="0"/>
      <w:autoSpaceDE w:val="0"/>
      <w:autoSpaceDN w:val="0"/>
      <w:adjustRightInd w:val="0"/>
      <w:ind w:left="926"/>
      <w:textAlignment w:val="baseline"/>
    </w:pPr>
    <w:rPr>
      <w:rFonts w:eastAsia="MS Mincho"/>
      <w:lang w:eastAsia="en-GB"/>
    </w:rPr>
  </w:style>
  <w:style w:type="table" w:customStyle="1" w:styleId="TableGrid22">
    <w:name w:val="Table Grid22"/>
    <w:basedOn w:val="TableNormal"/>
    <w:next w:val="TableGrid"/>
    <w:uiPriority w:val="59"/>
    <w:rsid w:val="000F266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0F2661"/>
  </w:style>
  <w:style w:type="table" w:customStyle="1" w:styleId="TableGrid23">
    <w:name w:val="Table Grid2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浅色网格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11">
    <w:name w:val="No List11"/>
    <w:next w:val="NoList"/>
    <w:uiPriority w:val="99"/>
    <w:semiHidden/>
    <w:unhideWhenUsed/>
    <w:rsid w:val="000F2661"/>
  </w:style>
  <w:style w:type="table" w:customStyle="1" w:styleId="TableGrid31">
    <w:name w:val="Table Grid3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0">
    <w:name w:val="Table Grid8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0F2661"/>
  </w:style>
  <w:style w:type="numbering" w:customStyle="1" w:styleId="111">
    <w:name w:val="无列表11"/>
    <w:next w:val="NoList"/>
    <w:uiPriority w:val="99"/>
    <w:semiHidden/>
    <w:unhideWhenUsed/>
    <w:rsid w:val="000F2661"/>
  </w:style>
  <w:style w:type="table" w:customStyle="1" w:styleId="TableGrid101">
    <w:name w:val="Table Grid10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1">
    <w:name w:val="Table Grid19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浅色网格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0">
    <w:name w:val="网格型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深色列表 - 强调文字颜色 6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
    <w:name w:val="表 (格子)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 (格子)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表 (格子)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浅色网格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0">
    <w:name w:val="网格型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深色列表 - 强调文字颜色 6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
    <w:name w:val="表 (格子)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表 (格子)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表 (格子)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浅色网格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0">
    <w:name w:val="网格型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深色列表 - 强调文字颜色 6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
    <w:name w:val="表 (格子)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表 (格子)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表 (格子)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浅色网格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0">
    <w:name w:val="网格型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深色列表 - 强调文字颜色 6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
    <w:name w:val="表 (格子)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表 (格子)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表 (格子)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浅色网格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0">
    <w:name w:val="网格型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网格型2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深色列表 - 强调文字颜色 6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
    <w:name w:val="表 (格子)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表 (格子)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表 (格子)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浅色网格1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
    <w:name w:val="浅色网格1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0">
    <w:name w:val="浅色网格12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0">
    <w:name w:val="浅色网格13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0">
    <w:name w:val="浅色网格14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0">
    <w:name w:val="浅色网格15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4">
    <w:name w:val="No List4"/>
    <w:next w:val="NoList"/>
    <w:uiPriority w:val="99"/>
    <w:semiHidden/>
    <w:unhideWhenUsed/>
    <w:rsid w:val="000F2661"/>
  </w:style>
  <w:style w:type="table" w:customStyle="1" w:styleId="TableGrid24">
    <w:name w:val="Table Grid2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浅色网格17"/>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0">
    <w:name w:val="Table Grid1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网格型2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0F2661"/>
  </w:style>
  <w:style w:type="table" w:customStyle="1" w:styleId="TableGrid25">
    <w:name w:val="Table Grid2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网格型2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1">
    <w:name w:val="Dark List - Accent 6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2">
    <w:name w:val="Table Grid 82"/>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2">
    <w:name w:val="Table List 62"/>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2">
    <w:name w:val="Table List 42"/>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2">
    <w:name w:val="Table List 12"/>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2">
    <w:name w:val="Medium Grid 3 - Accent 12"/>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2">
    <w:name w:val="表 (格子)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表 (格子)2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表 (格子)3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0">
    <w:name w:val="Table Grid8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0F2661"/>
  </w:style>
  <w:style w:type="table" w:customStyle="1" w:styleId="TableGrid96">
    <w:name w:val="Table Grid96"/>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
    <w:name w:val="无列表12"/>
    <w:next w:val="NoList"/>
    <w:uiPriority w:val="99"/>
    <w:semiHidden/>
    <w:unhideWhenUsed/>
    <w:rsid w:val="000F2661"/>
  </w:style>
  <w:style w:type="table" w:customStyle="1" w:styleId="1260">
    <w:name w:val="网格型126"/>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 811"/>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2">
    <w:name w:val="Table Grid10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
    <w:name w:val="Table Grid20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浅色网格1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
    <w:name w:val="网格型1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网格型11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网格型211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深色列表 - 强调文字颜色 61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2">
    <w:name w:val="表 (格子)1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表 (格子)2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表 (格子)31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浅色网格12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
    <w:name w:val="网格型1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网格型11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网格型212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深色列表 - 强调文字颜色 62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2">
    <w:name w:val="表 (格子)1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表 (格子)2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表 (格子)32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网格型122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浅色网格13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
    <w:name w:val="网格型1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网格型2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网格型11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网格型213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深色列表 - 强调文字颜色 63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
    <w:name w:val="表 (格子)1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表 (格子)2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表 (格子)33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网格型123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浅色网格14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10">
    <w:name w:val="网格型16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网格型214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深色列表 - 强调文字颜色 64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2">
    <w:name w:val="表 (格子)14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表 (格子)24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表 (格子)34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网格型124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浅色网格15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10">
    <w:name w:val="网格型17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网格型26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网格型2151"/>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1">
    <w:name w:val="深色列表 - 强调文字颜色 651"/>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12">
    <w:name w:val="表 (格子)15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表 (格子)25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表 (格子)351"/>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1">
    <w:name w:val="Table Grid951"/>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网格型1251"/>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浅色网格16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11">
    <w:name w:val="浅色网格11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10">
    <w:name w:val="浅色网格12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10">
    <w:name w:val="浅色网格13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10">
    <w:name w:val="浅色网格14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10">
    <w:name w:val="浅色网格1511"/>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5">
    <w:name w:val="No List5"/>
    <w:next w:val="NoList"/>
    <w:uiPriority w:val="99"/>
    <w:semiHidden/>
    <w:unhideWhenUsed/>
    <w:rsid w:val="000F2661"/>
  </w:style>
  <w:style w:type="table" w:customStyle="1" w:styleId="TableGrid26">
    <w:name w:val="Table Grid2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浅色网格18"/>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2">
    <w:name w:val="Table Grid1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网格型1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0F2661"/>
  </w:style>
  <w:style w:type="table" w:customStyle="1" w:styleId="TableGrid27">
    <w:name w:val="Table Grid2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网格型1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网格型2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2">
    <w:name w:val="Dark List - Accent 6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3">
    <w:name w:val="Table Grid 83"/>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3">
    <w:name w:val="Table List 63"/>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3">
    <w:name w:val="Table List 43"/>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3">
    <w:name w:val="Table List 13"/>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3">
    <w:name w:val="Medium Grid 3 - Accent 13"/>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72">
    <w:name w:val="表 (格子)17"/>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表 (格子)27"/>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表 (格子)37"/>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0">
    <w:name w:val="Table Grid8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0F2661"/>
  </w:style>
  <w:style w:type="table" w:customStyle="1" w:styleId="TableGrid97">
    <w:name w:val="Table Grid97"/>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
    <w:next w:val="NoList"/>
    <w:uiPriority w:val="99"/>
    <w:semiHidden/>
    <w:unhideWhenUsed/>
    <w:rsid w:val="000F2661"/>
  </w:style>
  <w:style w:type="table" w:customStyle="1" w:styleId="127">
    <w:name w:val="网格型127"/>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 812"/>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2">
    <w:name w:val="Table List 612"/>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2">
    <w:name w:val="Table List 412"/>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2">
    <w:name w:val="Table List 112"/>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2">
    <w:name w:val="Medium Grid 3 - Accent 112"/>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3">
    <w:name w:val="Table Grid10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3">
    <w:name w:val="Table Grid17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3">
    <w:name w:val="Table Grid18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3">
    <w:name w:val="Table Grid19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3">
    <w:name w:val="Table Grid20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浅色网格1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1">
    <w:name w:val="网格型1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网格型11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网格型211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
    <w:name w:val="深色列表 - 强调文字颜色 61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22">
    <w:name w:val="表 (格子)1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表 (格子)2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表 (格子)31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0">
    <w:name w:val="网格型121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浅色网格12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21">
    <w:name w:val="网格型1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网格型11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网格型212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深色列表 - 强调文字颜色 62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22">
    <w:name w:val="表 (格子)1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表 (格子)2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表 (格子)32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0">
    <w:name w:val="网格型122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浅色网格13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21">
    <w:name w:val="网格型1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网格型2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网格型11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网格型213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深色列表 - 强调文字颜色 63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22">
    <w:name w:val="表 (格子)1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表 (格子)2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表 (格子)33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网格型123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浅色网格14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20">
    <w:name w:val="网格型16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网格型2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网格型11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网格型214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深色列表 - 强调文字颜色 64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2">
    <w:name w:val="表 (格子)14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0">
    <w:name w:val="表 (格子)24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表 (格子)34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网格型124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浅色网格15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20">
    <w:name w:val="网格型17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网格型26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网格型11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网格型2152"/>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2">
    <w:name w:val="深色列表 - 强调文字颜色 652"/>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22">
    <w:name w:val="表 (格子)15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0">
    <w:name w:val="表 (格子)25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表 (格子)352"/>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网格型1252"/>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浅色网格16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21">
    <w:name w:val="浅色网格11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21">
    <w:name w:val="浅色网格12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20">
    <w:name w:val="浅色网格13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20">
    <w:name w:val="浅色网格14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20">
    <w:name w:val="浅色网格1512"/>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6">
    <w:name w:val="No List6"/>
    <w:next w:val="NoList"/>
    <w:uiPriority w:val="99"/>
    <w:semiHidden/>
    <w:unhideWhenUsed/>
    <w:rsid w:val="000F2661"/>
  </w:style>
  <w:style w:type="table" w:customStyle="1" w:styleId="TableGrid28">
    <w:name w:val="Table Grid2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浅色网格19"/>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4">
    <w:name w:val="Table Grid11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网格型1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网格型2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0F2661"/>
  </w:style>
  <w:style w:type="table" w:customStyle="1" w:styleId="TableGrid29">
    <w:name w:val="Table Grid2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
    <w:name w:val="网格型11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网格型218"/>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3">
    <w:name w:val="Dark List - Accent 6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4">
    <w:name w:val="Table Grid 84"/>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4">
    <w:name w:val="Table List 64"/>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4">
    <w:name w:val="Table List 44"/>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4">
    <w:name w:val="Table List 14"/>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4">
    <w:name w:val="Medium Grid 3 - Accent 14"/>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82">
    <w:name w:val="表 (格子)18"/>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表 (格子)28"/>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表 (格子)38"/>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0">
    <w:name w:val="Table Grid8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NoList"/>
    <w:uiPriority w:val="99"/>
    <w:semiHidden/>
    <w:unhideWhenUsed/>
    <w:rsid w:val="000F2661"/>
  </w:style>
  <w:style w:type="table" w:customStyle="1" w:styleId="TableGrid98">
    <w:name w:val="Table Grid98"/>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
    <w:name w:val="无列表14"/>
    <w:next w:val="NoList"/>
    <w:uiPriority w:val="99"/>
    <w:semiHidden/>
    <w:unhideWhenUsed/>
    <w:rsid w:val="000F2661"/>
  </w:style>
  <w:style w:type="table" w:customStyle="1" w:styleId="128">
    <w:name w:val="网格型128"/>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 813"/>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3">
    <w:name w:val="Table List 613"/>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3">
    <w:name w:val="Table List 413"/>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3">
    <w:name w:val="Table List 113"/>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3">
    <w:name w:val="Medium Grid 3 - Accent 113"/>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4">
    <w:name w:val="Table Grid10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4">
    <w:name w:val="Table Grid17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4">
    <w:name w:val="Table Grid18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4">
    <w:name w:val="Table Grid19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4">
    <w:name w:val="Table Grid20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浅色网格1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31">
    <w:name w:val="网格型1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网格型11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深色列表 - 强调文字颜色 61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33">
    <w:name w:val="表 (格子)1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表 (格子)2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表 (格子)31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3">
    <w:name w:val="Table Grid91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浅色网格12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30">
    <w:name w:val="网格型1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网格型2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网格型11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网格型212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深色列表 - 强调文字颜色 62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33">
    <w:name w:val="表 (格子)1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表 (格子)2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表 (格子)32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网格型122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浅色网格13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30">
    <w:name w:val="网格型1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网格型11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网格型213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深色列表 - 强调文字颜色 63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32">
    <w:name w:val="表 (格子)1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0">
    <w:name w:val="表 (格子)2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表 (格子)33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网格型123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浅色网格14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3">
    <w:name w:val="网格型16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网格型2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网格型214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深色列表 - 强调文字颜色 64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31">
    <w:name w:val="表 (格子)14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表 (格子)24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表 (格子)34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网格型124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浅色网格15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3">
    <w:name w:val="网格型17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网格型26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3">
    <w:name w:val="网格型11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3">
    <w:name w:val="网格型2153"/>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3">
    <w:name w:val="深色列表 - 强调文字颜色 653"/>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31">
    <w:name w:val="表 (格子)15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0">
    <w:name w:val="表 (格子)25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表 (格子)353"/>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3">
    <w:name w:val="Table Grid953"/>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3">
    <w:name w:val="网格型1253"/>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0">
    <w:name w:val="浅色网格16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30">
    <w:name w:val="浅色网格11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30">
    <w:name w:val="浅色网格12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3">
    <w:name w:val="浅色网格13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3">
    <w:name w:val="浅色网格14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3">
    <w:name w:val="浅色网格1513"/>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7">
    <w:name w:val="No List7"/>
    <w:next w:val="NoList"/>
    <w:uiPriority w:val="99"/>
    <w:semiHidden/>
    <w:unhideWhenUsed/>
    <w:rsid w:val="000F2661"/>
  </w:style>
  <w:style w:type="table" w:customStyle="1" w:styleId="TableGrid30">
    <w:name w:val="Table Grid3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浅色网格110"/>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6">
    <w:name w:val="Table Grid11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网格型11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网格型2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0F2661"/>
  </w:style>
  <w:style w:type="table" w:customStyle="1" w:styleId="TableGrid210">
    <w:name w:val="Table Grid2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网格型11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网格型219"/>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4">
    <w:name w:val="Dark List - Accent 6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5">
    <w:name w:val="Table Grid 85"/>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5">
    <w:name w:val="Table List 65"/>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5">
    <w:name w:val="Table List 45"/>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5">
    <w:name w:val="Table List 15"/>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5">
    <w:name w:val="Medium Grid 3 - Accent 15"/>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92">
    <w:name w:val="表 (格子)19"/>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表 (格子)29"/>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表 (格子)39"/>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0">
    <w:name w:val="Table Grid8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unhideWhenUsed/>
    <w:rsid w:val="000F2661"/>
  </w:style>
  <w:style w:type="table" w:customStyle="1" w:styleId="TableGrid99">
    <w:name w:val="Table Grid99"/>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5">
    <w:name w:val="无列表15"/>
    <w:next w:val="NoList"/>
    <w:uiPriority w:val="99"/>
    <w:semiHidden/>
    <w:unhideWhenUsed/>
    <w:rsid w:val="000F2661"/>
  </w:style>
  <w:style w:type="table" w:customStyle="1" w:styleId="129">
    <w:name w:val="网格型129"/>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 814"/>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4">
    <w:name w:val="Table List 614"/>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4">
    <w:name w:val="Table List 414"/>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4">
    <w:name w:val="Table List 114"/>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4">
    <w:name w:val="Medium Grid 3 - Accent 114"/>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5">
    <w:name w:val="Table Grid10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5">
    <w:name w:val="Table Grid17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5">
    <w:name w:val="Table Grid18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5">
    <w:name w:val="Table Grid19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5">
    <w:name w:val="Table Grid20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浅色网格1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40">
    <w:name w:val="网格型1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网格型2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网格型11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网格型211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深色列表 - 强调文字颜色 61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44">
    <w:name w:val="表 (格子)1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表 (格子)2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表 (格子)31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4">
    <w:name w:val="Table Grid91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网格型121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浅色网格12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41">
    <w:name w:val="网格型1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网格型2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网格型212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深色列表 - 强调文字颜色 62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44">
    <w:name w:val="表 (格子)1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0">
    <w:name w:val="表 (格子)2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表 (格子)32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4">
    <w:name w:val="Table Grid92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网格型122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浅色网格13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40">
    <w:name w:val="网格型1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网格型2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
    <w:name w:val="网格型213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深色列表 - 强调文字颜色 63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41">
    <w:name w:val="表 (格子)1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0">
    <w:name w:val="表 (格子)2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表 (格子)33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4">
    <w:name w:val="Table Grid93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网格型123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浅色网格14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4">
    <w:name w:val="网格型16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网格型2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网格型11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网格型214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深色列表 - 强调文字颜色 64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42">
    <w:name w:val="表 (格子)14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0">
    <w:name w:val="表 (格子)24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表 (格子)34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4">
    <w:name w:val="Table Grid94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40">
    <w:name w:val="网格型124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浅色网格15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4">
    <w:name w:val="网格型17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网格型26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4">
    <w:name w:val="网格型11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4">
    <w:name w:val="网格型2154"/>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4">
    <w:name w:val="深色列表 - 强调文字颜色 654"/>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41">
    <w:name w:val="表 (格子)15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0">
    <w:name w:val="表 (格子)25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表 (格子)354"/>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4">
    <w:name w:val="Table Grid954"/>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4">
    <w:name w:val="网格型1254"/>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0">
    <w:name w:val="浅色网格16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40">
    <w:name w:val="浅色网格11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40">
    <w:name w:val="浅色网格12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4">
    <w:name w:val="浅色网格13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4">
    <w:name w:val="浅色网格14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4">
    <w:name w:val="浅色网格1514"/>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numbering" w:customStyle="1" w:styleId="NoList8">
    <w:name w:val="No List8"/>
    <w:next w:val="NoList"/>
    <w:uiPriority w:val="99"/>
    <w:semiHidden/>
    <w:unhideWhenUsed/>
    <w:rsid w:val="000F2661"/>
  </w:style>
  <w:style w:type="table" w:customStyle="1" w:styleId="TableGrid36">
    <w:name w:val="Table Grid3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浅色网格11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18">
    <w:name w:val="Table Grid11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0">
    <w:name w:val="网格型12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网格型22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NoList"/>
    <w:uiPriority w:val="99"/>
    <w:semiHidden/>
    <w:unhideWhenUsed/>
    <w:rsid w:val="000F2661"/>
  </w:style>
  <w:style w:type="table" w:customStyle="1" w:styleId="TableGrid216">
    <w:name w:val="Table Grid21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网格型11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网格型211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5">
    <w:name w:val="Dark List - Accent 6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6">
    <w:name w:val="Table Grid 86"/>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6">
    <w:name w:val="Table List 66"/>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6">
    <w:name w:val="Table List 46"/>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6">
    <w:name w:val="Table List 16"/>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6">
    <w:name w:val="Medium Grid 3 - Accent 16"/>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02">
    <w:name w:val="表 (格子)110"/>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表 (格子)210"/>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表 (格子)310"/>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0">
    <w:name w:val="Table Grid8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NoList"/>
    <w:uiPriority w:val="99"/>
    <w:semiHidden/>
    <w:unhideWhenUsed/>
    <w:rsid w:val="000F2661"/>
  </w:style>
  <w:style w:type="table" w:customStyle="1" w:styleId="TableGrid910">
    <w:name w:val="Table Grid910"/>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5">
    <w:name w:val="无列表16"/>
    <w:next w:val="NoList"/>
    <w:uiPriority w:val="99"/>
    <w:semiHidden/>
    <w:unhideWhenUsed/>
    <w:rsid w:val="000F2661"/>
  </w:style>
  <w:style w:type="table" w:customStyle="1" w:styleId="12100">
    <w:name w:val="网格型1210"/>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5">
    <w:name w:val="Table Grid 815"/>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5">
    <w:name w:val="Table List 615"/>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5">
    <w:name w:val="Table List 415"/>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5">
    <w:name w:val="Table List 115"/>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5">
    <w:name w:val="Medium Grid 3 - Accent 115"/>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6">
    <w:name w:val="Table Grid10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6">
    <w:name w:val="Table Grid17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6">
    <w:name w:val="Table Grid18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6">
    <w:name w:val="Table Grid19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6">
    <w:name w:val="Table Grid20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浅色网格117"/>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50">
    <w:name w:val="网格型1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
    <w:name w:val="网格型2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网格型211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深色列表 - 强调文字颜色 61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55">
    <w:name w:val="表 (格子)1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表 (格子)2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表 (格子)31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5">
    <w:name w:val="Table Grid91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浅色网格12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50">
    <w:name w:val="网格型1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网格型2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
    <w:name w:val="网格型212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深色列表 - 强调文字颜色 62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55">
    <w:name w:val="表 (格子)1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表 (格子)2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表 (格子)32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5">
    <w:name w:val="Table Grid92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网格型122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浅色网格13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51">
    <w:name w:val="网格型1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
    <w:name w:val="网格型2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网格型213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深色列表 - 强调文字颜色 63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51">
    <w:name w:val="表 (格子)1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0">
    <w:name w:val="表 (格子)2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表 (格子)33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5">
    <w:name w:val="Table Grid93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网格型123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浅色网格14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650">
    <w:name w:val="网格型16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网格型2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网格型11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网格型214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深色列表 - 强调文字颜色 64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51">
    <w:name w:val="表 (格子)14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50">
    <w:name w:val="表 (格子)24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表 (格子)34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5">
    <w:name w:val="Table Grid94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5">
    <w:name w:val="网格型124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浅色网格156"/>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75">
    <w:name w:val="网格型17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网格型26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50">
    <w:name w:val="网格型11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5">
    <w:name w:val="网格型2155"/>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5">
    <w:name w:val="深色列表 - 强调文字颜色 655"/>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552">
    <w:name w:val="表 (格子)15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0">
    <w:name w:val="表 (格子)25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表 (格子)355"/>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5">
    <w:name w:val="Table Grid955"/>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50">
    <w:name w:val="网格型1255"/>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1">
    <w:name w:val="浅色网格16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150">
    <w:name w:val="浅色网格11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2150">
    <w:name w:val="浅色网格12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15">
    <w:name w:val="浅色网格13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415">
    <w:name w:val="浅色网格14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515">
    <w:name w:val="浅色网格1515"/>
    <w:basedOn w:val="TableNormal"/>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227">
    <w:name w:val="Table Grid22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0F2661"/>
  </w:style>
  <w:style w:type="table" w:customStyle="1" w:styleId="TableGrid38">
    <w:name w:val="Table Grid3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1">
    <w:name w:val="Light Grid1"/>
    <w:basedOn w:val="TableNormal"/>
    <w:next w:val="10"/>
    <w:uiPriority w:val="62"/>
    <w:rsid w:val="000F2661"/>
    <w:rPr>
      <w:rFonts w:asciiTheme="minorHAnsi" w:eastAsiaTheme="minorEastAsia"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120">
    <w:name w:val="Table Grid12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0">
    <w:name w:val="网格型130"/>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网格型22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NoList"/>
    <w:uiPriority w:val="99"/>
    <w:semiHidden/>
    <w:unhideWhenUsed/>
    <w:rsid w:val="000F2661"/>
  </w:style>
  <w:style w:type="table" w:customStyle="1" w:styleId="TableGrid218">
    <w:name w:val="Table Grid21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网格型1117"/>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网格型2116"/>
    <w:basedOn w:val="TableNormal"/>
    <w:next w:val="TableGrid"/>
    <w:uiPriority w:val="59"/>
    <w:rsid w:val="000F2661"/>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DarkList-Accent66">
    <w:name w:val="Dark List - Accent 66"/>
    <w:basedOn w:val="TableNormal"/>
    <w:next w:val="DarkList-Accent6"/>
    <w:uiPriority w:val="70"/>
    <w:rsid w:val="000F2661"/>
    <w:rPr>
      <w:rFonts w:ascii="CG Times (WN)" w:hAnsi="CG Times (WN)"/>
      <w:color w:val="FFFFFF"/>
      <w:lang w:val="sv-SE" w:eastAsia="sv-SE"/>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87">
    <w:name w:val="Table Grid 87"/>
    <w:basedOn w:val="TableNormal"/>
    <w:next w:val="TableGrid8"/>
    <w:rsid w:val="000F2661"/>
    <w:pPr>
      <w:snapToGrid w:val="0"/>
      <w:spacing w:after="100" w:afterAutospacing="1"/>
      <w:jc w:val="both"/>
    </w:pPr>
    <w:rPr>
      <w:rFonts w:ascii="Century" w:eastAsiaTheme="minorEastAsia" w:hAnsi="Century"/>
      <w:lang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7">
    <w:name w:val="Table List 67"/>
    <w:basedOn w:val="TableNormal"/>
    <w:next w:val="TableList6"/>
    <w:rsid w:val="000F2661"/>
    <w:pPr>
      <w:snapToGrid w:val="0"/>
      <w:spacing w:after="100" w:afterAutospacing="1"/>
      <w:jc w:val="both"/>
    </w:pPr>
    <w:rPr>
      <w:rFonts w:ascii="Century" w:eastAsiaTheme="minorEastAsia" w:hAnsi="Century"/>
      <w:lang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7">
    <w:name w:val="Table List 47"/>
    <w:basedOn w:val="TableNormal"/>
    <w:next w:val="TableList4"/>
    <w:rsid w:val="000F2661"/>
    <w:pPr>
      <w:snapToGrid w:val="0"/>
      <w:spacing w:after="100" w:afterAutospacing="1"/>
      <w:jc w:val="both"/>
    </w:pPr>
    <w:rPr>
      <w:rFonts w:ascii="Century" w:eastAsiaTheme="minorEastAsia" w:hAnsi="Century"/>
      <w:lang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7">
    <w:name w:val="Table List 17"/>
    <w:basedOn w:val="TableNormal"/>
    <w:next w:val="TableList1"/>
    <w:rsid w:val="000F2661"/>
    <w:pPr>
      <w:snapToGrid w:val="0"/>
      <w:spacing w:after="100" w:afterAutospacing="1"/>
      <w:jc w:val="both"/>
    </w:pPr>
    <w:rPr>
      <w:rFonts w:ascii="Century" w:eastAsiaTheme="minorEastAsia" w:hAnsi="Century"/>
      <w:lang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7">
    <w:name w:val="Medium Grid 3 - Accent 17"/>
    <w:basedOn w:val="TableNormal"/>
    <w:next w:val="MediumGrid3-Accent1"/>
    <w:uiPriority w:val="69"/>
    <w:rsid w:val="000F2661"/>
    <w:rPr>
      <w:rFonts w:ascii="Century" w:eastAsiaTheme="minorEastAsia" w:hAnsi="Century"/>
      <w:lang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61">
    <w:name w:val="表 (格子)1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表 (格子)2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表 (格子)316"/>
    <w:basedOn w:val="TableNormal"/>
    <w:next w:val="TableGrid"/>
    <w:uiPriority w:val="59"/>
    <w:rsid w:val="000F266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0">
    <w:name w:val="Table Grid8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uiPriority w:val="99"/>
    <w:semiHidden/>
    <w:unhideWhenUsed/>
    <w:rsid w:val="000F2661"/>
  </w:style>
  <w:style w:type="table" w:customStyle="1" w:styleId="TableGrid916">
    <w:name w:val="Table Grid916"/>
    <w:basedOn w:val="TableNormal"/>
    <w:next w:val="TableGrid"/>
    <w:rsid w:val="000F2661"/>
    <w:pPr>
      <w:widowControl w:val="0"/>
      <w:spacing w:beforeLines="50"/>
      <w:jc w:val="both"/>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6">
    <w:name w:val="无列表17"/>
    <w:next w:val="NoList"/>
    <w:uiPriority w:val="99"/>
    <w:semiHidden/>
    <w:unhideWhenUsed/>
    <w:rsid w:val="000F2661"/>
  </w:style>
  <w:style w:type="table" w:customStyle="1" w:styleId="1216">
    <w:name w:val="网格型1216"/>
    <w:basedOn w:val="TableNormal"/>
    <w:next w:val="TableGrid"/>
    <w:uiPriority w:val="59"/>
    <w:rsid w:val="000F2661"/>
    <w:rPr>
      <w:lang w:val="sv-SE"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6">
    <w:name w:val="Table Grid 816"/>
    <w:basedOn w:val="TableNormal"/>
    <w:next w:val="TableGrid8"/>
    <w:rsid w:val="000F2661"/>
    <w:pPr>
      <w:snapToGrid w:val="0"/>
      <w:spacing w:after="100" w:afterAutospacing="1"/>
      <w:jc w:val="both"/>
    </w:pPr>
    <w:rPr>
      <w:rFonts w:ascii="Century" w:eastAsia="MS Mincho" w:hAnsi="Century"/>
      <w:lang w:val="sv-SE"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6">
    <w:name w:val="Table List 616"/>
    <w:basedOn w:val="TableNormal"/>
    <w:next w:val="TableList6"/>
    <w:rsid w:val="000F2661"/>
    <w:pPr>
      <w:snapToGrid w:val="0"/>
      <w:spacing w:after="100" w:afterAutospacing="1"/>
      <w:jc w:val="both"/>
    </w:pPr>
    <w:rPr>
      <w:rFonts w:ascii="Century" w:eastAsia="MS Mincho" w:hAnsi="Century"/>
      <w:lang w:val="sv-SE"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6">
    <w:name w:val="Table List 416"/>
    <w:basedOn w:val="TableNormal"/>
    <w:next w:val="TableList4"/>
    <w:rsid w:val="000F2661"/>
    <w:pPr>
      <w:snapToGrid w:val="0"/>
      <w:spacing w:after="100" w:afterAutospacing="1"/>
      <w:jc w:val="both"/>
    </w:pPr>
    <w:rPr>
      <w:rFonts w:ascii="Century" w:eastAsia="MS Mincho" w:hAnsi="Century"/>
      <w:lang w:val="sv-SE"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6">
    <w:name w:val="Table List 116"/>
    <w:basedOn w:val="TableNormal"/>
    <w:next w:val="TableList1"/>
    <w:rsid w:val="000F2661"/>
    <w:pPr>
      <w:snapToGrid w:val="0"/>
      <w:spacing w:after="100" w:afterAutospacing="1"/>
      <w:jc w:val="both"/>
    </w:pPr>
    <w:rPr>
      <w:rFonts w:ascii="Century" w:eastAsia="MS Mincho" w:hAnsi="Century"/>
      <w:lang w:val="sv-SE"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6">
    <w:name w:val="Medium Grid 3 - Accent 116"/>
    <w:basedOn w:val="TableNormal"/>
    <w:next w:val="MediumGrid3-Accent1"/>
    <w:uiPriority w:val="69"/>
    <w:rsid w:val="000F2661"/>
    <w:rPr>
      <w:rFonts w:ascii="Century" w:eastAsia="MS Mincho" w:hAnsi="Century"/>
      <w:lang w:val="sv-SE" w:eastAsia="ja-JP"/>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7">
    <w:name w:val="Table Grid10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7">
    <w:name w:val="Table Grid17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7">
    <w:name w:val="Table Grid18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7">
    <w:name w:val="Table Grid19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7">
    <w:name w:val="Table Grid20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8">
    <w:name w:val="Table Grid2218"/>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9">
    <w:name w:val="Table Grid2219"/>
    <w:basedOn w:val="TableNormal"/>
    <w:next w:val="TableGrid"/>
    <w:uiPriority w:val="59"/>
    <w:rsid w:val="000F2661"/>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Normal"/>
    <w:rsid w:val="00490E4E"/>
    <w:pPr>
      <w:numPr>
        <w:numId w:val="21"/>
      </w:numPr>
      <w:autoSpaceDE w:val="0"/>
      <w:autoSpaceDN w:val="0"/>
      <w:spacing w:before="60" w:after="60" w:line="360" w:lineRule="atLeast"/>
      <w:jc w:val="both"/>
    </w:pPr>
    <w:rPr>
      <w:sz w:val="22"/>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96309">
      <w:bodyDiv w:val="1"/>
      <w:marLeft w:val="0"/>
      <w:marRight w:val="0"/>
      <w:marTop w:val="0"/>
      <w:marBottom w:val="0"/>
      <w:divBdr>
        <w:top w:val="none" w:sz="0" w:space="0" w:color="auto"/>
        <w:left w:val="none" w:sz="0" w:space="0" w:color="auto"/>
        <w:bottom w:val="none" w:sz="0" w:space="0" w:color="auto"/>
        <w:right w:val="none" w:sz="0" w:space="0" w:color="auto"/>
      </w:divBdr>
    </w:div>
    <w:div w:id="840394873">
      <w:bodyDiv w:val="1"/>
      <w:marLeft w:val="0"/>
      <w:marRight w:val="0"/>
      <w:marTop w:val="0"/>
      <w:marBottom w:val="0"/>
      <w:divBdr>
        <w:top w:val="none" w:sz="0" w:space="0" w:color="auto"/>
        <w:left w:val="none" w:sz="0" w:space="0" w:color="auto"/>
        <w:bottom w:val="none" w:sz="0" w:space="0" w:color="auto"/>
        <w:right w:val="none" w:sz="0" w:space="0" w:color="auto"/>
      </w:divBdr>
    </w:div>
    <w:div w:id="1145974780">
      <w:bodyDiv w:val="1"/>
      <w:marLeft w:val="0"/>
      <w:marRight w:val="0"/>
      <w:marTop w:val="0"/>
      <w:marBottom w:val="0"/>
      <w:divBdr>
        <w:top w:val="none" w:sz="0" w:space="0" w:color="auto"/>
        <w:left w:val="none" w:sz="0" w:space="0" w:color="auto"/>
        <w:bottom w:val="none" w:sz="0" w:space="0" w:color="auto"/>
        <w:right w:val="none" w:sz="0" w:space="0" w:color="auto"/>
      </w:divBdr>
      <w:divsChild>
        <w:div w:id="247083791">
          <w:marLeft w:val="446"/>
          <w:marRight w:val="0"/>
          <w:marTop w:val="0"/>
          <w:marBottom w:val="0"/>
          <w:divBdr>
            <w:top w:val="none" w:sz="0" w:space="0" w:color="auto"/>
            <w:left w:val="none" w:sz="0" w:space="0" w:color="auto"/>
            <w:bottom w:val="none" w:sz="0" w:space="0" w:color="auto"/>
            <w:right w:val="none" w:sz="0" w:space="0" w:color="auto"/>
          </w:divBdr>
        </w:div>
        <w:div w:id="1757746409">
          <w:marLeft w:val="1166"/>
          <w:marRight w:val="0"/>
          <w:marTop w:val="0"/>
          <w:marBottom w:val="0"/>
          <w:divBdr>
            <w:top w:val="none" w:sz="0" w:space="0" w:color="auto"/>
            <w:left w:val="none" w:sz="0" w:space="0" w:color="auto"/>
            <w:bottom w:val="none" w:sz="0" w:space="0" w:color="auto"/>
            <w:right w:val="none" w:sz="0" w:space="0" w:color="auto"/>
          </w:divBdr>
        </w:div>
        <w:div w:id="1270045170">
          <w:marLeft w:val="1886"/>
          <w:marRight w:val="0"/>
          <w:marTop w:val="0"/>
          <w:marBottom w:val="0"/>
          <w:divBdr>
            <w:top w:val="none" w:sz="0" w:space="0" w:color="auto"/>
            <w:left w:val="none" w:sz="0" w:space="0" w:color="auto"/>
            <w:bottom w:val="none" w:sz="0" w:space="0" w:color="auto"/>
            <w:right w:val="none" w:sz="0" w:space="0" w:color="auto"/>
          </w:divBdr>
        </w:div>
        <w:div w:id="975374009">
          <w:marLeft w:val="446"/>
          <w:marRight w:val="0"/>
          <w:marTop w:val="0"/>
          <w:marBottom w:val="0"/>
          <w:divBdr>
            <w:top w:val="none" w:sz="0" w:space="0" w:color="auto"/>
            <w:left w:val="none" w:sz="0" w:space="0" w:color="auto"/>
            <w:bottom w:val="none" w:sz="0" w:space="0" w:color="auto"/>
            <w:right w:val="none" w:sz="0" w:space="0" w:color="auto"/>
          </w:divBdr>
        </w:div>
        <w:div w:id="610819831">
          <w:marLeft w:val="1166"/>
          <w:marRight w:val="0"/>
          <w:marTop w:val="0"/>
          <w:marBottom w:val="0"/>
          <w:divBdr>
            <w:top w:val="none" w:sz="0" w:space="0" w:color="auto"/>
            <w:left w:val="none" w:sz="0" w:space="0" w:color="auto"/>
            <w:bottom w:val="none" w:sz="0" w:space="0" w:color="auto"/>
            <w:right w:val="none" w:sz="0" w:space="0" w:color="auto"/>
          </w:divBdr>
        </w:div>
        <w:div w:id="482241467">
          <w:marLeft w:val="446"/>
          <w:marRight w:val="0"/>
          <w:marTop w:val="0"/>
          <w:marBottom w:val="0"/>
          <w:divBdr>
            <w:top w:val="none" w:sz="0" w:space="0" w:color="auto"/>
            <w:left w:val="none" w:sz="0" w:space="0" w:color="auto"/>
            <w:bottom w:val="none" w:sz="0" w:space="0" w:color="auto"/>
            <w:right w:val="none" w:sz="0" w:space="0" w:color="auto"/>
          </w:divBdr>
        </w:div>
        <w:div w:id="2051805637">
          <w:marLeft w:val="446"/>
          <w:marRight w:val="0"/>
          <w:marTop w:val="0"/>
          <w:marBottom w:val="0"/>
          <w:divBdr>
            <w:top w:val="none" w:sz="0" w:space="0" w:color="auto"/>
            <w:left w:val="none" w:sz="0" w:space="0" w:color="auto"/>
            <w:bottom w:val="none" w:sz="0" w:space="0" w:color="auto"/>
            <w:right w:val="none" w:sz="0" w:space="0" w:color="auto"/>
          </w:divBdr>
        </w:div>
      </w:divsChild>
    </w:div>
    <w:div w:id="1157300776">
      <w:bodyDiv w:val="1"/>
      <w:marLeft w:val="0"/>
      <w:marRight w:val="0"/>
      <w:marTop w:val="0"/>
      <w:marBottom w:val="0"/>
      <w:divBdr>
        <w:top w:val="none" w:sz="0" w:space="0" w:color="auto"/>
        <w:left w:val="none" w:sz="0" w:space="0" w:color="auto"/>
        <w:bottom w:val="none" w:sz="0" w:space="0" w:color="auto"/>
        <w:right w:val="none" w:sz="0" w:space="0" w:color="auto"/>
      </w:divBdr>
    </w:div>
    <w:div w:id="1166479223">
      <w:bodyDiv w:val="1"/>
      <w:marLeft w:val="0"/>
      <w:marRight w:val="0"/>
      <w:marTop w:val="0"/>
      <w:marBottom w:val="0"/>
      <w:divBdr>
        <w:top w:val="none" w:sz="0" w:space="0" w:color="auto"/>
        <w:left w:val="none" w:sz="0" w:space="0" w:color="auto"/>
        <w:bottom w:val="none" w:sz="0" w:space="0" w:color="auto"/>
        <w:right w:val="none" w:sz="0" w:space="0" w:color="auto"/>
      </w:divBdr>
    </w:div>
    <w:div w:id="1495729742">
      <w:bodyDiv w:val="1"/>
      <w:marLeft w:val="0"/>
      <w:marRight w:val="0"/>
      <w:marTop w:val="0"/>
      <w:marBottom w:val="0"/>
      <w:divBdr>
        <w:top w:val="none" w:sz="0" w:space="0" w:color="auto"/>
        <w:left w:val="none" w:sz="0" w:space="0" w:color="auto"/>
        <w:bottom w:val="none" w:sz="0" w:space="0" w:color="auto"/>
        <w:right w:val="none" w:sz="0" w:space="0" w:color="auto"/>
      </w:divBdr>
    </w:div>
    <w:div w:id="1558006249">
      <w:bodyDiv w:val="1"/>
      <w:marLeft w:val="0"/>
      <w:marRight w:val="0"/>
      <w:marTop w:val="0"/>
      <w:marBottom w:val="0"/>
      <w:divBdr>
        <w:top w:val="none" w:sz="0" w:space="0" w:color="auto"/>
        <w:left w:val="none" w:sz="0" w:space="0" w:color="auto"/>
        <w:bottom w:val="none" w:sz="0" w:space="0" w:color="auto"/>
        <w:right w:val="none" w:sz="0" w:space="0" w:color="auto"/>
      </w:divBdr>
    </w:div>
    <w:div w:id="1635713974">
      <w:bodyDiv w:val="1"/>
      <w:marLeft w:val="0"/>
      <w:marRight w:val="0"/>
      <w:marTop w:val="0"/>
      <w:marBottom w:val="0"/>
      <w:divBdr>
        <w:top w:val="none" w:sz="0" w:space="0" w:color="auto"/>
        <w:left w:val="none" w:sz="0" w:space="0" w:color="auto"/>
        <w:bottom w:val="none" w:sz="0" w:space="0" w:color="auto"/>
        <w:right w:val="none" w:sz="0" w:space="0" w:color="auto"/>
      </w:divBdr>
    </w:div>
    <w:div w:id="1774131496">
      <w:bodyDiv w:val="1"/>
      <w:marLeft w:val="0"/>
      <w:marRight w:val="0"/>
      <w:marTop w:val="0"/>
      <w:marBottom w:val="0"/>
      <w:divBdr>
        <w:top w:val="none" w:sz="0" w:space="0" w:color="auto"/>
        <w:left w:val="none" w:sz="0" w:space="0" w:color="auto"/>
        <w:bottom w:val="none" w:sz="0" w:space="0" w:color="auto"/>
        <w:right w:val="none" w:sz="0" w:space="0" w:color="auto"/>
      </w:divBdr>
    </w:div>
    <w:div w:id="1859469854">
      <w:bodyDiv w:val="1"/>
      <w:marLeft w:val="0"/>
      <w:marRight w:val="0"/>
      <w:marTop w:val="0"/>
      <w:marBottom w:val="0"/>
      <w:divBdr>
        <w:top w:val="none" w:sz="0" w:space="0" w:color="auto"/>
        <w:left w:val="none" w:sz="0" w:space="0" w:color="auto"/>
        <w:bottom w:val="none" w:sz="0" w:space="0" w:color="auto"/>
        <w:right w:val="none" w:sz="0" w:space="0" w:color="auto"/>
      </w:divBdr>
    </w:div>
    <w:div w:id="18971588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27" Type="http://schemas.microsoft.com/office/2011/relationships/people" Target="people.xml"/><Relationship Id="rId128" Type="http://schemas.microsoft.com/office/2011/relationships/commentsExtended" Target="commentsExtended.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6CE6-2AF1-794E-B8A2-C67AB17A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38</TotalTime>
  <Pages>15</Pages>
  <Words>13646</Words>
  <Characters>77783</Characters>
  <Application>Microsoft Macintosh Word</Application>
  <DocSecurity>0</DocSecurity>
  <Lines>648</Lines>
  <Paragraphs>182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TR ab.cde</vt:lpstr>
      <vt:lpstr>3GPP TR ab.cde</vt:lpstr>
      <vt:lpstr>3GPP TR ab.cde</vt:lpstr>
    </vt:vector>
  </TitlesOfParts>
  <Company>Nokia Siemens Networks</Company>
  <LinksUpToDate>false</LinksUpToDate>
  <CharactersWithSpaces>91247</CharactersWithSpaces>
  <SharedDoc>false</SharedDoc>
  <HyperlinkBase/>
  <HLinks>
    <vt:vector size="12" baseType="variant">
      <vt:variant>
        <vt:i4>6094904</vt:i4>
      </vt:variant>
      <vt:variant>
        <vt:i4>2303</vt:i4>
      </vt:variant>
      <vt:variant>
        <vt:i4>1025</vt:i4>
      </vt:variant>
      <vt:variant>
        <vt:i4>1</vt:i4>
      </vt:variant>
      <vt:variant>
        <vt:lpwstr>LTE Advanced-Logo</vt:lpwstr>
      </vt:variant>
      <vt:variant>
        <vt:lpwstr/>
      </vt:variant>
      <vt:variant>
        <vt:i4>2490491</vt:i4>
      </vt:variant>
      <vt:variant>
        <vt:i4>2305</vt:i4>
      </vt:variant>
      <vt:variant>
        <vt:i4>1026</vt:i4>
      </vt:variant>
      <vt:variant>
        <vt:i4>1</vt:i4>
      </vt:variant>
      <vt:variant>
        <vt:lpwstr>3GPP-logo_web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Henrik E</cp:lastModifiedBy>
  <cp:revision>7</cp:revision>
  <dcterms:created xsi:type="dcterms:W3CDTF">2016-05-23T09:05:00Z</dcterms:created>
  <dcterms:modified xsi:type="dcterms:W3CDTF">2016-06-07T15:04:00Z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(3)cirf7uog8PTKB5BqveqGesu+W+4cLUChaKrhuIamUqnAqyur/c3p780RxgLrkv9sJGNwzvKW
gFgAnQcL98zPGHi1t6UzGq8V0PES9hoyHCMCXaGzQn/ed5Fuw35Aq1hIN7U/QhG0zAJl3tKo
Plz5tjNMGtlWrWEazHV0LghRG9vgErbD2T4z1KAXM9+6virSgevS0H4f1OYsKTfS1wSd/NyE
/mT9NU36lXf8WyHxqc</vt:lpwstr>
  </property>
  <property fmtid="{D5CDD505-2E9C-101B-9397-08002B2CF9AE}" pid="3" name="_2015_ms_pID_7253431">
    <vt:lpwstr>Uw1sO/wZ/uiCRotQ8Gw/3btKRNltat/P54+9K5x3pDVOG2VomV10gy
7LwjrDfnOwhnzEKPG6shygarkm7XQQWYl+2mBvGCT5iegGhTS0Yila6oju0BAhX3metdul1n
U2Ovgd0l16WPK6JWcjVJXyFiWwSH/E4cN7crFYZWpel3gwns2FeNqVwI3gVH7mEBoow4EZL+
I1lJoV5tO7KyhB1G+EfvIQNVvYAqCThR1CEV</vt:lpwstr>
  </property>
  <property fmtid="{D5CDD505-2E9C-101B-9397-08002B2CF9AE}" pid="4" name="_2015_ms_pID_7253432">
    <vt:lpwstr>twx5KieSxhERX5XQSykPlzg=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1463478731</vt:lpwstr>
  </property>
</Properties>
</file>